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aabe" w14:paraId="0aeaabe" w:rsidRDefault="00AE0005" w:rsidR="00DB0C89" w:rsidRPr="003B431D">
      <w:pPr>
        <w:ind w:firstLine="708"/>
        <w15:collapsed w:val="false"/>
        <w:rPr>
          <w:b/>
        </w:rPr>
      </w:pPr>
      <w:bookmarkStart w:name="_GoBack" w:id="0"/>
      <w:bookmarkEnd w:id="0"/>
      <w:r w:rsidRPr="003B431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3B431D">
      <w:pPr>
        <w:rPr>
          <w:b/>
        </w:rPr>
      </w:pPr>
      <w:r w:rsidRPr="003B431D">
        <w:rPr>
          <w:b/>
        </w:rPr>
        <w:t>REPUBLIKA HRVATSKA</w:t>
      </w:r>
    </w:p>
    <w:p w:rsidRDefault="00DB0C89" w:rsidR="00DB0C89" w:rsidRPr="003B431D">
      <w:pPr>
        <w:rPr>
          <w:b/>
        </w:rPr>
      </w:pPr>
      <w:r w:rsidRPr="003B431D">
        <w:rPr>
          <w:b/>
        </w:rPr>
        <w:t>TRGOVAČKI SUD U SPLITU</w:t>
      </w:r>
    </w:p>
    <w:p w:rsidRDefault="00DB0C89" w:rsidR="00DB0C89" w:rsidRPr="003B431D">
      <w:pPr>
        <w:rPr>
          <w:b/>
        </w:rPr>
      </w:pPr>
      <w:r w:rsidRPr="003B431D">
        <w:rPr>
          <w:b/>
        </w:rPr>
        <w:t>STALNA SLUŽBA U DUBROVNIKU</w:t>
      </w:r>
    </w:p>
    <w:p w:rsidRDefault="00DB0C89" w:rsidP="003B431D" w:rsidR="003B431D" w:rsidRPr="003B431D">
      <w:pPr>
        <w:rPr>
          <w:b/>
        </w:rPr>
      </w:pPr>
      <w:r w:rsidRPr="003B431D">
        <w:rPr>
          <w:b/>
        </w:rPr>
        <w:t>Dubrovnik, Dr. A. Starčevića 23</w:t>
      </w:r>
      <w:r w:rsidR="003B431D">
        <w:rPr>
          <w:b/>
        </w:rPr>
        <w:tab/>
      </w:r>
      <w:r w:rsidR="003B431D">
        <w:rPr>
          <w:b/>
        </w:rPr>
        <w:tab/>
      </w:r>
      <w:r w:rsidR="003B431D">
        <w:rPr>
          <w:b/>
        </w:rPr>
        <w:tab/>
      </w:r>
      <w:r w:rsidR="003B431D">
        <w:rPr>
          <w:b/>
        </w:rPr>
        <w:tab/>
      </w:r>
      <w:r w:rsidR="003B431D">
        <w:rPr>
          <w:b/>
        </w:rPr>
        <w:tab/>
      </w:r>
      <w:r w:rsidR="006D42EC" w:rsidRPr="003B431D">
        <w:rPr>
          <w:b/>
        </w:rPr>
        <w:t xml:space="preserve"> </w:t>
      </w:r>
      <w:r w:rsidR="003B431D">
        <w:rPr>
          <w:b/>
        </w:rPr>
        <w:t xml:space="preserve">    </w:t>
      </w:r>
      <w:r w:rsidR="004819EA">
        <w:rPr>
          <w:b/>
        </w:rPr>
        <w:t>Posl.br. 7. St. 21/14</w:t>
      </w:r>
    </w:p>
    <w:p w:rsidRDefault="00DB0C89" w:rsidR="00DB0C89" w:rsidRPr="003B431D">
      <w:pPr>
        <w:rPr>
          <w:b/>
        </w:rPr>
      </w:pPr>
    </w:p>
    <w:p w:rsidRDefault="006D42EC" w:rsidR="006D42EC" w:rsidRPr="003B431D">
      <w:pPr>
        <w:rPr>
          <w:b/>
        </w:rPr>
      </w:pPr>
    </w:p>
    <w:p w:rsidRDefault="007F0788" w:rsidR="007F0788">
      <w:pPr>
        <w:rPr>
          <w:b/>
        </w:rPr>
      </w:pPr>
    </w:p>
    <w:p w:rsidRDefault="00502CEF" w:rsidR="00502CEF" w:rsidRPr="003B431D">
      <w:pPr>
        <w:rPr>
          <w:b/>
        </w:rPr>
      </w:pPr>
    </w:p>
    <w:p w:rsidRDefault="006D42EC" w:rsidP="006D42EC" w:rsidR="006D42EC" w:rsidRPr="003B431D">
      <w:pPr>
        <w:jc w:val="center"/>
        <w:rPr>
          <w:b/>
        </w:rPr>
      </w:pPr>
      <w:r w:rsidRPr="003B431D">
        <w:rPr>
          <w:b/>
        </w:rPr>
        <w:t>R E P U B L I K A    H R V A T S K A</w:t>
      </w:r>
    </w:p>
    <w:p w:rsidRDefault="006D42EC" w:rsidP="006D42EC" w:rsidR="006D42EC" w:rsidRPr="003B431D">
      <w:pPr>
        <w:jc w:val="center"/>
        <w:rPr>
          <w:b/>
        </w:rPr>
      </w:pPr>
      <w:r w:rsidRPr="003B431D">
        <w:rPr>
          <w:b/>
        </w:rPr>
        <w:t>Z A K L J  U Č A K</w:t>
      </w:r>
    </w:p>
    <w:p w:rsidRDefault="006D42EC" w:rsidP="006D42EC" w:rsidR="006D42EC" w:rsidRPr="003B431D">
      <w:pPr>
        <w:ind w:firstLine="708"/>
        <w:jc w:val="both"/>
        <w:rPr>
          <w:b/>
          <w:bCs/>
        </w:rPr>
      </w:pPr>
    </w:p>
    <w:p w:rsidRDefault="004B4C5C" w:rsidP="00394127" w:rsidR="00502CEF">
      <w:pPr>
        <w:ind w:firstLine="708"/>
        <w:jc w:val="both"/>
      </w:pPr>
      <w:r w:rsidRPr="003B431D">
        <w:t>Trgovački sud u Splitu, Stalna služba u Dubrovniku, po sucu toga suda Diani Butigan Granić, kao stečajnom sucu u s</w:t>
      </w:r>
      <w:r w:rsidR="007F0788" w:rsidRPr="003B431D">
        <w:t>tečajnom postupku nad dužnikom</w:t>
      </w:r>
      <w:r w:rsidR="00394127">
        <w:t xml:space="preserve"> </w:t>
      </w:r>
      <w:r w:rsidR="00394127" w:rsidRPr="00212CAF">
        <w:t>PRIMEL d.o.o. u stečaju</w:t>
      </w:r>
      <w:r w:rsidR="00394127">
        <w:t>,</w:t>
      </w:r>
      <w:r w:rsidR="00394127" w:rsidRPr="00212CAF">
        <w:t xml:space="preserve">  </w:t>
      </w:r>
      <w:proofErr w:type="spellStart"/>
      <w:r w:rsidR="00394127" w:rsidRPr="00212CAF">
        <w:t>Zvekovica</w:t>
      </w:r>
      <w:proofErr w:type="spellEnd"/>
      <w:r w:rsidR="00394127" w:rsidRPr="00212CAF">
        <w:t>,</w:t>
      </w:r>
      <w:r w:rsidR="00394127">
        <w:t xml:space="preserve"> OIB: 27458038466, </w:t>
      </w:r>
      <w:r w:rsidRPr="003B431D">
        <w:t>zastupano po stečajnom upravitelju</w:t>
      </w:r>
      <w:r w:rsidR="00394127">
        <w:t xml:space="preserve"> Ivanki Sušić, Dubrovnik, Gornji </w:t>
      </w:r>
      <w:proofErr w:type="spellStart"/>
      <w:r w:rsidR="00394127">
        <w:t>Kono</w:t>
      </w:r>
      <w:proofErr w:type="spellEnd"/>
      <w:r w:rsidR="00394127">
        <w:t xml:space="preserve"> 26,</w:t>
      </w:r>
      <w:r w:rsidR="007F0788" w:rsidRPr="003B431D">
        <w:t xml:space="preserve"> dana</w:t>
      </w:r>
      <w:r w:rsidR="00502CEF">
        <w:t xml:space="preserve"> 3.</w:t>
      </w:r>
      <w:r w:rsidR="00394127">
        <w:t xml:space="preserve"> srpnja</w:t>
      </w:r>
      <w:r w:rsidR="00374C03">
        <w:t xml:space="preserve"> 2017</w:t>
      </w:r>
      <w:r w:rsidR="00502CEF">
        <w:t>.g.</w:t>
      </w:r>
    </w:p>
    <w:p w:rsidRDefault="006D42EC" w:rsidP="00502CEF" w:rsidR="006D42EC" w:rsidRPr="003B431D">
      <w:pPr>
        <w:jc w:val="both"/>
      </w:pPr>
    </w:p>
    <w:p w:rsidRDefault="006D42EC" w:rsidP="006D42EC" w:rsidR="006D42EC" w:rsidRPr="003B431D">
      <w:pPr>
        <w:jc w:val="center"/>
        <w:rPr>
          <w:b/>
        </w:rPr>
      </w:pPr>
      <w:r w:rsidRPr="003B431D">
        <w:rPr>
          <w:b/>
        </w:rPr>
        <w:t>z a k l j u č i o    j e</w:t>
      </w:r>
    </w:p>
    <w:p w:rsidRDefault="004B4C5C" w:rsidP="006D42EC" w:rsidR="004B4C5C" w:rsidRPr="003B431D">
      <w:pPr>
        <w:ind w:firstLine="708"/>
        <w:jc w:val="both"/>
      </w:pPr>
    </w:p>
    <w:p w:rsidRDefault="006D42EC" w:rsidP="00CE5CE1" w:rsidR="00B87DAE" w:rsidRPr="003B431D">
      <w:pPr>
        <w:jc w:val="both"/>
      </w:pPr>
      <w:r w:rsidRPr="003B431D">
        <w:rPr>
          <w:bCs/>
        </w:rPr>
        <w:tab/>
      </w:r>
      <w:r w:rsidR="008777AA" w:rsidRPr="003B431D">
        <w:rPr>
          <w:bCs/>
        </w:rPr>
        <w:t xml:space="preserve">Određuje se </w:t>
      </w:r>
      <w:r w:rsidR="004819EA">
        <w:rPr>
          <w:bCs/>
        </w:rPr>
        <w:t xml:space="preserve">brisanje upisa zabilježbe otvaranja stečajnog postupka, Rješenje </w:t>
      </w:r>
      <w:r w:rsidR="004819EA" w:rsidRPr="003B431D">
        <w:t>Trgovački sud u Splitu, Stalna služba u Dubrovniku</w:t>
      </w:r>
      <w:r w:rsidR="004819EA">
        <w:t xml:space="preserve"> </w:t>
      </w:r>
      <w:proofErr w:type="spellStart"/>
      <w:r w:rsidR="004819EA">
        <w:t>posl</w:t>
      </w:r>
      <w:proofErr w:type="spellEnd"/>
      <w:r w:rsidR="004819EA">
        <w:t>. br. St.21/14 od 20. svibnja 2014. godine upisane pod posl.br. Z-2886/2017 na nekretnini kat. čest. 51/200  54. suvlasnički dio: 169/10000 etažno vlasništvo (E-54).</w:t>
      </w:r>
    </w:p>
    <w:p w:rsidRDefault="00E75E88" w:rsidP="004B4C5C" w:rsidR="00E75E88" w:rsidRPr="003B431D">
      <w:pPr>
        <w:ind w:left="708"/>
        <w:jc w:val="both"/>
        <w:rPr>
          <w:b/>
        </w:rPr>
      </w:pPr>
    </w:p>
    <w:p w:rsidRDefault="00D369E5" w:rsidP="00D369E5" w:rsidR="00D369E5" w:rsidRPr="003B431D">
      <w:pPr>
        <w:jc w:val="center"/>
        <w:rPr>
          <w:b/>
          <w:bCs/>
        </w:rPr>
      </w:pPr>
      <w:r w:rsidRPr="003B431D">
        <w:rPr>
          <w:b/>
          <w:bCs/>
        </w:rPr>
        <w:t>Obrazloženje</w:t>
      </w:r>
    </w:p>
    <w:p w:rsidRDefault="000D1D2B" w:rsidP="00D369E5" w:rsidR="000D1D2B" w:rsidRPr="003B431D">
      <w:pPr>
        <w:jc w:val="center"/>
        <w:rPr>
          <w:b/>
          <w:bCs/>
        </w:rPr>
      </w:pPr>
    </w:p>
    <w:p w:rsidRDefault="004819EA" w:rsidP="005513FC" w:rsidR="006D42EC" w:rsidRPr="003B431D">
      <w:pPr>
        <w:ind w:firstLine="708"/>
        <w:jc w:val="both"/>
        <w:rPr>
          <w:bCs/>
        </w:rPr>
      </w:pPr>
      <w:r>
        <w:rPr>
          <w:bCs/>
        </w:rPr>
        <w:t xml:space="preserve">U ovom stečajnom postupku izvršena je prodaja nekretnine navedene u izreci zaključka i to Ani Šimić iz Zagreba, Ul. Branimira </w:t>
      </w:r>
      <w:proofErr w:type="spellStart"/>
      <w:r>
        <w:rPr>
          <w:bCs/>
        </w:rPr>
        <w:t>Gušića</w:t>
      </w:r>
      <w:proofErr w:type="spellEnd"/>
      <w:r>
        <w:rPr>
          <w:bCs/>
        </w:rPr>
        <w:t xml:space="preserve"> 4., OIB: 72860179006, te je ista uknjižena kao vlasnik predmetne nekretnine.</w:t>
      </w:r>
      <w:r w:rsidR="0068123B" w:rsidRPr="003B431D">
        <w:rPr>
          <w:bCs/>
        </w:rPr>
        <w:t xml:space="preserve"> </w:t>
      </w:r>
    </w:p>
    <w:p w:rsidRDefault="000D1D2B" w:rsidP="006226F6" w:rsidR="000D1D2B" w:rsidRPr="003B431D">
      <w:pPr>
        <w:ind w:firstLine="708"/>
        <w:jc w:val="both"/>
        <w:rPr>
          <w:bCs/>
        </w:rPr>
      </w:pPr>
    </w:p>
    <w:p w:rsidRDefault="004819EA" w:rsidP="004819EA" w:rsidR="004819EA" w:rsidRPr="003B431D">
      <w:pPr>
        <w:ind w:firstLine="708"/>
        <w:jc w:val="both"/>
        <w:rPr>
          <w:bCs/>
        </w:rPr>
      </w:pPr>
      <w:r>
        <w:rPr>
          <w:bCs/>
        </w:rPr>
        <w:t xml:space="preserve">S obzirom </w:t>
      </w:r>
      <w:r w:rsidR="00B00011">
        <w:rPr>
          <w:bCs/>
        </w:rPr>
        <w:t xml:space="preserve">da </w:t>
      </w:r>
      <w:r>
        <w:rPr>
          <w:bCs/>
        </w:rPr>
        <w:t>je stečajni dužnik prodao navedenu nekretninu, potrebno je izbrisati zabilježbu otvaranja stečajnog postupka na istoj, pa je odluč</w:t>
      </w:r>
      <w:r w:rsidR="00394127">
        <w:rPr>
          <w:bCs/>
        </w:rPr>
        <w:t>e</w:t>
      </w:r>
      <w:r>
        <w:rPr>
          <w:bCs/>
        </w:rPr>
        <w:t>no kao u zaključku.</w:t>
      </w:r>
    </w:p>
    <w:p w:rsidRDefault="00C8011F" w:rsidP="006226F6" w:rsidR="00C8011F" w:rsidRPr="003B431D">
      <w:pPr>
        <w:ind w:firstLine="708"/>
        <w:jc w:val="both"/>
        <w:rPr>
          <w:bCs/>
        </w:rPr>
      </w:pPr>
      <w:r w:rsidRPr="003B431D">
        <w:rPr>
          <w:bCs/>
        </w:rPr>
        <w:t xml:space="preserve"> </w:t>
      </w:r>
    </w:p>
    <w:p w:rsidRDefault="007F0788" w:rsidP="006226F6" w:rsidR="007F0788" w:rsidRPr="003B431D">
      <w:pPr>
        <w:ind w:firstLine="708"/>
        <w:jc w:val="both"/>
        <w:rPr>
          <w:bCs/>
        </w:rPr>
      </w:pPr>
    </w:p>
    <w:p w:rsidRDefault="00951CD8" w:rsidP="00951CD8" w:rsidR="00D00937" w:rsidRPr="003B431D">
      <w:pPr>
        <w:jc w:val="both"/>
        <w:rPr>
          <w:b/>
          <w:bCs/>
        </w:rPr>
      </w:pPr>
      <w:r w:rsidRPr="003B431D">
        <w:rPr>
          <w:b/>
          <w:bCs/>
        </w:rPr>
        <w:tab/>
      </w:r>
      <w:r w:rsidR="00747C53" w:rsidRPr="003B431D">
        <w:rPr>
          <w:b/>
          <w:bCs/>
        </w:rPr>
        <w:tab/>
      </w:r>
      <w:r w:rsidR="00747C53" w:rsidRPr="003B431D">
        <w:rPr>
          <w:b/>
          <w:bCs/>
        </w:rPr>
        <w:tab/>
      </w:r>
      <w:r w:rsidRPr="003B431D">
        <w:rPr>
          <w:b/>
          <w:bCs/>
        </w:rPr>
        <w:t>U Dubrovniku, dana</w:t>
      </w:r>
      <w:r w:rsidR="00224D1E" w:rsidRPr="003B431D">
        <w:rPr>
          <w:b/>
          <w:bCs/>
        </w:rPr>
        <w:t xml:space="preserve"> </w:t>
      </w:r>
      <w:r w:rsidR="00394127">
        <w:rPr>
          <w:b/>
          <w:bCs/>
        </w:rPr>
        <w:t>3. srpnja</w:t>
      </w:r>
      <w:r w:rsidR="00502CEF">
        <w:rPr>
          <w:b/>
          <w:bCs/>
        </w:rPr>
        <w:t xml:space="preserve">  2017</w:t>
      </w:r>
      <w:r w:rsidR="003B431D" w:rsidRPr="003B431D">
        <w:rPr>
          <w:b/>
          <w:bCs/>
        </w:rPr>
        <w:t>.g.</w:t>
      </w:r>
    </w:p>
    <w:p w:rsidRDefault="006D42EC" w:rsidP="00951CD8" w:rsidR="006D42EC">
      <w:pPr>
        <w:jc w:val="both"/>
        <w:rPr>
          <w:b/>
          <w:bCs/>
        </w:rPr>
      </w:pPr>
    </w:p>
    <w:p w:rsidRDefault="003B431D" w:rsidP="00951CD8" w:rsidR="003B431D" w:rsidRPr="003B431D">
      <w:pPr>
        <w:jc w:val="both"/>
        <w:rPr>
          <w:b/>
          <w:bCs/>
        </w:rPr>
      </w:pPr>
    </w:p>
    <w:p w:rsidRDefault="00FE2F27" w:rsidP="00951CD8" w:rsidR="00951CD8" w:rsidRPr="003B431D">
      <w:pPr>
        <w:jc w:val="both"/>
        <w:rPr>
          <w:b/>
          <w:bCs/>
        </w:rPr>
      </w:pP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="00394127">
        <w:rPr>
          <w:b/>
          <w:bCs/>
        </w:rPr>
        <w:tab/>
      </w:r>
      <w:r w:rsidR="00951CD8" w:rsidRPr="003B431D">
        <w:rPr>
          <w:b/>
          <w:bCs/>
        </w:rPr>
        <w:t>Stečajni sudac:</w:t>
      </w:r>
    </w:p>
    <w:p w:rsidRDefault="00951CD8" w:rsidP="00951CD8" w:rsidR="00951CD8" w:rsidRPr="003B431D">
      <w:pPr>
        <w:jc w:val="both"/>
        <w:rPr>
          <w:b/>
          <w:bCs/>
        </w:rPr>
      </w:pPr>
    </w:p>
    <w:p w:rsidRDefault="00D00937" w:rsidP="00951CD8" w:rsidR="003D543F" w:rsidRPr="003B431D">
      <w:pPr>
        <w:jc w:val="both"/>
        <w:rPr>
          <w:b/>
          <w:bCs/>
        </w:rPr>
      </w:pPr>
      <w:r w:rsidRPr="003B431D">
        <w:rPr>
          <w:b/>
          <w:bCs/>
        </w:rPr>
        <w:tab/>
      </w:r>
      <w:r w:rsidR="00951CD8" w:rsidRPr="003B431D">
        <w:rPr>
          <w:b/>
          <w:bCs/>
        </w:rPr>
        <w:tab/>
        <w:t xml:space="preserve">           </w:t>
      </w:r>
      <w:r w:rsidR="00F56ABE" w:rsidRPr="003B431D">
        <w:rPr>
          <w:b/>
          <w:bCs/>
        </w:rPr>
        <w:t xml:space="preserve">         </w:t>
      </w:r>
      <w:r w:rsidR="00F56ABE" w:rsidRPr="003B431D">
        <w:rPr>
          <w:b/>
          <w:bCs/>
        </w:rPr>
        <w:tab/>
      </w:r>
      <w:r w:rsidR="00F56ABE" w:rsidRPr="003B431D">
        <w:rPr>
          <w:b/>
          <w:bCs/>
        </w:rPr>
        <w:tab/>
      </w:r>
      <w:r w:rsidR="00F56ABE" w:rsidRPr="003B431D">
        <w:rPr>
          <w:b/>
          <w:bCs/>
        </w:rPr>
        <w:tab/>
      </w:r>
      <w:r w:rsidR="00F56ABE" w:rsidRPr="003B431D">
        <w:rPr>
          <w:b/>
          <w:bCs/>
        </w:rPr>
        <w:tab/>
      </w:r>
      <w:r w:rsidR="00394127">
        <w:rPr>
          <w:b/>
          <w:bCs/>
        </w:rPr>
        <w:tab/>
      </w:r>
      <w:r w:rsidR="00CD0747" w:rsidRPr="003B431D">
        <w:rPr>
          <w:b/>
          <w:bCs/>
        </w:rPr>
        <w:t>Diana Butigan Granić</w:t>
      </w:r>
      <w:r w:rsidR="00CE18DF">
        <w:rPr>
          <w:b/>
          <w:bCs/>
        </w:rPr>
        <w:t>, v.r.</w:t>
      </w:r>
    </w:p>
    <w:p w:rsidRDefault="00AF77C9" w:rsidP="00951CD8" w:rsidR="00AF77C9">
      <w:pPr>
        <w:jc w:val="both"/>
        <w:rPr>
          <w:b/>
          <w:bCs/>
        </w:rPr>
      </w:pPr>
    </w:p>
    <w:p w:rsidRDefault="00D369E5" w:rsidP="00951CD8" w:rsidR="00D369E5" w:rsidRPr="003B431D">
      <w:pPr>
        <w:jc w:val="both"/>
        <w:rPr>
          <w:b/>
          <w:bCs/>
        </w:rPr>
      </w:pPr>
      <w:r w:rsidRPr="003B431D">
        <w:rPr>
          <w:b/>
          <w:bCs/>
        </w:rPr>
        <w:t>POUKA O PRAVNOM LIJEKU:</w:t>
      </w:r>
    </w:p>
    <w:p w:rsidRDefault="009902C7" w:rsidP="00951CD8" w:rsidR="00D369E5" w:rsidRPr="003B431D">
      <w:pPr>
        <w:jc w:val="both"/>
        <w:rPr>
          <w:b/>
          <w:bCs/>
        </w:rPr>
      </w:pPr>
      <w:r w:rsidRPr="003B431D">
        <w:rPr>
          <w:bCs/>
        </w:rPr>
        <w:t xml:space="preserve">Protiv ovog </w:t>
      </w:r>
      <w:r w:rsidR="00AF77C9">
        <w:rPr>
          <w:bCs/>
        </w:rPr>
        <w:t>zaključka ni</w:t>
      </w:r>
      <w:r w:rsidR="00D369E5" w:rsidRPr="003B431D">
        <w:rPr>
          <w:bCs/>
        </w:rPr>
        <w:t xml:space="preserve">je </w:t>
      </w:r>
      <w:r w:rsidR="00AF77C9">
        <w:rPr>
          <w:bCs/>
        </w:rPr>
        <w:t xml:space="preserve">dopušteno </w:t>
      </w:r>
      <w:r w:rsidR="00D369E5" w:rsidRPr="003B431D">
        <w:rPr>
          <w:bCs/>
        </w:rPr>
        <w:t>izjaviti žalbu</w:t>
      </w:r>
      <w:r w:rsidR="00AF77C9">
        <w:rPr>
          <w:bCs/>
        </w:rPr>
        <w:t>.</w:t>
      </w:r>
      <w:r w:rsidR="00AF77C9" w:rsidRPr="003B431D">
        <w:rPr>
          <w:b/>
          <w:bCs/>
        </w:rPr>
        <w:t xml:space="preserve"> </w:t>
      </w:r>
    </w:p>
    <w:p w:rsidRDefault="00787AEA" w:rsidP="00951CD8" w:rsidR="00787AEA" w:rsidRPr="003B431D">
      <w:pPr>
        <w:jc w:val="both"/>
        <w:rPr>
          <w:b/>
          <w:bCs/>
        </w:rPr>
      </w:pPr>
    </w:p>
    <w:p w:rsidRDefault="00D27F5A" w:rsidP="00951CD8" w:rsidR="00D27F5A" w:rsidRPr="003B431D">
      <w:pPr>
        <w:jc w:val="both"/>
        <w:rPr>
          <w:b/>
          <w:bCs/>
        </w:rPr>
      </w:pPr>
      <w:r w:rsidRPr="003B431D">
        <w:rPr>
          <w:b/>
          <w:bCs/>
        </w:rPr>
        <w:t>DN-a:</w:t>
      </w:r>
    </w:p>
    <w:p w:rsidRDefault="00D369E5" w:rsidP="00D369E5" w:rsidR="00D369E5" w:rsidRPr="003B431D">
      <w:pPr>
        <w:jc w:val="both"/>
        <w:rPr>
          <w:bCs/>
        </w:rPr>
      </w:pPr>
      <w:r w:rsidRPr="003B431D">
        <w:rPr>
          <w:bCs/>
        </w:rPr>
        <w:t xml:space="preserve">- </w:t>
      </w:r>
      <w:r w:rsidR="007C53BA" w:rsidRPr="003B431D">
        <w:rPr>
          <w:bCs/>
        </w:rPr>
        <w:t xml:space="preserve"> stečajnom upravitelju</w:t>
      </w:r>
      <w:r w:rsidR="00E75E88" w:rsidRPr="003B431D">
        <w:rPr>
          <w:bCs/>
        </w:rPr>
        <w:t xml:space="preserve"> – e-oglasna</w:t>
      </w:r>
    </w:p>
    <w:p w:rsidRDefault="00D369E5" w:rsidP="00D369E5" w:rsidR="00B00011">
      <w:pPr>
        <w:jc w:val="both"/>
        <w:rPr>
          <w:bCs/>
        </w:rPr>
      </w:pPr>
      <w:r w:rsidRPr="003B431D">
        <w:rPr>
          <w:bCs/>
        </w:rPr>
        <w:t xml:space="preserve">- </w:t>
      </w:r>
      <w:r w:rsidR="007F0788" w:rsidRPr="003B431D">
        <w:rPr>
          <w:bCs/>
        </w:rPr>
        <w:t xml:space="preserve"> </w:t>
      </w:r>
      <w:r w:rsidR="00B00011">
        <w:rPr>
          <w:bCs/>
        </w:rPr>
        <w:t>Ana Šimić</w:t>
      </w:r>
    </w:p>
    <w:p w:rsidRDefault="00D369E5" w:rsidP="00D369E5" w:rsidR="00D369E5">
      <w:pPr>
        <w:jc w:val="both"/>
        <w:rPr>
          <w:bCs/>
        </w:rPr>
      </w:pPr>
      <w:r w:rsidRPr="003B431D">
        <w:rPr>
          <w:bCs/>
        </w:rPr>
        <w:t xml:space="preserve">- </w:t>
      </w:r>
      <w:r w:rsidR="007F0788" w:rsidRPr="003B431D">
        <w:rPr>
          <w:bCs/>
        </w:rPr>
        <w:t xml:space="preserve"> </w:t>
      </w:r>
      <w:r w:rsidR="00FE2F27" w:rsidRPr="003B431D">
        <w:rPr>
          <w:bCs/>
        </w:rPr>
        <w:t xml:space="preserve">Općinski </w:t>
      </w:r>
      <w:r w:rsidR="00B00011">
        <w:rPr>
          <w:bCs/>
        </w:rPr>
        <w:t xml:space="preserve">građanski </w:t>
      </w:r>
      <w:r w:rsidR="00FE2F27" w:rsidRPr="003B431D">
        <w:rPr>
          <w:bCs/>
        </w:rPr>
        <w:t>sud u</w:t>
      </w:r>
      <w:r w:rsidR="001A0A09" w:rsidRPr="003B431D">
        <w:rPr>
          <w:bCs/>
        </w:rPr>
        <w:t xml:space="preserve"> </w:t>
      </w:r>
      <w:r w:rsidR="00B00011">
        <w:rPr>
          <w:bCs/>
        </w:rPr>
        <w:t>Zagrebu</w:t>
      </w:r>
      <w:r w:rsidR="00D00937" w:rsidRPr="003B431D">
        <w:rPr>
          <w:bCs/>
        </w:rPr>
        <w:t xml:space="preserve"> - ZK odjel</w:t>
      </w:r>
      <w:r w:rsidR="00752B82">
        <w:rPr>
          <w:bCs/>
        </w:rPr>
        <w:t xml:space="preserve"> </w:t>
      </w:r>
      <w:r w:rsidR="00B00011">
        <w:rPr>
          <w:bCs/>
        </w:rPr>
        <w:t>Zagreb</w:t>
      </w:r>
      <w:r w:rsidR="00AF77C9">
        <w:rPr>
          <w:bCs/>
        </w:rPr>
        <w:t xml:space="preserve"> </w:t>
      </w:r>
    </w:p>
    <w:p w:rsidRDefault="007C53BA" w:rsidP="00D369E5" w:rsidR="00D369E5" w:rsidRPr="003B431D">
      <w:pPr>
        <w:jc w:val="both"/>
        <w:rPr>
          <w:bCs/>
        </w:rPr>
      </w:pPr>
      <w:r w:rsidRPr="003B431D">
        <w:rPr>
          <w:bCs/>
        </w:rPr>
        <w:t xml:space="preserve">- </w:t>
      </w:r>
      <w:r w:rsidR="007F0788" w:rsidRPr="003B431D">
        <w:rPr>
          <w:bCs/>
        </w:rPr>
        <w:t xml:space="preserve"> </w:t>
      </w:r>
      <w:r w:rsidR="00E75E88" w:rsidRPr="003B431D">
        <w:rPr>
          <w:bCs/>
        </w:rPr>
        <w:t>e-</w:t>
      </w:r>
      <w:r w:rsidRPr="003B431D">
        <w:rPr>
          <w:bCs/>
        </w:rPr>
        <w:t>oglasna ploča suda</w:t>
      </w:r>
    </w:p>
    <w:sectPr w:rsidSect="00502CEF" w:rsidR="00D369E5" w:rsidRPr="003B431D">
      <w:headerReference w:type="even" r:id="rId12"/>
      <w:headerReference w:type="default" r:id="rId13"/>
      <w:pgSz w:h="16838" w:w="11906"/>
      <w:pgMar w:gutter="0" w:footer="709" w:header="709" w:left="1418" w:bottom="1276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72E2"/>
    <w:rsid w:val="00061FCF"/>
    <w:rsid w:val="00065747"/>
    <w:rsid w:val="00094C09"/>
    <w:rsid w:val="000C25D4"/>
    <w:rsid w:val="000D1D2B"/>
    <w:rsid w:val="000D3992"/>
    <w:rsid w:val="000E03A3"/>
    <w:rsid w:val="000E070C"/>
    <w:rsid w:val="000F730F"/>
    <w:rsid w:val="00107372"/>
    <w:rsid w:val="00111BA7"/>
    <w:rsid w:val="00153777"/>
    <w:rsid w:val="00165EEF"/>
    <w:rsid w:val="00170437"/>
    <w:rsid w:val="0018615A"/>
    <w:rsid w:val="001A0A09"/>
    <w:rsid w:val="001B76DE"/>
    <w:rsid w:val="001C0040"/>
    <w:rsid w:val="001C7AFA"/>
    <w:rsid w:val="001F7F33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C4D9A"/>
    <w:rsid w:val="002E0AD8"/>
    <w:rsid w:val="002F17B8"/>
    <w:rsid w:val="003029DC"/>
    <w:rsid w:val="00333E29"/>
    <w:rsid w:val="00374C03"/>
    <w:rsid w:val="0037662D"/>
    <w:rsid w:val="00377151"/>
    <w:rsid w:val="00394127"/>
    <w:rsid w:val="003961B6"/>
    <w:rsid w:val="003A4DCC"/>
    <w:rsid w:val="003A5D9A"/>
    <w:rsid w:val="003A63D7"/>
    <w:rsid w:val="003B431D"/>
    <w:rsid w:val="003D543F"/>
    <w:rsid w:val="003E15AE"/>
    <w:rsid w:val="003F04EC"/>
    <w:rsid w:val="003F53D1"/>
    <w:rsid w:val="00413212"/>
    <w:rsid w:val="00415CA1"/>
    <w:rsid w:val="004246ED"/>
    <w:rsid w:val="004328CC"/>
    <w:rsid w:val="00450033"/>
    <w:rsid w:val="0047404C"/>
    <w:rsid w:val="004819EA"/>
    <w:rsid w:val="00482D3E"/>
    <w:rsid w:val="004927FD"/>
    <w:rsid w:val="004B4C5C"/>
    <w:rsid w:val="004B652D"/>
    <w:rsid w:val="004E3989"/>
    <w:rsid w:val="005027C0"/>
    <w:rsid w:val="00502CEF"/>
    <w:rsid w:val="005038E9"/>
    <w:rsid w:val="005150AC"/>
    <w:rsid w:val="005372BE"/>
    <w:rsid w:val="005513FC"/>
    <w:rsid w:val="00586167"/>
    <w:rsid w:val="005A2BBC"/>
    <w:rsid w:val="005A6678"/>
    <w:rsid w:val="005B2635"/>
    <w:rsid w:val="005B7830"/>
    <w:rsid w:val="005D4B57"/>
    <w:rsid w:val="005D787A"/>
    <w:rsid w:val="005F1B00"/>
    <w:rsid w:val="006226F6"/>
    <w:rsid w:val="0063730F"/>
    <w:rsid w:val="00640E15"/>
    <w:rsid w:val="006426D2"/>
    <w:rsid w:val="0068123B"/>
    <w:rsid w:val="006A7122"/>
    <w:rsid w:val="006D42EC"/>
    <w:rsid w:val="006D46E0"/>
    <w:rsid w:val="006E5752"/>
    <w:rsid w:val="006F71F8"/>
    <w:rsid w:val="007401D9"/>
    <w:rsid w:val="00747C53"/>
    <w:rsid w:val="00752B82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E0EDD"/>
    <w:rsid w:val="0090554D"/>
    <w:rsid w:val="00922F5E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AF77C9"/>
    <w:rsid w:val="00B00011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34D91"/>
    <w:rsid w:val="00C44023"/>
    <w:rsid w:val="00C62909"/>
    <w:rsid w:val="00C8011F"/>
    <w:rsid w:val="00C80D3D"/>
    <w:rsid w:val="00C97A9A"/>
    <w:rsid w:val="00CB6226"/>
    <w:rsid w:val="00CD0747"/>
    <w:rsid w:val="00CE18DF"/>
    <w:rsid w:val="00CE5CE1"/>
    <w:rsid w:val="00CF39A8"/>
    <w:rsid w:val="00D00937"/>
    <w:rsid w:val="00D05140"/>
    <w:rsid w:val="00D14E55"/>
    <w:rsid w:val="00D27F5A"/>
    <w:rsid w:val="00D354DE"/>
    <w:rsid w:val="00D369E5"/>
    <w:rsid w:val="00D478DF"/>
    <w:rsid w:val="00D55250"/>
    <w:rsid w:val="00D6793F"/>
    <w:rsid w:val="00D74282"/>
    <w:rsid w:val="00D75F51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29FD"/>
    <w:rsid w:val="00EA3851"/>
    <w:rsid w:val="00ED1F93"/>
    <w:rsid w:val="00EE5554"/>
    <w:rsid w:val="00F22171"/>
    <w:rsid w:val="00F56ABE"/>
    <w:rsid w:val="00F72859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1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1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1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1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1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1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1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1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St-21/2014</izvorni_sadrzaj>
    <derivirana_varijabla naziv="DomainObject.Predmet.OznakaBroj_1">St-21/2014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PRIMEL, d.o.o. za trgovinu i usluge</izvorni_sadrzaj>
    <derivirana_varijabla naziv="DomainObject.Predmet.ProtustrankaFormated_1">  PRIMEL, d.o.o. za trgovinu i usluge</derivirana_varijabla>
  </DomainObject.Predmet.ProtustrankaFormated>
  <DomainObject.Predmet.ProtustrankaFormatedOIB>
    <izvorni_sadrzaj>  PRIMEL, d.o.o. za trgovinu i usluge, OIB 27458038466</izvorni_sadrzaj>
    <derivirana_varijabla naziv="DomainObject.Predmet.ProtustrankaFormatedOIB_1">  PRIMEL, d.o.o. za trgovinu i usluge, OIB 27458038466</derivirana_varijabla>
  </DomainObject.Predmet.ProtustrankaFormatedOIB>
  <DomainObject.Predmet.ProtustrankaFormatedWithAdress>
    <izvorni_sadrzaj> PRIMEL, d.o.o. za trgovinu i usluge, Zvekovica 39, 20210 Cavtat</izvorni_sadrzaj>
    <derivirana_varijabla naziv="DomainObject.Predmet.ProtustrankaFormatedWithAdress_1"> PRIMEL, d.o.o. za trgovinu i usluge, Zvekovica 39, 20210 Cavtat</derivirana_varijabla>
  </DomainObject.Predmet.ProtustrankaFormatedWithAdress>
  <DomainObject.Predmet.ProtustrankaFormatedWithAdressOIB>
    <izvorni_sadrzaj> PRIMEL, d.o.o. za trgovinu i usluge, OIB 27458038466, Zvekovica 39, 20210 Cavtat</izvorni_sadrzaj>
    <derivirana_varijabla naziv="DomainObject.Predmet.ProtustrankaFormatedWithAdressOIB_1"> PRIMEL, d.o.o. za trgovinu i usluge, OIB 27458038466, Zvekovica 39, 20210 Cavtat</derivirana_varijabla>
  </DomainObject.Predmet.ProtustrankaFormatedWithAdressOIB>
  <DomainObject.Predmet.ProtustrankaWithAdress>
    <izvorni_sadrzaj>PRIMEL, d.o.o. za trgovinu i usluge Zvekovica 39, 20210 Cavtat</izvorni_sadrzaj>
    <derivirana_varijabla naziv="DomainObject.Predmet.ProtustrankaWithAdress_1">PRIMEL, d.o.o. za trgovinu i usluge Zvekovica 39, 20210 Cavtat</derivirana_varijabla>
  </DomainObject.Predmet.ProtustrankaWithAdress>
  <DomainObject.Predmet.ProtustrankaWithAdressOIB>
    <izvorni_sadrzaj>PRIMEL, d.o.o. za trgovinu i usluge, OIB 27458038466, Zvekovica 39, 20210 Cavtat</izvorni_sadrzaj>
    <derivirana_varijabla naziv="DomainObject.Predmet.ProtustrankaWithAdressOIB_1">PRIMEL, d.o.o. za trgovinu i usluge, OIB 27458038466, Zvekovica 39, 20210 Cavtat</derivirana_varijabla>
  </DomainObject.Predmet.ProtustrankaWithAdressOIB>
  <DomainObject.Predmet.ProtustrankaNazivFormated>
    <izvorni_sadrzaj>PRIMEL, d.o.o. za trgovinu i usluge</izvorni_sadrzaj>
    <derivirana_varijabla naziv="DomainObject.Predmet.ProtustrankaNazivFormated_1">PRIMEL, d.o.o. za trgovinu i usluge</derivirana_varijabla>
  </DomainObject.Predmet.ProtustrankaNazivFormated>
  <DomainObject.Predmet.ProtustrankaNazivFormatedOIB>
    <izvorni_sadrzaj>PRIMEL, d.o.o. za trgovinu i usluge, OIB 27458038466</izvorni_sadrzaj>
    <derivirana_varijabla naziv="DomainObject.Predmet.ProtustrankaNazivFormatedOIB_1">PRIMEL, d.o.o. za trgovinu i usluge, OIB 27458038466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18683136487</izvorni_sadrzaj>
    <derivirana_varijabla naziv="DomainObject.Predmet.StrankaFormatedOIB_1">  FINA Split, OIB 18683136487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18683136487, Mažuranićevo šetalište 24 b, 21000 Split</izvorni_sadrzaj>
    <derivirana_varijabla naziv="DomainObject.Predmet.StrankaFormatedWithAdressOIB_1"> FINA Split, OIB 18683136487,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18683136487, Mažuranićevo šetalište 24 b,21000 Split</izvorni_sadrzaj>
    <derivirana_varijabla naziv="DomainObject.Predmet.StrankaWithAdressOIB_1">FINA Split, OIB 18683136487,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18683136487</izvorni_sadrzaj>
    <derivirana_varijabla naziv="DomainObject.Predmet.StrankaNazivFormatedOIB_1">FINA Split,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18683136487</item>
    </izvorni_sadrzaj>
    <derivirana_varijabla naziv="DomainObject.Predmet.StrankaListFormatedOIB_1">
      <item>FINA Split, OIB 18683136487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18683136487, Mažuranićevo šetalište 24 b, 21000 Split</item>
    </izvorni_sadrzaj>
    <derivirana_varijabla naziv="DomainObject.Predmet.StrankaListFormatedWithAdressOIB_1">
      <item>FINA Split, OIB 18683136487,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18683136487</item>
    </izvorni_sadrzaj>
    <derivirana_varijabla naziv="DomainObject.Predmet.StrankaListNazivFormatedOIB_1">
      <item>FINA Split, OIB 18683136487</item>
    </derivirana_varijabla>
  </DomainObject.Predmet.StrankaListNazivFormatedOIB>
  <DomainObject.Predmet.ProtuStrankaListFormated>
    <izvorni_sadrzaj>
      <item>PRIMEL, d.o.o. za trgovinu i usluge</item>
    </izvorni_sadrzaj>
    <derivirana_varijabla naziv="DomainObject.Predmet.ProtuStrankaListFormated_1">
      <item>PRIMEL, d.o.o. za trgovinu i usluge</item>
    </derivirana_varijabla>
  </DomainObject.Predmet.ProtuStrankaListFormated>
  <DomainObject.Predmet.ProtuStrankaListFormatedOIB>
    <izvorni_sadrzaj>
      <item>PRIMEL, d.o.o. za trgovinu i usluge, OIB 27458038466</item>
    </izvorni_sadrzaj>
    <derivirana_varijabla naziv="DomainObject.Predmet.ProtuStrankaListFormatedOIB_1">
      <item>PRIMEL, d.o.o. za trgovinu i usluge, OIB 27458038466</item>
    </derivirana_varijabla>
  </DomainObject.Predmet.ProtuStrankaListFormatedOIB>
  <DomainObject.Predmet.ProtuStrankaListFormatedWithAdress>
    <izvorni_sadrzaj>
      <item>PRIMEL, d.o.o. za trgovinu i usluge, Zvekovica 39, 20210 Cavtat</item>
    </izvorni_sadrzaj>
    <derivirana_varijabla naziv="DomainObject.Predmet.ProtuStrankaListFormatedWithAdress_1">
      <item>PRIMEL, d.o.o. za trgovinu i usluge, Zvekovica 39, 20210 Cavtat</item>
    </derivirana_varijabla>
  </DomainObject.Predmet.ProtuStrankaListFormatedWithAdress>
  <DomainObject.Predmet.ProtuStrankaListFormatedWithAdressOIB>
    <izvorni_sadrzaj>
      <item>PRIMEL, d.o.o. za trgovinu i usluge, OIB 27458038466, Zvekovica 39, 20210 Cavtat</item>
    </izvorni_sadrzaj>
    <derivirana_varijabla naziv="DomainObject.Predmet.ProtuStrankaListFormatedWithAdressOIB_1">
      <item>PRIMEL, d.o.o. za trgovinu i usluge, OIB 27458038466, Zvekovica 39, 20210 Cavtat</item>
    </derivirana_varijabla>
  </DomainObject.Predmet.ProtuStrankaListFormatedWithAdressOIB>
  <DomainObject.Predmet.ProtuStrankaListNazivFormated>
    <izvorni_sadrzaj>
      <item>PRIMEL, d.o.o. za trgovinu i usluge</item>
    </izvorni_sadrzaj>
    <derivirana_varijabla naziv="DomainObject.Predmet.ProtuStrankaListNazivFormated_1">
      <item>PRIMEL, d.o.o. za trgovinu i usluge</item>
    </derivirana_varijabla>
  </DomainObject.Predmet.ProtuStrankaListNazivFormated>
  <DomainObject.Predmet.ProtuStrankaListNazivFormatedOIB>
    <izvorni_sadrzaj>
      <item>PRIMEL, d.o.o. za trgovinu i usluge, OIB 27458038466</item>
    </izvorni_sadrzaj>
    <derivirana_varijabla naziv="DomainObject.Predmet.ProtuStrankaListNazivFormatedOIB_1">
      <item>PRIMEL, d.o.o. za trgovinu i usluge, OIB 27458038466</item>
    </derivirana_varijabla>
  </DomainObject.Predmet.ProtuStrankaListNazivFormatedOIB>
  <DomainObject.Predmet.OstaliListFormated>
    <izvorni_sadrzaj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</izvorni_sadrzaj>
    <derivirana_varijabla naziv="DomainObject.Predmet.OstaliListFormated_1"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</derivirana_varijabla>
  </DomainObject.Predmet.OstaliListFormated>
  <DomainObject.Predmet.OstaliListFormatedOIB>
    <izvorni_sadrzaj>
      <item>Ivanka Sušić, OIB 74811324266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</item>
    </izvorni_sadrzaj>
    <derivirana_varijabla naziv="DomainObject.Predmet.OstaliListFormatedOIB_1">
      <item>Ivanka Sušić, OIB 74811324266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</item>
    </derivirana_varijabla>
  </DomainObject.Predmet.OstaliListFormatedOIB>
  <DomainObject.Predmet.OstaliListFormatedWithAdress>
    <izvorni_sadrzaj>
      <item>Ivanka Sušić, Gornji Kono 56, 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Odvojak IV//4, 20207 Zvekovica</item>
    </izvorni_sadrzaj>
    <derivirana_varijabla naziv="DomainObject.Predmet.OstaliListFormatedWithAdress_1">
      <item>Ivanka Sušić, Gornji Kono 56, 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Odvojak IV//4, 20207 Zvekovica</item>
    </derivirana_varijabla>
  </DomainObject.Predmet.OstaliListFormatedWithAdress>
  <DomainObject.Predmet.OstaliListFormatedWithAdressOIB>
    <izvorni_sadrzaj>
      <item>Ivanka Sušić, OIB 74811324266, Gornji Kono 56, 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89609642697, Odvojak IV//4, 20207 Zvekovica</item>
    </izvorni_sadrzaj>
    <derivirana_varijabla naziv="DomainObject.Predmet.OstaliListFormatedWithAdressOIB_1">
      <item>Ivanka Sušić, OIB 74811324266, Gornji Kono 56, 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89609642697, Odvojak IV//4, 20207 Zvekovica</item>
    </derivirana_varijabla>
  </DomainObject.Predmet.OstaliListFormatedWithAdressOIB>
  <DomainObject.Predmet.OstaliListNazivFormated>
    <izvorni_sadrzaj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</izvorni_sadrzaj>
    <derivirana_varijabla naziv="DomainObject.Predmet.OstaliListNazivFormated_1"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</derivirana_varijabla>
  </DomainObject.Predmet.OstaliListNazivFormated>
  <DomainObject.Predmet.OstaliListNazivFormatedOIB>
    <izvorni_sadrzaj>
      <item>Ivanka Sušić, OIB 74811324266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</item>
    </izvorni_sadrzaj>
    <derivirana_varijabla naziv="DomainObject.Predmet.OstaliListNazivFormatedOIB_1">
      <item>Ivanka Sušić, OIB 74811324266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PRIMEL, d.o.o. za trgovinu i usluge</izvorni_sadrzaj>
    <derivirana_varijabla naziv="DomainObject.Predmet.ProtustrankaIDrugi_1">PRIMEL, d.o.o. za trgovinu i usluge</derivirana_varijabla>
  </DomainObject.Predmet.ProtustrankaIDrugi>
  <DomainObject.Predmet.StrankaIDrugiAdressOIB>
    <izvorni_sadrzaj>FINA Split, OIB 18683136487, Mažuranićevo šetalište 24 b, 21000 Split</izvorni_sadrzaj>
    <derivirana_varijabla naziv="DomainObject.Predmet.StrankaIDrugiAdressOIB_1">FINA Split, OIB 18683136487, Mažuranićevo šetalište 24 b, 21000 Split</derivirana_varijabla>
  </DomainObject.Predmet.StrankaIDrugiAdressOIB>
  <DomainObject.Predmet.ProtustrankaIDrugiAdressOIB>
    <izvorni_sadrzaj>PRIMEL, d.o.o. za trgovinu i usluge, OIB 27458038466, Zvekovica 39, 20210 Cavtat</izvorni_sadrzaj>
    <derivirana_varijabla naziv="DomainObject.Predmet.ProtustrankaIDrugiAdressOIB_1">PRIMEL, d.o.o. za trgovinu i usluge, OIB 27458038466, Zvekovica 39,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PRIMEL, d.o.o. za trgovinu i usluge</item>
      <item>FINA Split</item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</izvorni_sadrzaj>
    <derivirana_varijabla naziv="DomainObject.Predmet.SudioniciListNaziv_1">
      <item>PRIMEL, d.o.o. za trgovinu i usluge</item>
      <item>FINA Split</item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</derivirana_varijabla>
  </DomainObject.Predmet.SudioniciListNaziv>
  <DomainObject.Predmet.SudioniciListAdressOIB>
    <izvorni_sadrzaj>
      <item>PRIMEL, d.o.o. za trgovinu i usluge, OIB 27458038466, Zvekovica 39,20210 Cavtat</item>
      <item>FINA Split, OIB 18683136487, Mažuranićevo šetalište 24 b,21000 Split</item>
      <item>Ivanka Sušić, OIB 74811324266, Gornji Kono 56,20000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89609642697, Odvojak IV//4,20207 Zvekovica</item>
    </izvorni_sadrzaj>
    <derivirana_varijabla naziv="DomainObject.Predmet.SudioniciListAdressOIB_1">
      <item>PRIMEL, d.o.o. za trgovinu i usluge, OIB 27458038466, Zvekovica 39,20210 Cavtat</item>
      <item>FINA Split, OIB 18683136487, Mažuranićevo šetalište 24 b,21000 Split</item>
      <item>Ivanka Sušić, OIB 74811324266, Gornji Kono 56,20000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89609642697, Odvojak IV//4,20207 Zvekovica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27458038466</item>
      <item>, OIB 18683136487</item>
      <item>, OIB 74811324266</item>
      <item>, OIB null</item>
      <item>, OIB null</item>
      <item>, OIB null</item>
      <item>, OIB null</item>
      <item>, OIB null</item>
      <item>, OIB null</item>
      <item>, OIB null</item>
      <item>, OIB 89609642697</item>
    </izvorni_sadrzaj>
    <derivirana_varijabla naziv="DomainObject.Predmet.SudioniciListNazivOIB_1">
      <item>, OIB 27458038466</item>
      <item>, OIB 18683136487</item>
      <item>, OIB 74811324266</item>
      <item>, OIB null</item>
      <item>, OIB null</item>
      <item>, OIB null</item>
      <item>, OIB null</item>
      <item>, OIB null</item>
      <item>, OIB null</item>
      <item>, OIB null</item>
      <item>, OIB 89609642697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1</properties:Pages>
  <properties:Words>243</properties:Words>
  <properties:Characters>1222</properties:Characters>
  <properties:Lines>49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2017-07-03T09:44:00Z</dcterms:created>
  <dc:creator>Trgovački sud u Splitu</dc:creator>
  <cp:lastModifiedBy>Mara Marčinko</cp:lastModifiedBy>
  <cp:lastPrinted>2017-07-03T10:18:00Z</cp:lastPrinted>
  <dcterms:modified xmlns:xsi="http://www.w3.org/2001/XMLSchema-instance" xsi:type="dcterms:W3CDTF">2017-07-03T10:22:00Z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