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09e5" w14:paraId="0ba09e5" w:rsidRDefault="00DF22AA" w:rsidP="00DF22AA" w:rsidR="00DF22AA" w:rsidRPr="00BC41E9">
      <w:pPr>
        <w15:collapsed w:val="false"/>
      </w:pPr>
      <w:bookmarkStart w:name="_GoBack" w:id="0"/>
      <w:bookmarkEnd w:id="0"/>
      <w:r w:rsidRPr="00BC41E9">
        <w:t xml:space="preserve">                  </w:t>
      </w:r>
      <w:r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1E9">
        <w:t xml:space="preserve">                                                            </w:t>
      </w:r>
    </w:p>
    <w:p w:rsidRDefault="00DF22AA" w:rsidP="00DF22AA" w:rsidR="00DF22AA" w:rsidRPr="00BC41E9">
      <w:r w:rsidRPr="00BC41E9">
        <w:t xml:space="preserve"> 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DF22AA" w:rsidP="00DF22AA" w:rsidR="00DF22AA" w:rsidRPr="00BC41E9">
      <w:r w:rsidRPr="00BC41E9">
        <w:t xml:space="preserve"> 52000 PAZIN, Dršćevka 1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</w:t>
      </w:r>
      <w:r w:rsidRPr="00BC41E9">
        <w:tab/>
        <w:t xml:space="preserve">       </w:t>
      </w:r>
      <w:r w:rsidR="00F1005B" w:rsidRPr="00BC41E9">
        <w:t xml:space="preserve"> </w:t>
      </w:r>
      <w:r w:rsidRPr="00BC41E9">
        <w:tab/>
      </w:r>
      <w:r w:rsidRPr="00BC41E9">
        <w:tab/>
      </w:r>
      <w:r w:rsidRPr="00BC41E9">
        <w:tab/>
        <w:t xml:space="preserve">        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  <w:t xml:space="preserve">                       </w:t>
      </w:r>
    </w:p>
    <w:p w:rsidRDefault="00DF22AA" w:rsidP="00DF22AA" w:rsidR="00DF22AA" w:rsidRPr="00BC41E9">
      <w:pPr>
        <w:jc w:val="center"/>
      </w:pPr>
    </w:p>
    <w:p w:rsidRDefault="00DF22AA" w:rsidP="00AE4E83" w:rsidR="00DF22AA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>, po</w:t>
      </w:r>
      <w:r w:rsidR="001127CD" w:rsidRPr="00BC41E9">
        <w:t>vodom prijedloga</w:t>
      </w:r>
      <w:r w:rsidRPr="00BC41E9">
        <w:t xml:space="preserve"> </w:t>
      </w:r>
      <w:r w:rsidR="00A26EFD" w:rsidRPr="00BC41E9">
        <w:t>predlagatelja</w:t>
      </w:r>
      <w:r w:rsidR="00AE4E83">
        <w:t xml:space="preserve"> D. D. T. d.o.o. Pula, Matije Vlačića 103</w:t>
      </w:r>
      <w:r w:rsidR="00B72B42">
        <w:t>,</w:t>
      </w:r>
      <w:r w:rsidR="00E75E2B" w:rsidRPr="00E75E2B">
        <w:t xml:space="preserve"> </w:t>
      </w:r>
      <w:r w:rsidR="00AE4E83">
        <w:t xml:space="preserve">OIB 03454655276, </w:t>
      </w:r>
      <w:r w:rsidR="00E75E2B" w:rsidRPr="00E75E2B">
        <w:t xml:space="preserve">za otvaranje stečajnog postupka nad dužnikom </w:t>
      </w:r>
      <w:r w:rsidR="00AE4E83" w:rsidRPr="00AE4E83">
        <w:t>D. D. T. d.o.o. Pula, Matije Vlačića 103, OIB 03454655276</w:t>
      </w:r>
      <w:r w:rsidRPr="00BC41E9">
        <w:t xml:space="preserve">, </w:t>
      </w:r>
      <w:r w:rsidR="00AE4E83">
        <w:t>25</w:t>
      </w:r>
      <w:r w:rsidRPr="00BC41E9">
        <w:t xml:space="preserve">. </w:t>
      </w:r>
      <w:r w:rsidR="000C234D">
        <w:t>travnja</w:t>
      </w:r>
      <w:r w:rsidRPr="00BC41E9">
        <w:t xml:space="preserve"> 201</w:t>
      </w:r>
      <w:r w:rsidR="000C234D">
        <w:t>7</w:t>
      </w:r>
      <w:r w:rsidRPr="00BC41E9">
        <w:t>.</w:t>
      </w:r>
      <w:r w:rsidR="00057D8D" w:rsidRPr="00BC41E9">
        <w:t>,</w:t>
      </w:r>
      <w:r w:rsidRPr="00BC41E9">
        <w:t xml:space="preserve"> donio je slijedeći</w:t>
      </w:r>
    </w:p>
    <w:p w:rsidRDefault="00AE4E83" w:rsidP="00AE4E83" w:rsidR="00AE4E83" w:rsidRPr="00BC41E9">
      <w:pPr>
        <w:ind w:firstLine="708"/>
        <w:jc w:val="both"/>
      </w:pP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057D8D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>Poziva</w:t>
      </w:r>
      <w:r w:rsidR="00057D8D" w:rsidRPr="00BC41E9">
        <w:t xml:space="preserve"> </w:t>
      </w:r>
      <w:r w:rsidRPr="00BC41E9">
        <w:t xml:space="preserve">se predlagatelj </w:t>
      </w:r>
      <w:r w:rsidR="00AE4E83" w:rsidRPr="00AE4E83">
        <w:t>D. D. T. d.o.o. Pula, Matije Vlačića 103, OIB 03454655276</w:t>
      </w:r>
      <w:r w:rsidR="002F31F2" w:rsidRPr="00BC41E9">
        <w:t xml:space="preserve">, </w:t>
      </w:r>
      <w:r w:rsidRPr="00BC41E9">
        <w:t>da u roku od 8 dana od primitka ovog zaključka uplat</w:t>
      </w:r>
      <w:r w:rsidR="00CA67B6" w:rsidRPr="00BC41E9">
        <w:t>i</w:t>
      </w:r>
      <w:r w:rsidR="00057D8D" w:rsidRPr="00BC41E9">
        <w:t>:</w:t>
      </w:r>
    </w:p>
    <w:p w:rsidRDefault="00057D8D" w:rsidP="00DF22AA" w:rsidR="00057D8D" w:rsidRPr="00BC41E9">
      <w:pPr>
        <w:jc w:val="both"/>
      </w:pPr>
      <w:r w:rsidRPr="00BC41E9">
        <w:tab/>
        <w:t>-</w:t>
      </w:r>
      <w:r w:rsidR="00DF22AA" w:rsidRPr="00BC41E9">
        <w:t xml:space="preserve"> predujam od 1.000,00 kn (slovima: tisuću kuna) u Fond za namirenje troškova stečajnog postupka ovoga suda broj HR 43 2390001 1300</w:t>
      </w:r>
      <w:r w:rsidR="001127CD" w:rsidRPr="00BC41E9">
        <w:t>029763, pozivom na broj 3333-</w:t>
      </w:r>
      <w:r w:rsidR="000C234D">
        <w:t>2</w:t>
      </w:r>
      <w:r w:rsidR="00AE4E83">
        <w:t>41</w:t>
      </w:r>
      <w:r w:rsidR="000C234D">
        <w:t>-2017</w:t>
      </w:r>
      <w:r w:rsidR="00DF22AA" w:rsidRPr="00BC41E9">
        <w:t xml:space="preserve">, </w:t>
      </w:r>
    </w:p>
    <w:p w:rsidRDefault="00057D8D" w:rsidP="00DF22AA" w:rsidR="00E75E2B">
      <w:pPr>
        <w:jc w:val="both"/>
      </w:pPr>
      <w:r w:rsidRPr="00BC41E9">
        <w:tab/>
        <w:t>- doda</w:t>
      </w:r>
      <w:r w:rsidR="000C234D">
        <w:t>tni iznos predujma u visini od 7</w:t>
      </w:r>
      <w:r w:rsidRPr="00BC41E9">
        <w:t xml:space="preserve">.000,00 kuna (slovima: </w:t>
      </w:r>
      <w:r w:rsidR="000C234D">
        <w:t>sedam</w:t>
      </w:r>
      <w:r w:rsidRPr="00BC41E9">
        <w:t xml:space="preserve"> tisuća kuna) za pokriće troškova postupka </w:t>
      </w:r>
      <w:r w:rsidR="00DF22AA" w:rsidRPr="00BC41E9">
        <w:t>na depozit ovog suda broj:</w:t>
      </w:r>
      <w:r w:rsidR="00DF22AA" w:rsidRPr="00BC41E9">
        <w:rPr>
          <w:bCs w:val="false"/>
        </w:rPr>
        <w:t> HR43 2390001 1300029763</w:t>
      </w:r>
      <w:r w:rsidR="00DF22AA" w:rsidRPr="00BC41E9">
        <w:t>, pozivom</w:t>
      </w:r>
      <w:r w:rsidR="001127CD" w:rsidRPr="00BC41E9">
        <w:t xml:space="preserve"> na broj 020-</w:t>
      </w:r>
      <w:r w:rsidR="00AE4E83">
        <w:t>241</w:t>
      </w:r>
      <w:r w:rsidR="00DF22AA" w:rsidRPr="00BC41E9">
        <w:t>-</w:t>
      </w:r>
      <w:r w:rsidR="000C234D">
        <w:t>2017</w:t>
      </w:r>
      <w:r w:rsidR="00DF22AA" w:rsidRPr="00BC41E9">
        <w:t xml:space="preserve"> (čl. 114. st. 1. Stečajnog zakona, </w:t>
      </w:r>
      <w:r w:rsidR="00A26EFD" w:rsidRPr="00BC41E9">
        <w:t xml:space="preserve">NN 71/15, </w:t>
      </w:r>
      <w:r w:rsidR="00E75E2B">
        <w:t xml:space="preserve">dalje: SZ)., </w:t>
      </w:r>
    </w:p>
    <w:p w:rsidRDefault="00E75E2B" w:rsidP="00DF22AA" w:rsidR="00DF22AA" w:rsidRPr="00BC41E9">
      <w:pPr>
        <w:jc w:val="both"/>
      </w:pPr>
      <w:r>
        <w:tab/>
      </w:r>
      <w:r w:rsidRPr="00E75E2B">
        <w:t xml:space="preserve">te </w:t>
      </w:r>
      <w:r>
        <w:t xml:space="preserve">da </w:t>
      </w:r>
      <w:r w:rsidRPr="00E75E2B">
        <w:t>dokaz o uplati dostavi s</w:t>
      </w:r>
      <w:r>
        <w:t>udu s pozivom na gore navedeni poslovni broj predmeta.</w:t>
      </w:r>
    </w:p>
    <w:p w:rsidRDefault="00DF22AA" w:rsidP="00DF22AA" w:rsidR="00E75E2B">
      <w:pPr>
        <w:jc w:val="both"/>
      </w:pPr>
      <w:r w:rsidRPr="00BC41E9">
        <w:tab/>
      </w:r>
    </w:p>
    <w:p w:rsidRDefault="00E75E2B" w:rsidP="00DF22AA" w:rsidR="00DF22AA" w:rsidRPr="00BC41E9">
      <w:pPr>
        <w:jc w:val="both"/>
      </w:pPr>
      <w:r>
        <w:tab/>
      </w:r>
      <w:r w:rsidR="00DF22AA" w:rsidRPr="00BC41E9">
        <w:t>II.</w:t>
      </w:r>
      <w:r w:rsidR="00DF22AA" w:rsidRPr="00BC41E9">
        <w:tab/>
        <w:t>Ako predlagatelj u roku od 8</w:t>
      </w:r>
      <w:r w:rsidR="001127CD" w:rsidRPr="00BC41E9">
        <w:t xml:space="preserve"> dana ne uplat</w:t>
      </w:r>
      <w:r w:rsidR="00CA67B6" w:rsidRPr="00BC41E9">
        <w:t>i</w:t>
      </w:r>
      <w:r w:rsidR="00DF22AA" w:rsidRPr="00BC41E9">
        <w:t xml:space="preserve"> predujam u iznosu označenom u točki I. izreke ovog zaključka, te dokaz o uplati ne dostav</w:t>
      </w:r>
      <w:r w:rsidR="00CA67B6" w:rsidRPr="00BC41E9">
        <w:t>i</w:t>
      </w:r>
      <w:r w:rsidR="00DF22AA" w:rsidRPr="00BC41E9">
        <w:t xml:space="preserve"> stečajnom sucu, sud će temeljem čl. 114. st. 5. SZ-a prijedlog</w:t>
      </w:r>
      <w:r w:rsidR="001127CD" w:rsidRPr="00BC41E9">
        <w:t xml:space="preserve"> predlagatelja</w:t>
      </w:r>
      <w:r w:rsidR="00DF22AA" w:rsidRPr="00BC41E9">
        <w:t xml:space="preserve"> za otvaranje stečajnog postupka odbaciti kao nedopušten.</w:t>
      </w:r>
    </w:p>
    <w:p w:rsidRDefault="00DF22AA" w:rsidP="00DF22AA" w:rsidR="00DF22AA" w:rsidRPr="00BC41E9">
      <w:pPr>
        <w:jc w:val="center"/>
      </w:pPr>
    </w:p>
    <w:p w:rsidRDefault="00DF22AA" w:rsidP="00DF22AA" w:rsidR="00DF22AA" w:rsidRPr="00BC41E9">
      <w:pPr>
        <w:jc w:val="center"/>
      </w:pPr>
      <w:r w:rsidRPr="00BC41E9">
        <w:t xml:space="preserve">U Pazinu, </w:t>
      </w:r>
      <w:r w:rsidR="000C234D">
        <w:t>2</w:t>
      </w:r>
      <w:r w:rsidR="00AE4E83">
        <w:t>5</w:t>
      </w:r>
      <w:r w:rsidRPr="00BC41E9">
        <w:t xml:space="preserve">. </w:t>
      </w:r>
      <w:r w:rsidR="000C234D">
        <w:t>trav</w:t>
      </w:r>
      <w:r w:rsidR="00D43D85" w:rsidRPr="00BC41E9">
        <w:t>nja</w:t>
      </w:r>
      <w:r w:rsidR="000C234D">
        <w:t xml:space="preserve"> 2017</w:t>
      </w:r>
      <w:r w:rsidRPr="00BC41E9">
        <w:t>.</w:t>
      </w: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   </w:t>
      </w:r>
      <w:r w:rsidR="00CA67B6" w:rsidRPr="00BC41E9">
        <w:t>Ivan Dujić</w:t>
      </w:r>
      <w:r w:rsidR="002C29D2">
        <w:t>, v.r.</w:t>
      </w:r>
    </w:p>
    <w:p w:rsidRDefault="00D43D85" w:rsidP="00DF22AA" w:rsidR="00D43D85" w:rsidRPr="00BC41E9"/>
    <w:p w:rsidRDefault="00E75E2B" w:rsidP="00DF22AA" w:rsidR="00E75E2B"/>
    <w:p w:rsidRDefault="00E75E2B" w:rsidP="00DF22AA" w:rsidR="00E75E2B"/>
    <w:p w:rsidRDefault="00E75E2B" w:rsidP="00DF22AA" w:rsidR="00E75E2B" w:rsidRPr="00BC41E9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Stečajnog zakona).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>osam dana (čl. 12. SZ-a</w:t>
      </w:r>
      <w:r w:rsidR="00BC41E9" w:rsidRPr="00BC41E9">
        <w:t>, dostava se smatra obavljenom istekom osmoga dana od dana objave pismena na mrežnoj stranici e-Oglasna ploča sudova</w:t>
      </w:r>
      <w:r w:rsidRPr="00BC41E9">
        <w:t>)</w:t>
      </w:r>
    </w:p>
    <w:p w:rsidRDefault="0027076E" w:rsidP="00CA67B6" w:rsidR="00500701">
      <w:r w:rsidRPr="00BC41E9">
        <w:t xml:space="preserve">- </w:t>
      </w:r>
      <w:r w:rsidR="00DF22AA" w:rsidRPr="00BC41E9">
        <w:t>predlagatelj</w:t>
      </w:r>
      <w:r w:rsidR="00BC41E9" w:rsidRPr="00BC41E9">
        <w:t>u</w:t>
      </w:r>
      <w:r w:rsidR="00DF22AA" w:rsidRPr="00BC41E9">
        <w:t xml:space="preserve"> </w:t>
      </w:r>
    </w:p>
    <w:p w:rsidRDefault="001A1CDB" w:rsidP="00CA67B6" w:rsidR="001A1CDB"/>
    <w:p w:rsidRDefault="001A1CDB" w:rsidP="00CA67B6" w:rsidR="001A1CDB">
      <w:r>
        <w:t>R.</w:t>
      </w:r>
    </w:p>
    <w:p w:rsidRDefault="001A1CDB" w:rsidP="00CA67B6" w:rsidR="001A1CDB" w:rsidRPr="00BC41E9">
      <w:r>
        <w:t>Kalendirati 20 dana.</w:t>
      </w:r>
    </w:p>
    <w:sectPr w:rsidSect="001127CD" w:rsidR="001A1CDB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56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C51" w:rsidR="00A12C51">
      <w:r>
        <w:separator/>
      </w:r>
    </w:p>
  </w:endnote>
  <w:endnote w:id="0" w:type="continuationSeparator">
    <w:p w:rsidRDefault="00A12C51" w:rsidR="00A12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C51" w:rsidR="00A12C51">
      <w:r>
        <w:separator/>
      </w:r>
    </w:p>
  </w:footnote>
  <w:footnote w:id="0" w:type="continuationSeparator">
    <w:p w:rsidRDefault="00A12C51" w:rsidR="00A12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29D2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E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2C29D2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="00D43D85">
      <w:t>Posl.br.</w:t>
    </w:r>
    <w:r w:rsidRPr="00057D8D">
      <w:t xml:space="preserve"> </w:t>
    </w:r>
    <w:r>
      <w:t>10</w:t>
    </w:r>
    <w:r w:rsidRPr="00057D8D">
      <w:t xml:space="preserve"> St-</w:t>
    </w:r>
    <w:r w:rsidR="00AE4E83">
      <w:t>241</w:t>
    </w:r>
    <w:r>
      <w:t>/1</w:t>
    </w:r>
    <w:r w:rsidR="000C234D">
      <w:t>7</w:t>
    </w:r>
    <w:r>
      <w:t>-</w:t>
    </w:r>
    <w:r w:rsidR="00AE4E83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57D8D"/>
    <w:rsid w:val="000C234D"/>
    <w:rsid w:val="001127CD"/>
    <w:rsid w:val="001A1CDB"/>
    <w:rsid w:val="0027076E"/>
    <w:rsid w:val="002C29D2"/>
    <w:rsid w:val="002F31F2"/>
    <w:rsid w:val="00362B1C"/>
    <w:rsid w:val="003645A2"/>
    <w:rsid w:val="004179EC"/>
    <w:rsid w:val="00495FED"/>
    <w:rsid w:val="005508E3"/>
    <w:rsid w:val="00554328"/>
    <w:rsid w:val="005562E8"/>
    <w:rsid w:val="006C0CB5"/>
    <w:rsid w:val="00745785"/>
    <w:rsid w:val="007B43B6"/>
    <w:rsid w:val="007F077B"/>
    <w:rsid w:val="0091317D"/>
    <w:rsid w:val="00985388"/>
    <w:rsid w:val="009D304F"/>
    <w:rsid w:val="00A12C51"/>
    <w:rsid w:val="00A221DC"/>
    <w:rsid w:val="00A26EFD"/>
    <w:rsid w:val="00A83A24"/>
    <w:rsid w:val="00AC0432"/>
    <w:rsid w:val="00AE0ADB"/>
    <w:rsid w:val="00AE4E83"/>
    <w:rsid w:val="00AF65FC"/>
    <w:rsid w:val="00B72B42"/>
    <w:rsid w:val="00BC41E9"/>
    <w:rsid w:val="00BC4B0E"/>
    <w:rsid w:val="00C74588"/>
    <w:rsid w:val="00CA67B6"/>
    <w:rsid w:val="00D20BDE"/>
    <w:rsid w:val="00D275BD"/>
    <w:rsid w:val="00D33BC0"/>
    <w:rsid w:val="00D43D85"/>
    <w:rsid w:val="00DB01C6"/>
    <w:rsid w:val="00DF22AA"/>
    <w:rsid w:val="00E75E2B"/>
    <w:rsid w:val="00EF7472"/>
    <w:rsid w:val="00F1005B"/>
    <w:rsid w:val="00FB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D.D.T. d.o.o. PULA</izvorni_sadrzaj>
    <derivirana_varijabla naziv="DomainObject.Predmet.ProtustrankaFormated_1">  D.D.T. d.o.o. PULA</derivirana_varijabla>
  </DomainObject.Predmet.ProtustrankaFormated>
  <DomainObject.Predmet.ProtustrankaFormatedOIB>
    <izvorni_sadrzaj>  D.D.T. d.o.o. PULA, OIB 03454655276</izvorni_sadrzaj>
    <derivirana_varijabla naziv="DomainObject.Predmet.ProtustrankaFormatedOIB_1">  D.D.T. d.o.o. PULA, OIB 03454655276</derivirana_varijabla>
  </DomainObject.Predmet.ProtustrankaFormatedOIB>
  <DomainObject.Predmet.ProtustrankaFormatedWithAdress>
    <izvorni_sadrzaj> D.D.T. d.o.o. PULA, Matije Vlačića 103, 52100 Pula</izvorni_sadrzaj>
    <derivirana_varijabla naziv="DomainObject.Predmet.ProtustrankaFormatedWithAdress_1"> D.D.T. d.o.o. PULA, Matije Vlačića 103, 52100 Pula</derivirana_varijabla>
  </DomainObject.Predmet.ProtustrankaFormatedWithAdress>
  <DomainObject.Predmet.ProtustrankaFormatedWithAdressOIB>
    <izvorni_sadrzaj> D.D.T. d.o.o. PULA, OIB 03454655276, Matije Vlačića 103, 52100 Pula</izvorni_sadrzaj>
    <derivirana_varijabla naziv="DomainObject.Predmet.ProtustrankaFormatedWithAdressOIB_1"> D.D.T. d.o.o. PULA, OIB 03454655276, Matije Vlačića 103, 52100 Pula</derivirana_varijabla>
  </DomainObject.Predmet.ProtustrankaFormatedWithAdressOIB>
  <DomainObject.Predmet.ProtustrankaWithAdress>
    <izvorni_sadrzaj>D.D.T. d.o.o. PULA Matije Vlačića 103, 52100 Pula</izvorni_sadrzaj>
    <derivirana_varijabla naziv="DomainObject.Predmet.ProtustrankaWithAdress_1">D.D.T. d.o.o. PULA Matije Vlačića 103, 52100 Pula</derivirana_varijabla>
  </DomainObject.Predmet.ProtustrankaWithAdress>
  <DomainObject.Predmet.ProtustrankaWithAdressOIB>
    <izvorni_sadrzaj>D.D.T. d.o.o. PULA, OIB 03454655276, Matije Vlačića 103, 52100 Pula</izvorni_sadrzaj>
    <derivirana_varijabla naziv="DomainObject.Predmet.ProtustrankaWithAdressOIB_1">D.D.T. d.o.o. PULA, OIB 03454655276, Matije Vlačića 103, 52100 Pula</derivirana_varijabla>
  </DomainObject.Predmet.ProtustrankaWithAdressOIB>
  <DomainObject.Predmet.ProtustrankaNazivFormated>
    <izvorni_sadrzaj>D.D.T. d.o.o. PULA</izvorni_sadrzaj>
    <derivirana_varijabla naziv="DomainObject.Predmet.ProtustrankaNazivFormated_1">D.D.T. d.o.o. PULA</derivirana_varijabla>
  </DomainObject.Predmet.ProtustrankaNazivFormated>
  <DomainObject.Predmet.ProtustrankaNazivFormatedOIB>
    <izvorni_sadrzaj>D.D.T. d.o.o. PULA, OIB 03454655276</izvorni_sadrzaj>
    <derivirana_varijabla naziv="DomainObject.Predmet.ProtustrankaNazivFormatedOIB_1">D.D.T. d.o.o. PULA, OIB 03454655276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D.D.T. d.o.o. PULA</izvorni_sadrzaj>
    <derivirana_varijabla naziv="DomainObject.Predmet.StrankaFormated_1">  D.D.T. d.o.o. PULA</derivirana_varijabla>
  </DomainObject.Predmet.StrankaFormated>
  <DomainObject.Predmet.StrankaFormatedOIB>
    <izvorni_sadrzaj>  D.D.T. d.o.o. PULA, OIB 03454655276</izvorni_sadrzaj>
    <derivirana_varijabla naziv="DomainObject.Predmet.StrankaFormatedOIB_1">  D.D.T. d.o.o. PULA, OIB 03454655276</derivirana_varijabla>
  </DomainObject.Predmet.StrankaFormatedOIB>
  <DomainObject.Predmet.StrankaFormatedWithAdress>
    <izvorni_sadrzaj> D.D.T. d.o.o. PULA, Matije Vlačića 103, 52100 Pula</izvorni_sadrzaj>
    <derivirana_varijabla naziv="DomainObject.Predmet.StrankaFormatedWithAdress_1"> D.D.T. d.o.o. PULA, Matije Vlačića 103, 52100 Pula</derivirana_varijabla>
  </DomainObject.Predmet.StrankaFormatedWithAdress>
  <DomainObject.Predmet.StrankaFormatedWithAdressOIB>
    <izvorni_sadrzaj> D.D.T. d.o.o. PULA, OIB 03454655276, Matije Vlačića 103, 52100 Pula</izvorni_sadrzaj>
    <derivirana_varijabla naziv="DomainObject.Predmet.StrankaFormatedWithAdressOIB_1"> D.D.T. d.o.o. PULA, OIB 03454655276, Matije Vlačića 103, 52100 Pula</derivirana_varijabla>
  </DomainObject.Predmet.StrankaFormatedWithAdressOIB>
  <DomainObject.Predmet.StrankaWithAdress>
    <izvorni_sadrzaj>D.D.T. d.o.o. PULA Matije Vlačića 103,52100 Pula</izvorni_sadrzaj>
    <derivirana_varijabla naziv="DomainObject.Predmet.StrankaWithAdress_1">D.D.T. d.o.o. PULA Matije Vlačića 103,52100 Pula</derivirana_varijabla>
  </DomainObject.Predmet.StrankaWithAdress>
  <DomainObject.Predmet.StrankaWithAdressOIB>
    <izvorni_sadrzaj>D.D.T. d.o.o. PULA, OIB 03454655276, Matije Vlačića 103,52100 Pula</izvorni_sadrzaj>
    <derivirana_varijabla naziv="DomainObject.Predmet.StrankaWithAdressOIB_1">D.D.T. d.o.o. PULA, OIB 03454655276, Matije Vlačića 103,52100 Pula</derivirana_varijabla>
  </DomainObject.Predmet.StrankaWithAdressOIB>
  <DomainObject.Predmet.StrankaNazivFormated>
    <izvorni_sadrzaj>D.D.T. d.o.o. PULA</izvorni_sadrzaj>
    <derivirana_varijabla naziv="DomainObject.Predmet.StrankaNazivFormated_1">D.D.T. d.o.o. PULA</derivirana_varijabla>
  </DomainObject.Predmet.StrankaNazivFormated>
  <DomainObject.Predmet.StrankaNazivFormatedOIB>
    <izvorni_sadrzaj>D.D.T. d.o.o. PULA, OIB 03454655276</izvorni_sadrzaj>
    <derivirana_varijabla naziv="DomainObject.Predmet.StrankaNazivFormatedOIB_1">D.D.T. d.o.o. PULA, OIB 03454655276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D.D.T. d.o.o. PULA</item>
    </izvorni_sadrzaj>
    <derivirana_varijabla naziv="DomainObject.Predmet.StrankaListFormated_1">
      <item>D.D.T. d.o.o. PULA</item>
    </derivirana_varijabla>
  </DomainObject.Predmet.StrankaListFormated>
  <DomainObject.Predmet.StrankaListFormatedOIB>
    <izvorni_sadrzaj>
      <item>D.D.T. d.o.o. PULA, OIB 03454655276</item>
    </izvorni_sadrzaj>
    <derivirana_varijabla naziv="DomainObject.Predmet.StrankaListFormatedOIB_1">
      <item>D.D.T. d.o.o. PULA, OIB 03454655276</item>
    </derivirana_varijabla>
  </DomainObject.Predmet.StrankaListFormatedOIB>
  <DomainObject.Predmet.StrankaListFormatedWithAdress>
    <izvorni_sadrzaj>
      <item>D.D.T. d.o.o. PULA, Matije Vlačića 103, 52100 Pula</item>
    </izvorni_sadrzaj>
    <derivirana_varijabla naziv="DomainObject.Predmet.StrankaListFormatedWithAdress_1">
      <item>D.D.T. d.o.o. PULA, Matije Vlačića 103, 52100 Pula</item>
    </derivirana_varijabla>
  </DomainObject.Predmet.StrankaListFormatedWithAdress>
  <DomainObject.Predmet.StrankaListFormatedWithAdressOIB>
    <izvorni_sadrzaj>
      <item>D.D.T. d.o.o. PULA, OIB 03454655276, Matije Vlačića 103, 52100 Pula</item>
    </izvorni_sadrzaj>
    <derivirana_varijabla naziv="DomainObject.Predmet.StrankaListFormatedWithAdressOIB_1">
      <item>D.D.T. d.o.o. PULA, OIB 03454655276, Matije Vlačića 103, 52100 Pula</item>
    </derivirana_varijabla>
  </DomainObject.Predmet.StrankaListFormatedWithAdressOIB>
  <DomainObject.Predmet.StrankaListNazivFormated>
    <izvorni_sadrzaj>
      <item>D.D.T. d.o.o. PULA</item>
    </izvorni_sadrzaj>
    <derivirana_varijabla naziv="DomainObject.Predmet.StrankaListNazivFormated_1">
      <item>D.D.T. d.o.o. PULA</item>
    </derivirana_varijabla>
  </DomainObject.Predmet.StrankaListNazivFormated>
  <DomainObject.Predmet.StrankaListNazivFormatedOIB>
    <izvorni_sadrzaj>
      <item>D.D.T. d.o.o. PULA, OIB 03454655276</item>
    </izvorni_sadrzaj>
    <derivirana_varijabla naziv="DomainObject.Predmet.StrankaListNazivFormatedOIB_1">
      <item>D.D.T. d.o.o. PULA, OIB 03454655276</item>
    </derivirana_varijabla>
  </DomainObject.Predmet.StrankaListNazivFormatedOIB>
  <DomainObject.Predmet.ProtuStrankaListFormated>
    <izvorni_sadrzaj>
      <item>D.D.T. d.o.o. PULA</item>
    </izvorni_sadrzaj>
    <derivirana_varijabla naziv="DomainObject.Predmet.ProtuStrankaListFormated_1">
      <item>D.D.T. d.o.o. PULA</item>
    </derivirana_varijabla>
  </DomainObject.Predmet.ProtuStrankaListFormated>
  <DomainObject.Predmet.ProtuStrankaListFormatedOIB>
    <izvorni_sadrzaj>
      <item>D.D.T. d.o.o. PULA, OIB 03454655276</item>
    </izvorni_sadrzaj>
    <derivirana_varijabla naziv="DomainObject.Predmet.ProtuStrankaListFormatedOIB_1">
      <item>D.D.T. d.o.o. PULA, OIB 03454655276</item>
    </derivirana_varijabla>
  </DomainObject.Predmet.ProtuStrankaListFormatedOIB>
  <DomainObject.Predmet.ProtuStrankaListFormatedWithAdress>
    <izvorni_sadrzaj>
      <item>D.D.T. d.o.o. PULA, Matije Vlačića 103, 52100 Pula</item>
    </izvorni_sadrzaj>
    <derivirana_varijabla naziv="DomainObject.Predmet.ProtuStrankaListFormatedWithAdress_1">
      <item>D.D.T. d.o.o. PULA, Matije Vlačića 103, 52100 Pula</item>
    </derivirana_varijabla>
  </DomainObject.Predmet.ProtuStrankaListFormatedWithAdress>
  <DomainObject.Predmet.ProtuStrankaListFormatedWithAdressOIB>
    <izvorni_sadrzaj>
      <item>D.D.T. d.o.o. PULA, OIB 03454655276, Matije Vlačića 103, 52100 Pula</item>
    </izvorni_sadrzaj>
    <derivirana_varijabla naziv="DomainObject.Predmet.ProtuStrankaListFormatedWithAdressOIB_1">
      <item>D.D.T. d.o.o. PULA, OIB 03454655276, Matije Vlačića 103, 52100 Pula</item>
    </derivirana_varijabla>
  </DomainObject.Predmet.ProtuStrankaListFormatedWithAdressOIB>
  <DomainObject.Predmet.ProtuStrankaListNazivFormated>
    <izvorni_sadrzaj>
      <item>D.D.T. d.o.o. PULA</item>
    </izvorni_sadrzaj>
    <derivirana_varijabla naziv="DomainObject.Predmet.ProtuStrankaListNazivFormated_1">
      <item>D.D.T. d.o.o. PULA</item>
    </derivirana_varijabla>
  </DomainObject.Predmet.ProtuStrankaListNazivFormated>
  <DomainObject.Predmet.ProtuStrankaListNazivFormatedOIB>
    <izvorni_sadrzaj>
      <item>D.D.T. d.o.o. PULA, OIB 03454655276</item>
    </izvorni_sadrzaj>
    <derivirana_varijabla naziv="DomainObject.Predmet.ProtuStrankaListNazivFormatedOIB_1">
      <item>D.D.T. d.o.o. PULA, OIB 03454655276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D.D.T. d.o.o. PULA</izvorni_sadrzaj>
    <derivirana_varijabla naziv="DomainObject.Predmet.StrankaIDrugi_1">D.D.T. d.o.o. PULA</derivirana_varijabla>
  </DomainObject.Predmet.StrankaIDrugi>
  <DomainObject.Predmet.ProtustrankaIDrugi>
    <izvorni_sadrzaj>D.D.T. d.o.o. PULA</izvorni_sadrzaj>
    <derivirana_varijabla naziv="DomainObject.Predmet.ProtustrankaIDrugi_1">D.D.T. d.o.o. PULA</derivirana_varijabla>
  </DomainObject.Predmet.ProtustrankaIDrugi>
  <DomainObject.Predmet.StrankaIDrugiAdressOIB>
    <izvorni_sadrzaj>D.D.T. d.o.o. PULA, OIB 03454655276, Matije Vlačića 103, 52100 Pula</izvorni_sadrzaj>
    <derivirana_varijabla naziv="DomainObject.Predmet.StrankaIDrugiAdressOIB_1">D.D.T. d.o.o. PULA, OIB 03454655276, Matije Vlačića 103, 52100 Pula</derivirana_varijabla>
  </DomainObject.Predmet.StrankaIDrugiAdressOIB>
  <DomainObject.Predmet.ProtustrankaIDrugiAdressOIB>
    <izvorni_sadrzaj>D.D.T. d.o.o. PULA, OIB 03454655276, Matije Vlačića 103, 52100 Pula</izvorni_sadrzaj>
    <derivirana_varijabla naziv="DomainObject.Predmet.ProtustrankaIDrugiAdressOIB_1">D.D.T. d.o.o. PULA, OIB 03454655276, Matije Vlačića 103,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D.D.T. d.o.o. PULA</item>
      <item>D.D.T. d.o.o. PULA</item>
    </izvorni_sadrzaj>
    <derivirana_varijabla naziv="DomainObject.Predmet.SudioniciListNaziv_1">
      <item>D.D.T. d.o.o. PULA</item>
      <item>D.D.T. d.o.o. PULA</item>
    </derivirana_varijabla>
  </DomainObject.Predmet.SudioniciListNaziv>
  <DomainObject.Predmet.SudioniciListAdressOIB>
    <izvorni_sadrzaj>
      <item>D.D.T. d.o.o. PULA, OIB 03454655276, Matije Vlačića 103,52100 Pula</item>
      <item>D.D.T. d.o.o. PULA, OIB 03454655276, Matije Vlačića 103,52100 Pula</item>
    </izvorni_sadrzaj>
    <derivirana_varijabla naziv="DomainObject.Predmet.SudioniciListAdressOIB_1">
      <item>D.D.T. d.o.o. PULA, OIB 03454655276, Matije Vlačića 103,52100 Pula</item>
      <item>D.D.T. d.o.o. PULA, OIB 03454655276, Matije Vlačića 103,52100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03454655276</item>
      <item>, OIB 03454655276</item>
    </izvorni_sadrzaj>
    <derivirana_varijabla naziv="DomainObject.Predmet.SudioniciListNazivOIB_1">
      <item>, OIB 03454655276</item>
      <item>, OIB 03454655276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1386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2017-04-25T07:14:00Z</dcterms:created>
  <dc:creator>Jasmina Matika</dc:creator>
  <cp:lastModifiedBy>Sanja Lakošeljac</cp:lastModifiedBy>
  <dcterms:modified xmlns:xsi="http://www.w3.org/2001/XMLSchema-instance" xsi:type="dcterms:W3CDTF">2017-04-25T07:15:00Z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