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7961" w14:paraId="7bf7961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AE48E8" w:rsidRPr="00AE48E8">
        <w:rPr>
          <w:lang w:val="hr-HR"/>
        </w:rPr>
        <w:t>KAJFOSZ d.o.o. Drvenik, Gornja Vala 3, OIB: 66999660943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AE48E8">
        <w:rPr>
          <w:lang w:val="hr-HR"/>
        </w:rPr>
        <w:t xml:space="preserve"> 25</w:t>
      </w:r>
      <w:r w:rsidR="009E0E12">
        <w:rPr>
          <w:lang w:val="hr-HR"/>
        </w:rPr>
        <w:t>. travnja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AE48E8">
        <w:t>KAJFOSZ d.o.o. Drvenik, Gornja Vala 3, OIB: 66999660943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2</w:t>
      </w:r>
      <w:r w:rsidR="00AE48E8">
        <w:rPr>
          <w:lang w:val="hr-HR"/>
        </w:rPr>
        <w:t>5</w:t>
      </w:r>
      <w:r>
        <w:rPr>
          <w:lang w:val="hr-HR"/>
        </w:rPr>
        <w:t xml:space="preserve">. travnja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AE48E8">
        <w:rPr>
          <w:lang w:val="hr-HR"/>
        </w:rPr>
        <w:t>13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>
        <w:rPr>
          <w:lang w:val="hr-HR"/>
        </w:rPr>
        <w:t>Nada Mikulandra iz Bilica, Stubalj 238, OIB: 01343352417.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AE48E8" w:rsidRPr="00AE48E8">
        <w:rPr>
          <w:lang w:val="hr-HR"/>
        </w:rPr>
        <w:t>KAJFOSZ d.o.o. Drvenik, Gornja Vala 3, OIB: 66999660943</w:t>
      </w:r>
      <w:r w:rsidRPr="009E0E12">
        <w:rPr>
          <w:lang w:val="hr-HR"/>
        </w:rPr>
        <w:t xml:space="preserve">. 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C56C50" w:rsidRPr="009E0E12">
        <w:rPr>
          <w:lang w:val="hr-HR"/>
        </w:rPr>
        <w:t>30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AE48E8" w:rsidRPr="00AE48E8">
        <w:rPr>
          <w:lang w:val="hr-HR"/>
        </w:rPr>
        <w:t>KAJFOSZ d.o.o. Drvenik, Gornja Vala 3, OIB: 66999660943</w:t>
      </w:r>
      <w:r w:rsidR="001C5DD3" w:rsidRPr="009E0E12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AE48E8">
        <w:rPr>
          <w:lang w:val="hr-HR"/>
        </w:rPr>
        <w:t>1094</w:t>
      </w:r>
      <w:r w:rsidRPr="009E0E12">
        <w:rPr>
          <w:lang w:val="hr-HR"/>
        </w:rPr>
        <w:t xml:space="preserve"> 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AE48E8">
        <w:rPr>
          <w:lang w:val="hr-HR"/>
        </w:rPr>
        <w:t>28.526,86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AE48E8">
        <w:rPr>
          <w:lang w:val="hr-HR"/>
        </w:rPr>
        <w:t>1. veljače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9E0E12">
        <w:rPr>
          <w:lang w:val="hr-HR"/>
        </w:rPr>
        <w:t xml:space="preserve">21. travnja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473132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561B5D">
      <w:t>10</w:t>
    </w:r>
    <w:r w:rsidR="00AE48E8">
      <w:t>3</w:t>
    </w:r>
    <w:r w:rsidR="00561B5D">
      <w:t>0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.St-</w:t>
    </w:r>
    <w:r w:rsidR="00AE48E8">
      <w:t>103</w:t>
    </w:r>
    <w:r w:rsidR="00561B5D">
      <w:t>0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0733"/>
    <w:rsid w:val="006760F6"/>
    <w:rsid w:val="006767AE"/>
    <w:rsid w:val="006C0489"/>
    <w:rsid w:val="006D6006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6209"/>
    <w:rsid w:val="00892B6F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E48E8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C40C8"/>
    <w:rsid w:val="00DD6B89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St-1030/2015</izvorni_sadrzaj>
    <derivirana_varijabla naziv="DomainObject.Predmet.OznakaBroj_1">St-1030/2015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KAJFOSZ PUTNIČKA AGENCIJA d.o.o. za trgovinu i turizam</izvorni_sadrzaj>
    <derivirana_varijabla naziv="DomainObject.Predmet.ProtustrankaFormated_1">  KAJFOSZ PUTNIČKA AGENCIJA d.o.o. za trgovinu i turizam</derivirana_varijabla>
  </DomainObject.Predmet.ProtustrankaFormated>
  <DomainObject.Predmet.ProtustrankaFormatedOIB>
    <izvorni_sadrzaj>  KAJFOSZ PUTNIČKA AGENCIJA d.o.o. za trgovinu i turizam, OIB 66999660943</izvorni_sadrzaj>
    <derivirana_varijabla naziv="DomainObject.Predmet.ProtustrankaFormatedOIB_1">  KAJFOSZ PUTNIČKA AGENCIJA d.o.o. za trgovinu i turizam, OIB 66999660943</derivirana_varijabla>
  </DomainObject.Predmet.ProtustrankaFormatedOIB>
  <DomainObject.Predmet.ProtustrankaFormatedWithAdress>
    <izvorni_sadrzaj> KAJFOSZ PUTNIČKA AGENCIJA d.o.o. za trgovinu i turizam, Gornja Vala 3, 21334 Drvenik</izvorni_sadrzaj>
    <derivirana_varijabla naziv="DomainObject.Predmet.ProtustrankaFormatedWithAdress_1"> KAJFOSZ PUTNIČKA AGENCIJA d.o.o. za trgovinu i turizam, Gornja Vala 3, 21334 Drvenik</derivirana_varijabla>
  </DomainObject.Predmet.ProtustrankaFormatedWithAdress>
  <DomainObject.Predmet.ProtustrankaFormatedWithAdressOIB>
    <izvorni_sadrzaj> KAJFOSZ PUTNIČKA AGENCIJA d.o.o. za trgovinu i turizam, OIB 66999660943, Gornja Vala 3, 21334 Drvenik</izvorni_sadrzaj>
    <derivirana_varijabla naziv="DomainObject.Predmet.ProtustrankaFormatedWithAdressOIB_1"> KAJFOSZ PUTNIČKA AGENCIJA d.o.o. za trgovinu i turizam, OIB 66999660943, Gornja Vala 3, 21334 Drvenik</derivirana_varijabla>
  </DomainObject.Predmet.ProtustrankaFormatedWithAdressOIB>
  <DomainObject.Predmet.ProtustrankaWithAdress>
    <izvorni_sadrzaj>KAJFOSZ PUTNIČKA AGENCIJA d.o.o. za trgovinu i turizam Gornja Vala 3, 21334 Drvenik</izvorni_sadrzaj>
    <derivirana_varijabla naziv="DomainObject.Predmet.ProtustrankaWithAdress_1">KAJFOSZ PUTNIČKA AGENCIJA d.o.o. za trgovinu i turizam Gornja Vala 3, 21334 Drvenik</derivirana_varijabla>
  </DomainObject.Predmet.ProtustrankaWithAdress>
  <DomainObject.Predmet.ProtustrankaWithAdressOIB>
    <izvorni_sadrzaj>KAJFOSZ PUTNIČKA AGENCIJA d.o.o. za trgovinu i turizam, OIB 66999660943, Gornja Vala 3, 21334 Drvenik</izvorni_sadrzaj>
    <derivirana_varijabla naziv="DomainObject.Predmet.ProtustrankaWithAdressOIB_1">KAJFOSZ PUTNIČKA AGENCIJA d.o.o. za trgovinu i turizam, OIB 66999660943, Gornja Vala 3, 21334 Drvenik</derivirana_varijabla>
  </DomainObject.Predmet.ProtustrankaWithAdressOIB>
  <DomainObject.Predmet.ProtustrankaNazivFormated>
    <izvorni_sadrzaj>KAJFOSZ PUTNIČKA AGENCIJA d.o.o. za trgovinu i turizam</izvorni_sadrzaj>
    <derivirana_varijabla naziv="DomainObject.Predmet.ProtustrankaNazivFormated_1">KAJFOSZ PUTNIČKA AGENCIJA d.o.o. za trgovinu i turizam</derivirana_varijabla>
  </DomainObject.Predmet.ProtustrankaNazivFormated>
  <DomainObject.Predmet.ProtustrankaNazivFormatedOIB>
    <izvorni_sadrzaj>KAJFOSZ PUTNIČKA AGENCIJA d.o.o. za trgovinu i turizam, OIB 66999660943</izvorni_sadrzaj>
    <derivirana_varijabla naziv="DomainObject.Predmet.ProtustrankaNazivFormatedOIB_1">KAJFOSZ PUTNIČKA AGENCIJA d.o.o. za trgovinu i turizam, OIB 66999660943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28526.86</izvorni_sadrzaj>
    <derivirana_varijabla naziv="DomainObject.Predmet.TrenutnaVrijednost_1">28526.86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KAJFOSZ PUTNIČKA AGENCIJA d.o.o. za trgovinu i turizam</item>
    </izvorni_sadrzaj>
    <derivirana_varijabla naziv="DomainObject.Predmet.ProtuStrankaListFormated_1">
      <item>KAJFOSZ PUTNIČKA AGENCIJA d.o.o. za trgovinu i turizam</item>
    </derivirana_varijabla>
  </DomainObject.Predmet.ProtuStrankaListFormated>
  <DomainObject.Predmet.ProtuStrankaListFormatedOIB>
    <izvorni_sadrzaj>
      <item>KAJFOSZ PUTNIČKA AGENCIJA d.o.o. za trgovinu i turizam, OIB 66999660943</item>
    </izvorni_sadrzaj>
    <derivirana_varijabla naziv="DomainObject.Predmet.ProtuStrankaListFormatedOIB_1">
      <item>KAJFOSZ PUTNIČKA AGENCIJA d.o.o. za trgovinu i turizam, OIB 66999660943</item>
    </derivirana_varijabla>
  </DomainObject.Predmet.ProtuStrankaListFormatedOIB>
  <DomainObject.Predmet.ProtuStrankaListFormatedWithAdress>
    <izvorni_sadrzaj>
      <item>KAJFOSZ PUTNIČKA AGENCIJA d.o.o. za trgovinu i turizam, Gornja Vala 3, 21334 Drvenik</item>
    </izvorni_sadrzaj>
    <derivirana_varijabla naziv="DomainObject.Predmet.ProtuStrankaListFormatedWithAdress_1">
      <item>KAJFOSZ PUTNIČKA AGENCIJA d.o.o. za trgovinu i turizam, Gornja Vala 3, 21334 Drvenik</item>
    </derivirana_varijabla>
  </DomainObject.Predmet.ProtuStrankaListFormatedWithAdress>
  <DomainObject.Predmet.ProtuStrankaListFormatedWithAdressOIB>
    <izvorni_sadrzaj>
      <item>KAJFOSZ PUTNIČKA AGENCIJA d.o.o. za trgovinu i turizam, OIB 66999660943, Gornja Vala 3, 21334 Drvenik</item>
    </izvorni_sadrzaj>
    <derivirana_varijabla naziv="DomainObject.Predmet.ProtuStrankaListFormatedWithAdressOIB_1">
      <item>KAJFOSZ PUTNIČKA AGENCIJA d.o.o. za trgovinu i turizam, OIB 66999660943, Gornja Vala 3, 21334 Drvenik</item>
    </derivirana_varijabla>
  </DomainObject.Predmet.ProtuStrankaListFormatedWithAdressOIB>
  <DomainObject.Predmet.ProtuStrankaListNazivFormated>
    <izvorni_sadrzaj>
      <item>KAJFOSZ PUTNIČKA AGENCIJA d.o.o. za trgovinu i turizam</item>
    </izvorni_sadrzaj>
    <derivirana_varijabla naziv="DomainObject.Predmet.ProtuStrankaListNazivFormated_1">
      <item>KAJFOSZ PUTNIČKA AGENCIJA d.o.o. za trgovinu i turizam</item>
    </derivirana_varijabla>
  </DomainObject.Predmet.ProtuStrankaListNazivFormated>
  <DomainObject.Predmet.ProtuStrankaListNazivFormatedOIB>
    <izvorni_sadrzaj>
      <item>KAJFOSZ PUTNIČKA AGENCIJA d.o.o. za trgovinu i turizam, OIB 66999660943</item>
    </izvorni_sadrzaj>
    <derivirana_varijabla naziv="DomainObject.Predmet.ProtuStrankaListNazivFormatedOIB_1">
      <item>KAJFOSZ PUTNIČKA AGENCIJA d.o.o. za trgovinu i turizam, OIB 66999660943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KAJFOSZ PUTNIČKA AGENCIJA d.o.o. za trgovinu i turizam</izvorni_sadrzaj>
    <derivirana_varijabla naziv="DomainObject.Predmet.ProtustrankaIDrugi_1">KAJFOSZ PUTNIČKA AGENCIJA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KAJFOSZ PUTNIČKA AGENCIJA d.o.o. za trgovinu i turizam, OIB 66999660943, Gornja Vala 3, 21334 Drvenik</izvorni_sadrzaj>
    <derivirana_varijabla naziv="DomainObject.Predmet.ProtustrankaIDrugiAdressOIB_1">KAJFOSZ PUTNIČKA AGENCIJA d.o.o. za trgovinu i turizam, OIB 66999660943, Gornja Vala 3, 21334 Drvenik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KAJFOSZ PUTNIČKA AGENCIJA d.o.o. za trgovinu i turizam</item>
      <item>FINANCIJSKA AGENCIJA, RC SPLIT</item>
    </izvorni_sadrzaj>
    <derivirana_varijabla naziv="DomainObject.Predmet.SudioniciListNaziv_1">
      <item>KAJFOSZ PUTNIČKA AGENCIJA d.o.o. za trgovinu i turizam</item>
      <item>FINANCIJSKA AGENCIJA, RC SPLIT</item>
    </derivirana_varijabla>
  </DomainObject.Predmet.SudioniciListNaziv>
  <DomainObject.Predmet.SudioniciListAdressOIB>
    <izvorni_sadrzaj>
      <item>KAJFOSZ PUTNIČKA AGENCIJA d.o.o. za trgovinu i turizam, OIB 66999660943, Gornja Vala 3,21334 Drvenik</item>
      <item>FINANCIJSKA AGENCIJA, RC SPLIT, OIB 85821130368, Mažuranićevo šetalište 24 b,21000 Split</item>
    </izvorni_sadrzaj>
    <derivirana_varijabla naziv="DomainObject.Predmet.SudioniciListAdressOIB_1">
      <item>KAJFOSZ PUTNIČKA AGENCIJA d.o.o. za trgovinu i turizam, OIB 66999660943, Gornja Vala 3,21334 Drvenik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66999660943</item>
      <item>, OIB 85821130368</item>
    </izvorni_sadrzaj>
    <derivirana_varijabla naziv="DomainObject.Predmet.SudioniciListNazivOIB_1">
      <item>, OIB 66999660943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BDBEE8-4DC3-4405-8A59-2310DDC648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765</properties:Words>
  <properties:Characters>4090</properties:Characters>
  <properties:Lines>84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2016-04-25T08:47:00Z</cp:lastPrinted>
  <dcterms:modified xmlns:xsi="http://www.w3.org/2001/XMLSchema-instance" xsi:type="dcterms:W3CDTF">2016-04-25T10:08:00Z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