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fa38" w14:paraId="10dfa38" w:rsidRDefault="00AE649C" w:rsidP="00C521D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521D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21D3" w:rsidP="00C521D3" w:rsidR="00C521D3">
      <w:pPr>
        <w:spacing w:after="0"/>
      </w:pPr>
    </w:p>
    <w:p w:rsidRDefault="00C521D3" w:rsidP="00C521D3" w:rsidR="00C521D3">
      <w:pPr>
        <w:spacing w:after="0"/>
      </w:pPr>
    </w:p>
    <w:p w:rsidRDefault="00C521D3" w:rsidP="00C521D3" w:rsidR="00C521D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521D3" w:rsidP="00C521D3" w:rsidR="00C521D3">
      <w:pPr>
        <w:spacing w:after="0"/>
        <w:ind w:firstLine="5245"/>
        <w:jc w:val="right"/>
      </w:pPr>
      <w:r>
        <w:t xml:space="preserve">                       2 St-123/2017-4.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center"/>
      </w:pPr>
      <w:r>
        <w:t>U  I M E   R E P U B L I K E   H R V A T S K E</w:t>
      </w:r>
    </w:p>
    <w:p w:rsidRDefault="00C521D3" w:rsidP="00C521D3" w:rsidR="00C521D3">
      <w:pPr>
        <w:spacing w:after="0"/>
        <w:jc w:val="center"/>
      </w:pPr>
    </w:p>
    <w:p w:rsidRDefault="00C521D3" w:rsidP="00C521D3" w:rsidR="00C521D3">
      <w:pPr>
        <w:spacing w:after="0"/>
        <w:jc w:val="center"/>
      </w:pPr>
      <w:r>
        <w:t xml:space="preserve"> R J E Š E N J E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BIZELJ društvo s ograničenom odgovornošću za ugostiteljstvo, Zagreb, Dolac 2, MBS: 080016969, OIB: 99080800152, dana 15. svibnja 2017. godine  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center"/>
      </w:pPr>
      <w:r>
        <w:t>r i j e š i o   j e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  <w:rPr>
          <w:szCs w:val="20"/>
        </w:rPr>
      </w:pPr>
      <w:r>
        <w:tab/>
        <w:t>I. Otvara se stečajni postupak nad dužnikom BIZELJ društvo s ograničenom odgovornošću za ugostiteljstvo, Zagreb, Dolac 2, MBS: 080016969, OIB: 99080800152.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ab/>
        <w:t xml:space="preserve">II. Za stečajnog upravitelja imenuje se DOMAGOJ REPAČ, iz Zagreba, </w:t>
      </w:r>
      <w:proofErr w:type="spellStart"/>
      <w:r>
        <w:t>Đorđićeva</w:t>
      </w:r>
      <w:proofErr w:type="spellEnd"/>
      <w:r>
        <w:t xml:space="preserve"> 24, OIB: 24977406612. 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  <w:rPr>
          <w:szCs w:val="20"/>
        </w:rPr>
      </w:pPr>
      <w:r>
        <w:tab/>
        <w:t>III. Zaključuje se stečajni postupak nad dužnikom BIZELJ društvo s ograničenom odgovornošću za ugostiteljstvo, Zagreb, Dolac 2, MBS: 080016969, OIB: 99080800152.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09,00 sati, kada je ovo rješenje objavljeno na e-oglasnoj ploči ovoga suda.</w:t>
      </w:r>
    </w:p>
    <w:p w:rsidRDefault="00C521D3" w:rsidP="00C521D3" w:rsidR="00C521D3">
      <w:pPr>
        <w:pStyle w:val="Bezproreda"/>
        <w:spacing w:after="0"/>
        <w:jc w:val="both"/>
      </w:pPr>
    </w:p>
    <w:p w:rsidRDefault="00C521D3" w:rsidP="00C521D3" w:rsidR="00C521D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21D3" w:rsidP="00C521D3" w:rsidR="00C521D3">
      <w:pPr>
        <w:spacing w:after="0"/>
        <w:jc w:val="both"/>
        <w:rPr>
          <w:rFonts w:cs="Times New Roman"/>
        </w:rPr>
      </w:pPr>
    </w:p>
    <w:p w:rsidRDefault="00C521D3" w:rsidP="00C521D3" w:rsidR="00C521D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center"/>
      </w:pPr>
      <w:r>
        <w:t>Obrazloženje</w:t>
      </w:r>
    </w:p>
    <w:p w:rsidRDefault="00C521D3" w:rsidP="00C521D3" w:rsidR="00C521D3">
      <w:pPr>
        <w:spacing w:after="0"/>
        <w:jc w:val="center"/>
      </w:pPr>
    </w:p>
    <w:p w:rsidRDefault="00C521D3" w:rsidP="00C521D3" w:rsidR="00C521D3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St-123/2017-2,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521D3" w:rsidP="00C521D3" w:rsidR="00C521D3">
      <w:pPr>
        <w:spacing w:after="0"/>
        <w:ind w:firstLine="5245"/>
        <w:jc w:val="right"/>
      </w:pPr>
      <w:r>
        <w:lastRenderedPageBreak/>
        <w:t xml:space="preserve">                       2 St-123/2017-4.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521D3" w:rsidP="00C521D3" w:rsidR="00C521D3">
      <w:pPr>
        <w:pStyle w:val="Bezproreda"/>
        <w:spacing w:after="0"/>
        <w:jc w:val="both"/>
      </w:pPr>
    </w:p>
    <w:p w:rsidRDefault="00C521D3" w:rsidP="00C521D3" w:rsidR="00C521D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521D3" w:rsidP="00C521D3" w:rsidR="00C521D3">
      <w:pPr>
        <w:spacing w:after="0"/>
        <w:ind w:firstLine="851"/>
        <w:jc w:val="both"/>
      </w:pPr>
    </w:p>
    <w:p w:rsidRDefault="00C521D3" w:rsidP="00C521D3" w:rsidR="00C521D3">
      <w:pPr>
        <w:spacing w:after="0"/>
        <w:jc w:val="center"/>
      </w:pPr>
      <w:r>
        <w:t>U Bjelovaru, 15. svibnja 2017. godine.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ind w:firstLine="720" w:left="4320"/>
      </w:pPr>
      <w:r>
        <w:t>SUDSKI SAVJETNIK</w:t>
      </w:r>
    </w:p>
    <w:p w:rsidRDefault="00C521D3" w:rsidP="00C521D3" w:rsidR="00C521D3">
      <w:pPr>
        <w:spacing w:after="0"/>
        <w:ind w:firstLine="4111"/>
      </w:pPr>
      <w:r>
        <w:tab/>
        <w:t xml:space="preserve">     MIROSLAV LOVREKOVIĆ, v.r.</w:t>
      </w:r>
    </w:p>
    <w:p w:rsidRDefault="00C521D3" w:rsidP="00C521D3" w:rsidR="00C521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521D3" w:rsidP="00C521D3" w:rsidR="00C521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521D3" w:rsidP="00C521D3" w:rsidR="00C521D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</w:p>
    <w:p w:rsidRDefault="00C521D3" w:rsidP="00C521D3" w:rsidR="00C521D3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521D3" w:rsidP="00C521D3" w:rsidR="00C521D3">
      <w:pPr>
        <w:spacing w:after="0"/>
        <w:rPr>
          <w:szCs w:val="20"/>
          <w:lang w:val="en-GB"/>
        </w:rPr>
      </w:pPr>
    </w:p>
    <w:p w:rsidRDefault="00C521D3" w:rsidP="00C521D3" w:rsidR="00C521D3">
      <w:pPr>
        <w:spacing w:after="0"/>
        <w:jc w:val="center"/>
      </w:pPr>
    </w:p>
    <w:p w:rsidRDefault="00AE649C" w:rsidP="00C521D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1D3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F2B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27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St-123/2017-4</izvorni_sadrzaj>
    <derivirana_varijabla naziv="DomainObject.Oznaka_1">St-123/2017-4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BIZELJ, društvo s ograničenom odgovornošću za ugostiteljstvo zastupanog po punomoćniku Marko Gavranović; Guste Colić</izvorni_sadrzaj>
    <derivirana_varijabla naziv="DomainObject.Predmet.ProtustrankaFormated_1">  BIZELJ, društvo s ograničenom odgovornošću za ugostiteljstvo zastupanog po punomoćniku Marko Gavranović; Guste Colić</derivirana_varijabla>
  </DomainObject.Predmet.ProtustrankaFormated>
  <DomainObject.Predmet.ProtustrankaFormatedOIB>
    <izvorni_sadrzaj>  BIZELJ, društvo s ograničenom odgovornošću za ugostiteljstvo, OIB 99080800152 zastupanog po punomoćniku Marko Gavranović; Guste Colić</izvorni_sadrzaj>
    <derivirana_varijabla naziv="DomainObject.Predmet.ProtustrankaFormatedOIB_1">  BIZELJ, društvo s ograničenom odgovornošću za ugostiteljstvo, OIB 99080800152 zastupanog po punomoćniku Marko Gavranović; Guste Colić</derivirana_varijabla>
  </DomainObject.Predmet.ProtustrankaFormatedOIB>
  <DomainObject.Predmet.ProtustrankaFormatedWithAdress>
    <izvorni_sadrzaj> BIZELJ, društvo s ograničenom odgovornošću za ugostiteljstvo, Dolac 2, 10000 Zagreb zastupanog po punomoćniku Marko Gavranović; Guste Colić</izvorni_sadrzaj>
    <derivirana_varijabla naziv="DomainObject.Predmet.ProtustrankaFormatedWithAdress_1"> BIZELJ, društvo s ograničenom odgovornošću za ugostiteljstvo, Dolac 2, 10000 Zagreb zastupanog po punomoćniku Marko Gavranović; Guste Colić</derivirana_varijabla>
  </DomainObject.Predmet.ProtustrankaFormatedWithAdress>
  <DomainObject.Predmet.ProtustrankaFormatedWithAdressOIB>
    <izvorni_sadrzaj> BIZELJ, društvo s ograničenom odgovornošću za ugostiteljstvo, OIB 99080800152, Dolac 2, 10000 Zagreb zastupanog po punomoćniku Marko Gavranović; Guste Colić</izvorni_sadrzaj>
    <derivirana_varijabla naziv="DomainObject.Predmet.ProtustrankaFormatedWithAdressOIB_1"> BIZELJ, društvo s ograničenom odgovornošću za ugostiteljstvo, OIB 99080800152, Dolac 2, 10000 Zagreb zastupanog po punomoćniku Marko Gavranović; Guste Colić</derivirana_varijabla>
  </DomainObject.Predmet.ProtustrankaFormatedWithAdressOIB>
  <DomainObject.Predmet.ProtustrankaWithAdress>
    <izvorni_sadrzaj>BIZELJ, društvo s ograničenom odgovornošću za ugostiteljstvo Dolac 2, 10000 Zagreb</izvorni_sadrzaj>
    <derivirana_varijabla naziv="DomainObject.Predmet.ProtustrankaWithAdress_1">BIZELJ, društvo s ograničenom odgovornošću za ugostiteljstvo Dolac 2, 10000 Zagreb</derivirana_varijabla>
  </DomainObject.Predmet.ProtustrankaWithAdress>
  <DomainObject.Predmet.ProtustrankaWithAdressOIB>
    <izvorni_sadrzaj>BIZELJ, društvo s ograničenom odgovornošću za ugostiteljstvo, OIB 99080800152, Dolac 2, 10000 Zagreb</izvorni_sadrzaj>
    <derivirana_varijabla naziv="DomainObject.Predmet.ProtustrankaWithAdressOIB_1">BIZELJ, društvo s ograničenom odgovornošću za ugostiteljstvo, OIB 99080800152, Dolac 2, 10000 Zagreb</derivirana_varijabla>
  </DomainObject.Predmet.ProtustrankaWithAdressOIB>
  <DomainObject.Predmet.ProtustrankaNazivFormated>
    <izvorni_sadrzaj>BIZELJ, društvo s ograničenom odgovornošću za ugostiteljstvo</izvorni_sadrzaj>
    <derivirana_varijabla naziv="DomainObject.Predmet.ProtustrankaNazivFormated_1">BIZELJ, društvo s ograničenom odgovornošću za ugostiteljstvo</derivirana_varijabla>
  </DomainObject.Predmet.ProtustrankaNazivFormated>
  <DomainObject.Predmet.ProtustrankaNazivFormatedOIB>
    <izvorni_sadrzaj>BIZELJ, društvo s ograničenom odgovornošću za ugostiteljstvo, OIB 99080800152</izvorni_sadrzaj>
    <derivirana_varijabla naziv="DomainObject.Predmet.ProtustrankaNazivFormatedOIB_1">BIZELJ, društvo s ograničenom odgovornošću za ugostiteljstvo, OIB 99080800152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BIZELJ, društvo s ograničenom odgovornošću za ugostiteljstvo zastupanog po punomoćniku Marko Gavranović; Guste Colić</item>
    </izvorni_sadrzaj>
    <derivirana_varijabla naziv="DomainObject.Predmet.ProtuStrankaListFormated_1">
      <item>BIZELJ, društvo s ograničenom odgovornošću za ugostiteljstvo zastupanog po punomoćniku Marko Gavranović; Guste Colić</item>
    </derivirana_varijabla>
  </DomainObject.Predmet.ProtuStrankaListFormated>
  <DomainObject.Predmet.ProtuStrankaListFormatedOIB>
    <izvorni_sadrzaj>
      <item>BIZELJ, društvo s ograničenom odgovornošću za ugostiteljstvo, OIB 99080800152 zastupanog po punomoćniku Marko Gavranović; Guste Colić</item>
    </izvorni_sadrzaj>
    <derivirana_varijabla naziv="DomainObject.Predmet.ProtuStrankaListFormatedOIB_1">
      <item>BIZELJ, društvo s ograničenom odgovornošću za ugostiteljstvo, OIB 99080800152 zastupanog po punomoćniku Marko Gavranović; Guste Colić</item>
    </derivirana_varijabla>
  </DomainObject.Predmet.ProtuStrankaListFormatedOIB>
  <DomainObject.Predmet.ProtuStrankaListFormatedWithAdress>
    <izvorni_sadrzaj>
      <item>BIZELJ, društvo s ograničenom odgovornošću za ugostiteljstvo, Dolac 2, 10000 Zagreb zastupanog po punomoćniku Marko Gavranović; Guste Colić</item>
    </izvorni_sadrzaj>
    <derivirana_varijabla naziv="DomainObject.Predmet.ProtuStrankaListFormatedWithAdress_1">
      <item>BIZELJ, društvo s ograničenom odgovornošću za ugostiteljstvo, Dolac 2, 10000 Zagreb zastupanog po punomoćniku Marko Gavranović; Guste Colić</item>
    </derivirana_varijabla>
  </DomainObject.Predmet.ProtuStrankaListFormatedWithAdress>
  <DomainObject.Predmet.ProtuStrankaListFormatedWithAdressOIB>
    <izvorni_sadrzaj>
      <item>BIZELJ, društvo s ograničenom odgovornošću za ugostiteljstvo, OIB 99080800152, Dolac 2, 10000 Zagreb zastupanog po punomoćniku Marko Gavranović; Guste Colić</item>
    </izvorni_sadrzaj>
    <derivirana_varijabla naziv="DomainObject.Predmet.ProtuStrankaListFormatedWithAdressOIB_1">
      <item>BIZELJ, društvo s ograničenom odgovornošću za ugostiteljstvo, OIB 99080800152, Dolac 2, 10000 Zagreb zastupanog po punomoćniku Marko Gavranović; Guste Colić</item>
    </derivirana_varijabla>
  </DomainObject.Predmet.ProtuStrankaListFormatedWithAdressOIB>
  <DomainObject.Predmet.ProtuStrankaListNazivFormated>
    <izvorni_sadrzaj>
      <item>BIZELJ, društvo s ograničenom odgovornošću za ugostiteljstvo</item>
    </izvorni_sadrzaj>
    <derivirana_varijabla naziv="DomainObject.Predmet.ProtuStrankaListNazivFormated_1">
      <item>BIZELJ, društvo s ograničenom odgovornošću za ugostiteljstvo</item>
    </derivirana_varijabla>
  </DomainObject.Predmet.ProtuStrankaListNazivFormated>
  <DomainObject.Predmet.ProtuStrankaListNazivFormatedOIB>
    <izvorni_sadrzaj>
      <item>BIZELJ, društvo s ograničenom odgovornošću za ugostiteljstvo, OIB 99080800152</item>
    </izvorni_sadrzaj>
    <derivirana_varijabla naziv="DomainObject.Predmet.ProtuStrankaListNazivFormatedOIB_1">
      <item>BIZELJ, društvo s ograničenom odgovornošću za ugostiteljstvo, OIB 99080800152</item>
    </derivirana_varijabla>
  </DomainObject.Predmet.ProtuStrankaListNazivFormatedOIB>
  <DomainObject.Predmet.OstaliListFormated>
    <izvorni_sadrzaj>
      <item>Marko Gavranović punomoćnik sudionika u postupku BIZELJ, društvo s ograničenom odgovornošću za ugostiteljstvo</item>
      <item>Guste Colić punomoćnik sudionika u postupku BIZELJ, društvo s ograničenom odgovornošću za ugostiteljstvo</item>
    </izvorni_sadrzaj>
    <derivirana_varijabla naziv="DomainObject.Predmet.OstaliListFormated_1">
      <item>Marko Gavranović punomoćnik sudionika u postupku BIZELJ, društvo s ograničenom odgovornošću za ugostiteljstvo</item>
      <item>Guste Colić punomoćnik sudionika u postupku BIZELJ, društvo s ograničenom odgovornošću za ugostiteljstvo</item>
    </derivirana_varijabla>
  </DomainObject.Predmet.OstaliListFormated>
  <DomainObject.Predmet.OstaliListFormatedOIB>
    <izvorni_sadrzaj>
      <item>Marko Gavranović, OIB 87321129420 punomoćnik sudionika u postupku BIZELJ, društvo s ograničenom odgovornošću za ugostiteljstvo</item>
      <item>Guste Colić, OIB 97008127252 punomoćnik sudionika u postupku BIZELJ, društvo s ograničenom odgovornošću za ugostiteljstvo</item>
    </izvorni_sadrzaj>
    <derivirana_varijabla naziv="DomainObject.Predmet.OstaliListFormatedOIB_1">
      <item>Marko Gavranović, OIB 87321129420 punomoćnik sudionika u postupku BIZELJ, društvo s ograničenom odgovornošću za ugostiteljstvo</item>
      <item>Guste Colić, OIB 97008127252 punomoćnik sudionika u postupku BIZELJ, društvo s ograničenom odgovornošću za ugostiteljstvo</item>
    </derivirana_varijabla>
  </DomainObject.Predmet.OstaliListFormatedOIB>
  <DomainObject.Predmet.OstaliListFormatedWithAdress>
    <izvorni_sadrzaj>
      <item>Marko Gavranović, Božidara Magovca 66, 10000 Zagreb punomoćnik sudionika u postupku BIZELJ, društvo s ograničenom odgovornošću za ugostiteljstvo</item>
      <item>Guste Colić, Karela Zahradnika 24, 10000 Zagreb punomoćnik sudionika u postupku BIZELJ, društvo s ograničenom odgovornošću za ugostiteljstvo</item>
    </izvorni_sadrzaj>
    <derivirana_varijabla naziv="DomainObject.Predmet.OstaliListFormatedWithAdress_1">
      <item>Marko Gavranović, Božidara Magovca 66, 10000 Zagreb punomoćnik sudionika u postupku BIZELJ, društvo s ograničenom odgovornošću za ugostiteljstvo</item>
      <item>Guste Colić, Karela Zahradnika 24, 10000 Zagreb punomoćnik sudionika u postupku BIZELJ, društvo s ograničenom odgovornošću za ugostiteljstvo</item>
    </derivirana_varijabla>
  </DomainObject.Predmet.OstaliListFormatedWithAdress>
  <DomainObject.Predmet.OstaliListFormatedWithAdressOIB>
    <izvorni_sadrzaj>
      <item>Marko Gavranović, OIB 87321129420, Božidara Magovca 66, 10000 Zagreb punomoćnik sudionika u postupku BIZELJ, društvo s ograničenom odgovornošću za ugostiteljstvo</item>
      <item>Guste Colić, OIB 97008127252, Karela Zahradnika 24, 10000 Zagreb punomoćnik sudionika u postupku BIZELJ, društvo s ograničenom odgovornošću za ugostiteljstvo</item>
    </izvorni_sadrzaj>
    <derivirana_varijabla naziv="DomainObject.Predmet.OstaliListFormatedWithAdressOIB_1">
      <item>Marko Gavranović, OIB 87321129420, Božidara Magovca 66, 10000 Zagreb punomoćnik sudionika u postupku BIZELJ, društvo s ograničenom odgovornošću za ugostiteljstvo</item>
      <item>Guste Colić, OIB 97008127252, Karela Zahradnika 24, 10000 Zagreb punomoćnik sudionika u postupku BIZELJ, društvo s ograničenom odgovornošću za ugostiteljstvo</item>
    </derivirana_varijabla>
  </DomainObject.Predmet.OstaliListFormatedWithAdressOIB>
  <DomainObject.Predmet.OstaliListNazivFormated>
    <izvorni_sadrzaj>
      <item>Marko Gavranović</item>
      <item>Guste Colić</item>
    </izvorni_sadrzaj>
    <derivirana_varijabla naziv="DomainObject.Predmet.OstaliListNazivFormated_1">
      <item>Marko Gavranović</item>
      <item>Guste Colić</item>
    </derivirana_varijabla>
  </DomainObject.Predmet.OstaliListNazivFormated>
  <DomainObject.Predmet.OstaliListNazivFormatedOIB>
    <izvorni_sadrzaj>
      <item>Marko Gavranović, OIB 87321129420</item>
      <item>Guste Colić, OIB 97008127252</item>
    </izvorni_sadrzaj>
    <derivirana_varijabla naziv="DomainObject.Predmet.OstaliListNazivFormatedOIB_1">
      <item>Marko Gavranović, OIB 87321129420</item>
      <item>Guste Colić, OIB 97008127252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St-123/2017-4</izvorni_sadrzaj>
    <derivirana_varijabla naziv="DomainObject.PoslovniBrojDokumenta_1">St-123/2017-4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BIZELJ, društvo s ograničenom odgovornošću za ugostiteljstvo</izvorni_sadrzaj>
    <derivirana_varijabla naziv="DomainObject.Predmet.ProtustrankaIDrugi_1">BIZELJ, društvo s ograničenom odgovornošću za ugostiteljstvo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BIZELJ, društvo s ograničenom odgovornošću za ugostiteljstvo, OIB 99080800152, Dolac 2, 10000 Zagreb</izvorni_sadrzaj>
    <derivirana_varijabla naziv="DomainObject.Predmet.ProtustrankaIDrugiAdressOIB_1">BIZELJ, društvo s ograničenom odgovornošću za ugostiteljstvo, OIB 99080800152,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BIZELJ, društvo s ograničenom odgovornošću za ugostiteljstvo</item>
      <item>FINA Regionalni centar Zagreb, Podružnica Zagreb</item>
      <item>Marko Gavranović</item>
      <item>Guste Colić</item>
    </izvorni_sadrzaj>
    <derivirana_varijabla naziv="DomainObject.Predmet.SudioniciListNaziv_1">
      <item>BIZELJ, društvo s ograničenom odgovornošću za ugostiteljstvo</item>
      <item>FINA Regionalni centar Zagreb, Podružnica Zagreb</item>
      <item>Marko Gavranović</item>
      <item>Guste Colić</item>
    </derivirana_varijabla>
  </DomainObject.Predmet.SudioniciListNaziv>
  <DomainObject.Predmet.SudioniciListAdressOIB>
    <izvorni_sadrzaj>
      <item>BIZELJ, društvo s ograničenom odgovornošću za ugostiteljstvo, OIB 99080800152, Dolac 2,10000 Zagreb</item>
      <item>FINA Regionalni centar Zagreb, Podružnica Zagreb, OIB 85821130368, Trg svibanjskih žrtava 1995. 1,10000 Zagreb</item>
      <item>Marko Gavranović, OIB 87321129420, Božidara Magovca 66,10000 Zagreb</item>
      <item>Guste Colić, OIB 97008127252, Karela Zahradnika 24,10000 Zagreb</item>
    </izvorni_sadrzaj>
    <derivirana_varijabla naziv="DomainObject.Predmet.SudioniciListAdressOIB_1">
      <item>BIZELJ, društvo s ograničenom odgovornošću za ugostiteljstvo, OIB 99080800152, Dolac 2,10000 Zagreb</item>
      <item>FINA Regionalni centar Zagreb, Podružnica Zagreb, OIB 85821130368, Trg svibanjskih žrtava 1995. 1,10000 Zagreb</item>
      <item>Marko Gavranović, OIB 87321129420, Božidara Magovca 66,10000 Zagreb</item>
      <item>Guste Colić, OIB 97008127252, Karela Zahradnika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396EF-C17A-43FD-B386-4D6FA8698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3483</properties:Characters>
  <properties:Lines>95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