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0651" w14:paraId="1530651" w:rsidRDefault="00FE7801" w:rsidP="00FE7801" w:rsidR="00FE7801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E7801" w:rsidP="00FE7801" w:rsidR="00FE7801">
      <w:pPr>
        <w:spacing w:after="0"/>
        <w:jc w:val="both"/>
      </w:pPr>
      <w:r>
        <w:t xml:space="preserve">       REPUBLIKA HRVATSKA</w:t>
      </w:r>
    </w:p>
    <w:p w:rsidRDefault="00FE7801" w:rsidP="00FE7801" w:rsidR="00FE780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E7801" w:rsidP="00FE7801" w:rsidR="00FE7801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FE7801" w:rsidP="00FE7801" w:rsidR="00FE7801">
      <w:pPr>
        <w:spacing w:after="0"/>
        <w:rPr>
          <w:bCs/>
        </w:rPr>
      </w:pPr>
    </w:p>
    <w:p w:rsidRDefault="00FE7801" w:rsidP="00FE7801" w:rsidR="00FE7801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St-91/15-36</w:t>
      </w:r>
    </w:p>
    <w:p w:rsidRDefault="00FE7801" w:rsidP="00FE7801" w:rsidR="00FE7801">
      <w:pPr>
        <w:pStyle w:val="Tijeloteksta"/>
        <w:spacing w:after="0"/>
        <w:rPr>
          <w:b/>
          <w:bCs/>
        </w:rPr>
      </w:pPr>
    </w:p>
    <w:p w:rsidRDefault="00FE7801" w:rsidP="00FE7801" w:rsidR="00FE7801">
      <w:pPr>
        <w:pStyle w:val="Tijeloteksta"/>
        <w:spacing w:after="0"/>
        <w:rPr>
          <w:b/>
          <w:bCs/>
        </w:rPr>
      </w:pPr>
    </w:p>
    <w:p w:rsidRDefault="00FE7801" w:rsidP="00FE7801" w:rsidR="00FE7801">
      <w:pPr>
        <w:pStyle w:val="Tijeloteksta"/>
        <w:spacing w:after="0"/>
        <w:rPr>
          <w:b/>
          <w:bCs/>
        </w:rPr>
      </w:pPr>
    </w:p>
    <w:p w:rsidRDefault="00FE7801" w:rsidP="00FE7801" w:rsidR="00FE7801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TVORNICA STOČNE HRANE d.o.o. "u stečaju" Koprivnica, Kolodvorska 14, MBS: 010029626, OIB: 76325867397, na temelju rješenja o prodaji broj St-91/15-29 od 30. svibnja 2016. godine, dana 06. rujna 2016. godine donio je slijedeći</w:t>
      </w:r>
    </w:p>
    <w:p w:rsidRDefault="00FE7801" w:rsidP="00FE7801" w:rsidR="00FE7801">
      <w:pPr>
        <w:spacing w:after="0"/>
        <w:jc w:val="both"/>
      </w:pPr>
    </w:p>
    <w:p w:rsidRDefault="00FE7801" w:rsidP="00FE7801" w:rsidR="00FE7801" w:rsidRPr="00FE7801">
      <w:pPr>
        <w:pStyle w:val="Naslov1"/>
        <w:spacing w:after="0"/>
        <w:jc w:val="center"/>
        <w:rPr>
          <w:color w:themeColor="text1" w:val="000000"/>
          <w:sz w:val="24"/>
          <w:szCs w:val="24"/>
        </w:rPr>
      </w:pPr>
      <w:r w:rsidRPr="00FE7801">
        <w:rPr>
          <w:color w:themeColor="text1" w:val="000000"/>
          <w:sz w:val="24"/>
          <w:szCs w:val="24"/>
        </w:rPr>
        <w:t>ZAKLJUČAK O PRODAJI</w:t>
      </w:r>
    </w:p>
    <w:p w:rsidRDefault="00FE7801" w:rsidP="00FE7801" w:rsidR="00FE7801">
      <w:pPr>
        <w:spacing w:after="0"/>
        <w:jc w:val="center"/>
        <w:rPr>
          <w:b/>
          <w:bCs/>
        </w:rPr>
      </w:pPr>
      <w:r>
        <w:rPr>
          <w:b/>
          <w:bCs/>
        </w:rPr>
        <w:t>1. JAVNA DRAŽBA</w:t>
      </w:r>
    </w:p>
    <w:p w:rsidRDefault="00FE7801" w:rsidP="00FE7801" w:rsidR="00FE7801">
      <w:pPr>
        <w:spacing w:after="0"/>
        <w:jc w:val="center"/>
        <w:rPr>
          <w:b/>
          <w:bCs/>
        </w:rPr>
      </w:pPr>
    </w:p>
    <w:p w:rsidRDefault="00FE7801" w:rsidP="00FE7801" w:rsidR="00FE7801">
      <w:pPr>
        <w:spacing w:after="0"/>
        <w:jc w:val="center"/>
        <w:rPr>
          <w:b/>
          <w:bCs/>
        </w:rPr>
      </w:pPr>
    </w:p>
    <w:p w:rsidRDefault="00FE7801" w:rsidP="00FE7801" w:rsidR="00FE7801">
      <w:pPr>
        <w:pStyle w:val="Tijeloteksta"/>
        <w:spacing w:after="0"/>
        <w:ind w:firstLine="708"/>
        <w:jc w:val="both"/>
      </w:pPr>
      <w:r>
        <w:rPr>
          <w:b/>
        </w:rPr>
        <w:t>I.a)</w:t>
      </w:r>
      <w:r>
        <w:t xml:space="preserve"> Određuje se prodaja nekretnina i pokretnina u vlasništvu stečajnog dužnika TVORNICA STOČNE HRANE d.o.o. "u stečaju" Koprivnica, u stečajnom postupku, uz odgovarajuću primjenu pravila o ovrsi na nekretninama i pokretninama: </w:t>
      </w:r>
    </w:p>
    <w:p w:rsidRDefault="00FE7801" w:rsidP="00FE7801" w:rsidR="00FE7801">
      <w:pPr>
        <w:spacing w:after="0"/>
        <w:jc w:val="both"/>
      </w:pPr>
    </w:p>
    <w:p w:rsidRDefault="00FE7801" w:rsidP="00FE7801" w:rsidR="00FE7801">
      <w:pPr>
        <w:pStyle w:val="Tijeloteksta"/>
        <w:numPr>
          <w:ilvl w:val="0"/>
          <w:numId w:val="47"/>
        </w:numPr>
        <w:spacing w:after="0"/>
        <w:jc w:val="both"/>
      </w:pPr>
      <w:r>
        <w:t>čkbr. 3138 zgrada u Kolodvorskoj ulici površine 1186 m2,  upisana u zk.ul. 13552 k.o. Koprivnica, u 1/1 dijela,</w:t>
      </w:r>
    </w:p>
    <w:p w:rsidRDefault="00FE7801" w:rsidP="00FE7801" w:rsidR="00FE7801">
      <w:pPr>
        <w:pStyle w:val="Tijeloteksta"/>
        <w:numPr>
          <w:ilvl w:val="0"/>
          <w:numId w:val="47"/>
        </w:numPr>
        <w:spacing w:after="0"/>
        <w:jc w:val="both"/>
      </w:pPr>
      <w:r>
        <w:t>čkbr. 1795 dvor u Kolodvorskoj ulici površine 379 m2, upisana u zk.ul. 1653 k.o. Koprivnica, u 1/1 dijela</w:t>
      </w:r>
    </w:p>
    <w:p w:rsidRDefault="00FE7801" w:rsidP="00FE7801" w:rsidR="00FE7801">
      <w:pPr>
        <w:pStyle w:val="Tijeloteksta"/>
        <w:numPr>
          <w:ilvl w:val="0"/>
          <w:numId w:val="47"/>
        </w:numPr>
        <w:spacing w:after="0"/>
        <w:jc w:val="both"/>
      </w:pPr>
      <w:r>
        <w:t>čkbr. 1794 dvor u Kolodvorskoj ulici površine 372 m2, upisan u zk.ul. 1654 k.o. Koprivnica, u 1/1 dijela</w:t>
      </w:r>
    </w:p>
    <w:p w:rsidRDefault="00FE7801" w:rsidP="00FE7801" w:rsidR="00FE7801">
      <w:pPr>
        <w:pStyle w:val="Tijeloteksta"/>
        <w:spacing w:after="0"/>
      </w:pPr>
    </w:p>
    <w:p w:rsidRDefault="00FE7801" w:rsidP="00FE7801" w:rsidR="00FE7801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nekretnina iznosi 2.910.000,00 kn.</w:t>
      </w:r>
    </w:p>
    <w:p w:rsidRDefault="00FE7801" w:rsidP="00FE7801" w:rsidR="00FE7801">
      <w:pPr>
        <w:pStyle w:val="Tijeloteksta"/>
        <w:spacing w:after="0"/>
      </w:pPr>
    </w:p>
    <w:p w:rsidRDefault="00FE7801" w:rsidP="00FE7801" w:rsidR="00FE7801">
      <w:pPr>
        <w:pStyle w:val="Tijeloteksta"/>
        <w:spacing w:after="0"/>
        <w:ind w:firstLine="348" w:left="360"/>
      </w:pPr>
      <w:r>
        <w:t>Na navedenim nekretninama uknjiženi su tereti u korist razlučnih vjerovnika i to Hypo Alpe-Adria-Bank d.d. Zagreb i H-Abduco d.o.o. Zagreb.</w:t>
      </w:r>
    </w:p>
    <w:p w:rsidRDefault="00FE7801" w:rsidP="00FE7801" w:rsidR="00FE7801">
      <w:pPr>
        <w:pStyle w:val="Tijeloteksta"/>
        <w:spacing w:after="0"/>
      </w:pPr>
    </w:p>
    <w:p w:rsidRDefault="00FE7801" w:rsidP="00FE7801" w:rsidR="00FE7801">
      <w:pPr>
        <w:pStyle w:val="Tijeloteksta"/>
        <w:spacing w:after="0"/>
        <w:ind w:firstLine="708"/>
        <w:jc w:val="both"/>
      </w:pPr>
      <w:r>
        <w:rPr>
          <w:b/>
        </w:rPr>
        <w:t xml:space="preserve">I.b) </w:t>
      </w:r>
      <w:r>
        <w:t>Pokretnine koje su ugrađene u navedenu nekretninu i sačinjavaju tehnološku proizvodnu cjelinu - mini linija za pakiranje, oprema i postrojenja, uredska oprema, namještaj i inventar, sve citirano u elaboratu procjene pokretne imovine stalnog sudskog vještaka Iveković Slobodana, koji je sastavni dio ovog zaključka.</w:t>
      </w:r>
    </w:p>
    <w:p w:rsidRDefault="00FE7801" w:rsidP="00FE7801" w:rsidR="00FE7801">
      <w:pPr>
        <w:pStyle w:val="Tijeloteksta"/>
        <w:spacing w:after="0"/>
        <w:ind w:left="360"/>
      </w:pPr>
    </w:p>
    <w:p w:rsidRDefault="00FE7801" w:rsidP="00FE7801" w:rsidR="00FE7801">
      <w:pPr>
        <w:pStyle w:val="Tijeloteksta"/>
        <w:spacing w:after="0"/>
        <w:ind w:left="360"/>
        <w:rPr>
          <w:b/>
        </w:rPr>
      </w:pPr>
      <w:r>
        <w:rPr>
          <w:b/>
        </w:rPr>
        <w:t xml:space="preserve">      Procijenjena vrijednost pokretnina iznosi  1.092.637,26 kn.</w:t>
      </w:r>
    </w:p>
    <w:p w:rsidRDefault="00FE7801" w:rsidP="00FE7801" w:rsidR="00FE7801">
      <w:pPr>
        <w:pStyle w:val="Tijeloteksta"/>
        <w:spacing w:after="0"/>
        <w:ind w:left="360"/>
        <w:rPr>
          <w:b/>
        </w:rPr>
      </w:pPr>
    </w:p>
    <w:p w:rsidRDefault="00FE7801" w:rsidP="00FE7801" w:rsidR="00FE7801">
      <w:pPr>
        <w:pStyle w:val="Tijeloteksta"/>
        <w:spacing w:after="0"/>
        <w:ind w:left="360"/>
      </w:pPr>
      <w:r>
        <w:tab/>
        <w:t>Nekretnine pod točkom I.a) i pokretnine pod točkom I.b) prodaju se kao cjelina.</w:t>
      </w:r>
    </w:p>
    <w:p w:rsidRDefault="00FE7801" w:rsidP="00FE7801" w:rsidR="00FE7801">
      <w:pPr>
        <w:spacing w:after="0"/>
      </w:pPr>
    </w:p>
    <w:p w:rsidRDefault="00FE7801" w:rsidP="00FE7801" w:rsidR="00FE7801">
      <w:pPr>
        <w:spacing w:after="0"/>
        <w:jc w:val="both"/>
      </w:pPr>
      <w:r>
        <w:lastRenderedPageBreak/>
        <w:tab/>
      </w:r>
      <w:r>
        <w:rPr>
          <w:b/>
        </w:rPr>
        <w:t>I.c)</w:t>
      </w:r>
      <w:r>
        <w:t xml:space="preserve"> čkbr. 651/1 oranica u Otavicama površine 863 čhv., čkbr. 651/2 oranica u Otavicama površine 863 čhv., čkbr. 652/1 kuća br. 34 sa štagljem i dvorom površine 260 čhv. i čkbr. 652/2 oranica u Otavicama površine 1 jutro i 102 čhv, sve upisano u zk.ul. 2140 k.o. Delovi u 1/1 dijela.</w:t>
      </w:r>
    </w:p>
    <w:p w:rsidRDefault="00FE7801" w:rsidP="00FE7801" w:rsidR="00FE7801">
      <w:pPr>
        <w:spacing w:after="0"/>
        <w:jc w:val="both"/>
      </w:pPr>
    </w:p>
    <w:p w:rsidRDefault="00FE7801" w:rsidP="00FE7801" w:rsidR="00FE7801">
      <w:pPr>
        <w:spacing w:after="0"/>
        <w:ind w:firstLine="708"/>
        <w:jc w:val="both"/>
      </w:pPr>
      <w:r>
        <w:rPr>
          <w:b/>
        </w:rPr>
        <w:t>Procijenjena vrijednost nekretnine iznosi 87.000,00 kn.</w:t>
      </w:r>
    </w:p>
    <w:p w:rsidRDefault="00FE7801" w:rsidP="00FE7801" w:rsidR="00FE7801">
      <w:pPr>
        <w:spacing w:after="0"/>
        <w:jc w:val="both"/>
      </w:pPr>
    </w:p>
    <w:p w:rsidRDefault="00FE7801" w:rsidP="00FE7801" w:rsidR="00FE7801">
      <w:pPr>
        <w:spacing w:after="0"/>
        <w:ind w:firstLine="708"/>
        <w:jc w:val="both"/>
      </w:pPr>
      <w:r>
        <w:t>Na navedenoj nekretnini je upisan založni vjerovnik Erste &amp; Steiermärkische bank d.d. Rijeka pod Z-1596/11, te B2 KAPITAL d.o.o. Zagreb temeljem Ugovora o prijenosu tražbine solemniziranog po javnom bilježniku Mladenu Matoš iz Zagreba broj OV-8522/16 od 14.6.2016. i to pod Z-8712/2012.</w:t>
      </w:r>
    </w:p>
    <w:p w:rsidRDefault="00FE7801" w:rsidP="00FE7801" w:rsidR="00FE7801">
      <w:pPr>
        <w:spacing w:after="0"/>
        <w:jc w:val="both"/>
      </w:pPr>
    </w:p>
    <w:p w:rsidRDefault="00FE7801" w:rsidP="00FE7801" w:rsidR="00FE7801">
      <w:pPr>
        <w:pStyle w:val="Tijeloteksta"/>
        <w:spacing w:after="0"/>
        <w:ind w:firstLine="708"/>
        <w:jc w:val="both"/>
      </w:pPr>
      <w:r>
        <w:t xml:space="preserve">II/ Nekretnine i pokretnine će se prodavati na usmenoj javnoj dražbi. Prvo ročište za prodaju održat će se dana </w:t>
      </w:r>
      <w:r>
        <w:rPr>
          <w:b/>
        </w:rPr>
        <w:t>14. listopada 2016.</w:t>
      </w:r>
      <w:r>
        <w:t xml:space="preserve"> godine, u zgradi Trgovačkog suda u Varaždinu, soba 226/II, s početkom u </w:t>
      </w:r>
      <w:r>
        <w:rPr>
          <w:b/>
        </w:rPr>
        <w:t>13,00 sati.</w:t>
      </w:r>
      <w:r>
        <w:t xml:space="preserve"> Ročište će se održati i ako na njemu sudjeluje samo jedan ponuditelj.</w:t>
      </w:r>
    </w:p>
    <w:p w:rsidRDefault="00FE7801" w:rsidP="00FE7801" w:rsidR="00FE7801">
      <w:pPr>
        <w:pStyle w:val="Tijeloteksta"/>
        <w:spacing w:after="0"/>
        <w:ind w:left="360"/>
        <w:jc w:val="both"/>
      </w:pPr>
    </w:p>
    <w:p w:rsidRDefault="00FE7801" w:rsidP="00FE7801" w:rsidR="00FE7801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FE7801" w:rsidP="00FE7801" w:rsidR="00FE7801">
      <w:pPr>
        <w:pStyle w:val="Tijeloteksta"/>
        <w:spacing w:after="0"/>
      </w:pPr>
    </w:p>
    <w:p w:rsidRDefault="00FE7801" w:rsidP="00FE7801" w:rsidR="00FE7801">
      <w:pPr>
        <w:pStyle w:val="Tijeloteksta"/>
        <w:spacing w:after="0"/>
        <w:ind w:firstLine="708"/>
      </w:pPr>
      <w:r>
        <w:t>IV/ Uvjeti prodaje:</w:t>
      </w:r>
    </w:p>
    <w:p w:rsidRDefault="00FE7801" w:rsidP="00FE7801" w:rsidR="00FE7801">
      <w:pPr>
        <w:numPr>
          <w:ilvl w:val="0"/>
          <w:numId w:val="48"/>
        </w:numPr>
        <w:spacing w:after="0"/>
        <w:jc w:val="both"/>
      </w:pPr>
      <w:r>
        <w:t>Nekretnina iz točke I.a ovog zaključka prodavati će se po  početnoj cijeni i to u iznosu    od 2.910.000,00 kn, pokretnine iz točke I.b ovog zaključka prodavati će se po početnoj cijeni i to u iznosu od 1.092.637,26 kn, te nekretnina iz točke I.c ovog zaključka prodavati će se po početnoj cijeni i to u iznosu od 87.000,00 kn,</w:t>
      </w:r>
      <w:r>
        <w:rPr>
          <w:b/>
        </w:rPr>
        <w:t xml:space="preserve"> </w:t>
      </w:r>
      <w:r>
        <w:t>te se  ispod te cijene na prvom ročištu za javnu dražbu nekretnine ne mogu prodati.</w:t>
      </w:r>
    </w:p>
    <w:p w:rsidRDefault="00FE7801" w:rsidP="00FE7801" w:rsidR="00FE7801">
      <w:pPr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FE7801" w:rsidP="00FE7801" w:rsidR="00FE7801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utvrđene početne vrijednosti nekretnina i pokretnina za koje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St-91/15. Kupcu nekretnina jamčevina se uračunava u kupoprodajnu cijenu, a ostalima se vraća  odmah nakon zaključenja javne dražbe.</w:t>
      </w:r>
    </w:p>
    <w:p w:rsidRDefault="00FE7801" w:rsidP="00FE7801" w:rsidR="00FE7801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>Jamčevinu nisu dužni položiti razlučni vjerovnici kojima je to pravo upisano u zemljišnim knjigama ako njihove tražbine dostižu iznos jamčevine i ako bi se s obzirom na njihov prednosni red i utvrđenu vrijednost nekretnine, taj iznos mogao namiriti iz kupovnine, osim za dio nekretnina i pokretnina određene grupe koje nisu obuhvaćene njihovim razlučnim pravom.</w:t>
      </w:r>
    </w:p>
    <w:p w:rsidRDefault="00FE7801" w:rsidP="00FE7801" w:rsidR="00FE7801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nekretnina,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nekretnine dosuditi i kupcima koji su ponudili nižu cijenu, redom prema veličini cijene koju su ponudili, ako kupac koji je ponudio veću cijenu ne položi kupovninu u zadanom roku. U tom </w:t>
      </w:r>
      <w:r>
        <w:lastRenderedPageBreak/>
        <w:t xml:space="preserve">slučaju  sud će donijeti posebno rješenje o dosudi svakom slijedećem kupcu koji je ispunio uvjete da mu se nekretnina dosudi, u kojem će odrediti rok za polaganje kupovnine. </w:t>
      </w:r>
    </w:p>
    <w:p w:rsidRDefault="00FE7801" w:rsidP="00FE7801" w:rsidR="00FE7801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dosuđenoj nekretnini u korist kupca, te brisati prava i terete na nekretnini koji prestaju njezinom prodajom.</w:t>
      </w:r>
    </w:p>
    <w:p w:rsidRDefault="00FE7801" w:rsidP="00FE7801" w:rsidR="00FE7801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FE7801" w:rsidP="00FE7801" w:rsidR="00FE7801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nekretnine i pokretnine koje su predmet prodaje uz prethodni dogovor sa stečajnim upraviteljem Stankom Makar, dipl. oec. iz Ludbrega, na broj 091 2010001, svakog radnog dana od 8,00-15,00 sati.</w:t>
      </w:r>
    </w:p>
    <w:p w:rsidRDefault="00FE7801" w:rsidP="00FE7801" w:rsidR="00FE7801">
      <w:pPr>
        <w:pStyle w:val="Tijeloteksta"/>
        <w:tabs>
          <w:tab w:pos="1260" w:val="left"/>
        </w:tabs>
        <w:spacing w:after="0"/>
      </w:pPr>
    </w:p>
    <w:p w:rsidRDefault="00FE7801" w:rsidP="00FE7801" w:rsidR="00FE7801">
      <w:pPr>
        <w:pStyle w:val="Tijeloteksta"/>
        <w:tabs>
          <w:tab w:pos="1260" w:val="left"/>
        </w:tabs>
        <w:spacing w:after="0"/>
        <w:ind w:left="720"/>
      </w:pPr>
    </w:p>
    <w:p w:rsidRDefault="00FE7801" w:rsidP="00FE7801" w:rsidR="00FE7801">
      <w:pPr>
        <w:pStyle w:val="Tijeloteksta"/>
        <w:tabs>
          <w:tab w:pos="1260" w:val="left"/>
        </w:tabs>
        <w:spacing w:after="0"/>
        <w:ind w:left="720"/>
      </w:pPr>
    </w:p>
    <w:p w:rsidRDefault="00FE7801" w:rsidP="00FE7801" w:rsidR="00FE7801">
      <w:pPr>
        <w:tabs>
          <w:tab w:pos="1260" w:val="left"/>
        </w:tabs>
        <w:spacing w:after="0"/>
        <w:jc w:val="center"/>
      </w:pPr>
      <w:r>
        <w:t>U Varaždinu, 06. rujna 2016. godine</w:t>
      </w:r>
    </w:p>
    <w:p w:rsidRDefault="00FE7801" w:rsidP="00FE7801" w:rsidR="00FE7801">
      <w:pPr>
        <w:tabs>
          <w:tab w:pos="1260" w:val="left"/>
        </w:tabs>
        <w:spacing w:after="0"/>
        <w:jc w:val="center"/>
      </w:pPr>
    </w:p>
    <w:p w:rsidRDefault="00FE7801" w:rsidP="00FE7801" w:rsidR="00FE7801">
      <w:pPr>
        <w:tabs>
          <w:tab w:pos="1260" w:val="left"/>
        </w:tabs>
        <w:spacing w:after="0"/>
        <w:jc w:val="both"/>
      </w:pPr>
    </w:p>
    <w:p w:rsidRDefault="00FE7801" w:rsidP="00FE7801" w:rsidR="00FE7801">
      <w:pPr>
        <w:tabs>
          <w:tab w:pos="1260" w:val="left"/>
        </w:tabs>
        <w:spacing w:after="0"/>
        <w:jc w:val="both"/>
      </w:pPr>
      <w:r>
        <w:tab/>
      </w:r>
    </w:p>
    <w:p w:rsidRDefault="00FE7801" w:rsidP="00FE7801" w:rsidR="00FE7801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E7801" w:rsidP="00FE7801" w:rsidR="00FE7801">
      <w:pPr>
        <w:tabs>
          <w:tab w:pos="1260" w:val="left"/>
        </w:tabs>
        <w:spacing w:after="0"/>
        <w:jc w:val="both"/>
      </w:pPr>
    </w:p>
    <w:p w:rsidRDefault="00FE7801" w:rsidP="00FE7801" w:rsidR="00FE7801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FE7801" w:rsidP="00FE7801" w:rsidR="00FE7801">
      <w:pPr>
        <w:tabs>
          <w:tab w:pos="1260" w:val="left"/>
        </w:tabs>
        <w:spacing w:after="0"/>
        <w:jc w:val="both"/>
      </w:pPr>
    </w:p>
    <w:p w:rsidRDefault="00FE7801" w:rsidP="00FE7801" w:rsidR="00FE7801">
      <w:pPr>
        <w:tabs>
          <w:tab w:pos="1260" w:val="left"/>
        </w:tabs>
        <w:spacing w:after="0"/>
        <w:jc w:val="both"/>
      </w:pPr>
    </w:p>
    <w:p w:rsidRDefault="00FE7801" w:rsidP="00FE7801" w:rsidR="00FE7801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FE7801" w:rsidP="00FE7801" w:rsidR="00FE7801">
      <w:pPr>
        <w:tabs>
          <w:tab w:pos="1260" w:val="left"/>
        </w:tabs>
        <w:spacing w:after="0"/>
        <w:jc w:val="both"/>
      </w:pPr>
    </w:p>
    <w:p w:rsidRDefault="00FE7801" w:rsidP="00FE7801" w:rsidR="00FE7801">
      <w:pPr>
        <w:tabs>
          <w:tab w:pos="1260" w:val="left"/>
        </w:tabs>
        <w:spacing w:after="0"/>
        <w:jc w:val="both"/>
      </w:pPr>
    </w:p>
    <w:p w:rsidRDefault="00FE7801" w:rsidP="00FE7801" w:rsidR="00FE7801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FE7801" w:rsidP="00FE7801" w:rsidR="00FE7801">
      <w:pPr>
        <w:tabs>
          <w:tab w:pos="1260" w:val="left"/>
        </w:tabs>
        <w:spacing w:after="0"/>
        <w:jc w:val="both"/>
      </w:pPr>
    </w:p>
    <w:p w:rsidRDefault="00FE7801" w:rsidP="00FE7801" w:rsidR="00FE7801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FE7801" w:rsidP="00FE7801" w:rsidR="00FE7801">
      <w:pPr>
        <w:tabs>
          <w:tab w:pos="1260" w:val="left"/>
        </w:tabs>
        <w:spacing w:after="0"/>
        <w:jc w:val="both"/>
      </w:pPr>
    </w:p>
    <w:p w:rsidRDefault="00FE7801" w:rsidP="00FE7801" w:rsidR="00FE7801">
      <w:pPr>
        <w:tabs>
          <w:tab w:pos="1260" w:val="left"/>
        </w:tabs>
        <w:spacing w:after="0"/>
        <w:jc w:val="both"/>
      </w:pPr>
    </w:p>
    <w:p w:rsidRDefault="00FE7801" w:rsidP="00FE7801" w:rsidR="00FE7801">
      <w:pPr>
        <w:tabs>
          <w:tab w:pos="1260" w:val="left"/>
        </w:tabs>
        <w:spacing w:after="0"/>
        <w:jc w:val="both"/>
      </w:pPr>
    </w:p>
    <w:p w:rsidRDefault="00FE7801" w:rsidP="00FE7801" w:rsidR="00FE7801">
      <w:pPr>
        <w:tabs>
          <w:tab w:pos="1260" w:val="left"/>
        </w:tabs>
        <w:spacing w:after="0"/>
        <w:jc w:val="both"/>
      </w:pPr>
    </w:p>
    <w:p w:rsidRDefault="00FE7801" w:rsidP="00FE7801" w:rsidR="00FE7801">
      <w:pPr>
        <w:spacing w:after="0"/>
        <w:jc w:val="both"/>
      </w:pPr>
      <w:r>
        <w:t xml:space="preserve"> DNA: 1. Stečajni upravitelj Stanko Makar, dipl. oec. iz Ludbrega, Petra Zrinskog 3</w:t>
      </w:r>
    </w:p>
    <w:p w:rsidRDefault="00FE7801" w:rsidP="00FE7801" w:rsidR="00FE7801">
      <w:pPr>
        <w:spacing w:after="0"/>
        <w:jc w:val="both"/>
      </w:pPr>
      <w:r>
        <w:t xml:space="preserve">            2. ŽDO Varaždin, građansko-upravni odjel</w:t>
      </w:r>
    </w:p>
    <w:p w:rsidRDefault="00FE7801" w:rsidP="00FE7801" w:rsidR="00FE7801">
      <w:pPr>
        <w:spacing w:after="0"/>
        <w:jc w:val="both"/>
      </w:pPr>
      <w:r>
        <w:t xml:space="preserve">            3. Hypo Alpe-Adria-Bank d.d. Zagreb, Slavonska avenija 6</w:t>
      </w:r>
    </w:p>
    <w:p w:rsidRDefault="00FE7801" w:rsidP="00FE7801" w:rsidR="00FE7801">
      <w:pPr>
        <w:spacing w:after="0"/>
        <w:jc w:val="both"/>
      </w:pPr>
      <w:r>
        <w:t xml:space="preserve">            4. H-ABDUCO d.o.o. Zagreb, Slavonska avenija 6a</w:t>
      </w:r>
    </w:p>
    <w:p w:rsidRDefault="00FE7801" w:rsidP="00FE7801" w:rsidR="00FE7801">
      <w:pPr>
        <w:spacing w:after="0"/>
        <w:jc w:val="both"/>
      </w:pPr>
      <w:r>
        <w:t xml:space="preserve">            5. Erste &amp; Steiermärkische bank d.d., po pun. Daliboru Divić, odvjetniku iz ZOU </w:t>
      </w:r>
    </w:p>
    <w:p w:rsidRDefault="00FE7801" w:rsidP="00FE7801" w:rsidR="00FE7801">
      <w:pPr>
        <w:spacing w:after="0"/>
        <w:jc w:val="both"/>
      </w:pPr>
      <w:r>
        <w:t xml:space="preserve">               Krivačić, Divić i Rajković iz Bjelovara, A. K. Miošića 19</w:t>
      </w:r>
    </w:p>
    <w:p w:rsidRDefault="00FE7801" w:rsidP="00FE7801" w:rsidR="00FE7801">
      <w:pPr>
        <w:spacing w:after="0"/>
        <w:jc w:val="both"/>
      </w:pPr>
      <w:r>
        <w:t xml:space="preserve">            6. B2 KAPITAL d.o.o. Zagreb, Radnička cesta 41</w:t>
      </w:r>
    </w:p>
    <w:p w:rsidRDefault="00FE7801" w:rsidP="00FE7801" w:rsidR="00FE7801">
      <w:pPr>
        <w:spacing w:after="0"/>
        <w:jc w:val="both"/>
      </w:pPr>
      <w:r>
        <w:t xml:space="preserve">            7. e-Oglasna ploča ovoga suda </w:t>
      </w:r>
    </w:p>
    <w:p w:rsidRDefault="00FE7801" w:rsidP="00FE7801" w:rsidR="00FE7801">
      <w:pPr>
        <w:tabs>
          <w:tab w:pos="1260" w:val="left"/>
        </w:tabs>
        <w:spacing w:after="0"/>
        <w:jc w:val="both"/>
      </w:pPr>
    </w:p>
    <w:p w:rsidRDefault="00C32504" w:rsidP="00FE7801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504" w:rsidP="00537B78" w:rsidR="00C32504">
      <w:r>
        <w:separator/>
      </w:r>
    </w:p>
  </w:endnote>
  <w:endnote w:id="0" w:type="continuationSeparator">
    <w:p w:rsidRDefault="00C32504" w:rsidP="00537B78" w:rsidR="00C325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504" w:rsidP="00537B78" w:rsidR="00C32504">
      <w:r>
        <w:separator/>
      </w:r>
    </w:p>
  </w:footnote>
  <w:footnote w:id="0" w:type="continuationSeparator">
    <w:p w:rsidRDefault="00C32504" w:rsidP="00537B78" w:rsidR="00C325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B47428"/>
    <w:multiLevelType w:val="hybridMultilevel"/>
    <w:tmpl w:val="5B3EB9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83C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504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E7801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FE7801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FE7801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8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St-91/2015-36</izvorni_sadrzaj>
    <derivirana_varijabla naziv="DomainObject.Oznaka_1">St-91/2015-36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STOČNE HRANE proizvodnja, trgovina i usluge d.o.o.</izvorni_sadrzaj>
    <derivirana_varijabla naziv="DomainObject.Predmet.ProtustrankaFormated_1">  TVORNICA STOČNE HRANE proizvodnja, trgovina i usluge d.o.o.</derivirana_varijabla>
  </DomainObject.Predmet.ProtustrankaFormated>
  <DomainObject.Predmet.ProtustrankaFormatedOIB>
    <izvorni_sadrzaj>  TVORNICA STOČNE HRANE proizvodnja, trgovina i usluge d.o.o., OIB 76325867397</izvorni_sadrzaj>
    <derivirana_varijabla naziv="DomainObject.Predmet.ProtustrankaFormatedOIB_1">  TVORNICA STOČNE HRANE proizvodnja, trgovina i usluge d.o.o., OIB 76325867397</derivirana_varijabla>
  </DomainObject.Predmet.ProtustrankaFormatedOIB>
  <DomainObject.Predmet.ProtustrankaFormatedWithAdress>
    <izvorni_sadrzaj> TVORNICA STOČNE HRANE proizvodnja, trgovina i usluge d.o.o., Kolodvorska 14, 48000 Koprivnica</izvorni_sadrzaj>
    <derivirana_varijabla naziv="DomainObject.Predmet.ProtustrankaFormatedWithAdress_1"> TVORNICA STOČNE HRANE proizvodnja, trgovina i usluge d.o.o., Kolodvorska 14, 48000 Koprivnica</derivirana_varijabla>
  </DomainObject.Predmet.ProtustrankaFormatedWithAdress>
  <DomainObject.Predmet.ProtustrankaFormatedWithAdressOIB>
    <izvorni_sadrzaj> TVORNICA STOČNE HRANE proizvodnja, trgovina i usluge d.o.o., OIB 76325867397, Kolodvorska 14, 48000 Koprivnica</izvorni_sadrzaj>
    <derivirana_varijabla naziv="DomainObject.Predmet.ProtustrankaFormatedWithAdressOIB_1"> TVORNICA STOČNE HRANE proizvodnja, trgovina i usluge d.o.o., OIB 76325867397, Kolodvorska 14, 48000 Koprivnica</derivirana_varijabla>
  </DomainObject.Predmet.ProtustrankaFormatedWithAdressOIB>
  <DomainObject.Predmet.ProtustrankaWithAdress>
    <izvorni_sadrzaj>TVORNICA STOČNE HRANE proizvodnja, trgovina i usluge d.o.o. Kolodvorska 14, 48000 Koprivnica</izvorni_sadrzaj>
    <derivirana_varijabla naziv="DomainObject.Predmet.ProtustrankaWithAdress_1">TVORNICA STOČNE HRANE proizvodnja, trgovina i usluge d.o.o. Kolodvorska 14, 48000 Koprivnica</derivirana_varijabla>
  </DomainObject.Predmet.ProtustrankaWithAdress>
  <DomainObject.Predmet.ProtustrankaWithAdressOIB>
    <izvorni_sadrzaj>TVORNICA STOČNE HRANE proizvodnja, trgovina i usluge d.o.o., OIB 76325867397, Kolodvorska 14, 48000 Koprivnica</izvorni_sadrzaj>
    <derivirana_varijabla naziv="DomainObject.Predmet.ProtustrankaWithAdressOIB_1">TVORNICA STOČNE HRANE proizvodnja, trgovina i usluge d.o.o., OIB 76325867397, Kolodvorska 14, 48000 Koprivnica</derivirana_varijabla>
  </DomainObject.Predmet.ProtustrankaWithAdressOIB>
  <DomainObject.Predmet.ProtustrankaNazivFormated>
    <izvorni_sadrzaj>TVORNICA STOČNE HRANE proizvodnja, trgovina i usluge d.o.o.</izvorni_sadrzaj>
    <derivirana_varijabla naziv="DomainObject.Predmet.ProtustrankaNazivFormated_1">TVORNICA STOČNE HRANE proizvodnja, trgovina i usluge d.o.o.</derivirana_varijabla>
  </DomainObject.Predmet.ProtustrankaNazivFormated>
  <DomainObject.Predmet.ProtustrankaNazivFormatedOIB>
    <izvorni_sadrzaj>TVORNICA STOČNE HRANE proizvodnja, trgovina i usluge d.o.o., OIB 76325867397</izvorni_sadrzaj>
    <derivirana_varijabla naziv="DomainObject.Predmet.ProtustrankaNazivFormatedOIB_1">TVORNICA STOČNE HRANE proizvodnja, trgovina i usluge d.o.o., OIB 76325867397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Dolenec zastupanog po punomoćniku odvj., Damir Barišić, iz ZOU; Ivan Seretin zastupanog po punomoćniku odvj., Damir Barišić, iz ZOU; Vladimir Glavica zastupanog po punomoćniku odvj., Damir Barišić, iz ZOU</izvorni_sadrzaj>
    <derivirana_varijabla naziv="DomainObject.Predmet.StrankaFormated_1">  Marko Dolenec zastupanog po punomoćniku odvj., Damir Barišić, iz ZOU; Ivan Seretin zastupanog po punomoćniku odvj., Damir Barišić, iz ZOU; Vladimir Glavica zastupanog po punomoćniku odvj., Damir Barišić, iz ZOU</derivirana_varijabla>
  </DomainObject.Predmet.StrankaFormated>
  <DomainObject.Predmet.StrankaFormatedOIB>
    <izvorni_sadrzaj>  Marko Dolenec, OIB 79564271060 zastupanog po punomoćniku odvj., Damir Barišić, iz ZOU; Ivan Seretin, OIB 75540711975 zastupanog po punomoćniku odvj., Damir Barišić, iz ZOU; Vladimir Glavica, OIB 59559779068 zastupanog po punomoćniku odvj., Damir Barišić, iz ZOU</izvorni_sadrzaj>
    <derivirana_varijabla naziv="DomainObject.Predmet.StrankaFormatedOIB_1">  Marko Dolenec, OIB 79564271060 zastupanog po punomoćniku odvj., Damir Barišić, iz ZOU; Ivan Seretin, OIB 75540711975 zastupanog po punomoćniku odvj., Damir Barišić, iz ZOU; Vladimir Glavica, OIB 59559779068 zastupanog po punomoćniku odvj., Damir Barišić, iz ZOU</derivirana_varijabla>
  </DomainObject.Predmet.StrankaFormatedOIB>
  <DomainObject.Predmet.StrankaFormatedWithAdress>
    <izvorni_sadrzaj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izvorni_sadrzaj>
    <derivirana_varijabla naziv="DomainObject.Predmet.StrankaFormatedWithAdress_1"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derivirana_varijabla>
  </DomainObject.Predmet.StrankaFormatedWithAdress>
  <DomainObject.Predmet.StrankaFormatedWithAdressOIB>
    <izvorni_sadrzaj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izvorni_sadrzaj>
    <derivirana_varijabla naziv="DomainObject.Predmet.StrankaFormatedWithAdressOIB_1"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derivirana_varijabla>
  </DomainObject.Predmet.StrankaFormatedWithAdressOIB>
  <DomainObject.Predmet.StrankaWithAdress>
    <izvorni_sadrzaj>Marko Dolenec Viteza Trnskog 6,48350 Novigrad Podravski,Ivan Seretin Rudarska 4,48000 Draganovec,Vladimir Glavica Tina Ujevića 38,48000 Koprivnica</izvorni_sadrzaj>
    <derivirana_varijabla naziv="DomainObject.Predmet.StrankaWithAdress_1">Marko Dolenec Viteza Trnskog 6,48350 Novigrad Podravski,Ivan Seretin Rudarska 4,48000 Draganovec,Vladimir Glavica Tina Ujevića 38,48000 Koprivnica</derivirana_varijabla>
  </DomainObject.Predmet.StrankaWithAdress>
  <DomainObject.Predmet.StrankaWithAdressOIB>
    <izvorni_sadrzaj>Marko Dolenec, OIB 79564271060, Viteza Trnskog 6,48350 Novigrad Podravski,Ivan Seretin, OIB 75540711975, Rudarska 4,48000 Draganovec,Vladimir Glavica, OIB 59559779068, Tina Ujevića 38,48000 Koprivnica</izvorni_sadrzaj>
    <derivirana_varijabla naziv="DomainObject.Predmet.StrankaWithAdressOIB_1">Marko Dolenec, OIB 79564271060, Viteza Trnskog 6,48350 Novigrad Podravski,Ivan Seretin, OIB 75540711975, Rudarska 4,48000 Draganovec,Vladimir Glavica, OIB 59559779068, Tina Ujevića 38,48000 Koprivnica</derivirana_varijabla>
  </DomainObject.Predmet.StrankaWithAdressOIB>
  <DomainObject.Predmet.StrankaNazivFormated>
    <izvorni_sadrzaj>Marko Dolenec,Ivan Seretin,Vladimir Glavica</izvorni_sadrzaj>
    <derivirana_varijabla naziv="DomainObject.Predmet.StrankaNazivFormated_1">Marko Dolenec,Ivan Seretin,Vladimir Glavica</derivirana_varijabla>
  </DomainObject.Predmet.StrankaNazivFormated>
  <DomainObject.Predmet.StrankaNazivFormatedOIB>
    <izvorni_sadrzaj>Marko Dolenec, OIB 79564271060,Ivan Seretin, OIB 75540711975,Vladimir Glavica, OIB 59559779068</izvorni_sadrzaj>
    <derivirana_varijabla naziv="DomainObject.Predmet.StrankaNazivFormatedOIB_1">Marko Dolenec, OIB 79564271060,Ivan Seretin, OIB 75540711975,Vladimir Glavica, OIB 59559779068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izvorni_sadrzaj>
    <derivirana_varijabla naziv="DomainObject.Predmet.StrankaListFormated_1"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derivirana_varijabla>
  </DomainObject.Predmet.StrankaListFormated>
  <DomainObject.Predmet.StrankaListFormatedOIB>
    <izvorni_sadrzaj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izvorni_sadrzaj>
    <derivirana_varijabla naziv="DomainObject.Predmet.StrankaListFormatedOIB_1"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derivirana_varijabla>
  </DomainObject.Predmet.StrankaListFormatedOIB>
  <DomainObject.Predmet.StrankaListFormatedWithAdress>
    <izvorni_sadrzaj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izvorni_sadrzaj>
    <derivirana_varijabla naziv="DomainObject.Predmet.StrankaListFormatedWithAdress_1"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derivirana_varijabla>
  </DomainObject.Predmet.StrankaListFormatedWithAdress>
  <DomainObject.Predmet.StrankaListFormatedWithAdressOIB>
    <izvorni_sadrzaj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izvorni_sadrzaj>
    <derivirana_varijabla naziv="DomainObject.Predmet.StrankaListFormatedWithAdressOIB_1"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derivirana_varijabla>
  </DomainObject.Predmet.StrankaListFormatedWithAdressOIB>
  <DomainObject.Predmet.StrankaListNazivFormated>
    <izvorni_sadrzaj>
      <item>Marko Dolenec</item>
      <item>Ivan Seretin</item>
      <item>Vladimir Glavica</item>
    </izvorni_sadrzaj>
    <derivirana_varijabla naziv="DomainObject.Predmet.StrankaListNazivFormated_1">
      <item>Marko Dolenec</item>
      <item>Ivan Seretin</item>
      <item>Vladimir Glavica</item>
    </derivirana_varijabla>
  </DomainObject.Predmet.StrankaListNazivFormated>
  <DomainObject.Predmet.StrankaListNazivFormatedOIB>
    <izvorni_sadrzaj>
      <item>Marko Dolenec, OIB 79564271060</item>
      <item>Ivan Seretin, OIB 75540711975</item>
      <item>Vladimir Glavica, OIB 59559779068</item>
    </izvorni_sadrzaj>
    <derivirana_varijabla naziv="DomainObject.Predmet.StrankaListNazivFormatedOIB_1">
      <item>Marko Dolenec, OIB 79564271060</item>
      <item>Ivan Seretin, OIB 75540711975</item>
      <item>Vladimir Glavica, OIB 59559779068</item>
    </derivirana_varijabla>
  </DomainObject.Predmet.StrankaListNazivFormatedOIB>
  <DomainObject.Predmet.ProtuStrankaListFormated>
    <izvorni_sadrzaj>
      <item>TVORNICA STOČNE HRANE proizvodnja, trgovina i usluge d.o.o.</item>
    </izvorni_sadrzaj>
    <derivirana_varijabla naziv="DomainObject.Predmet.ProtuStrankaListFormated_1">
      <item>TVORNICA STOČNE HRANE proizvodnja, trgovina i usluge d.o.o.</item>
    </derivirana_varijabla>
  </DomainObject.Predmet.ProtuStrankaListFormated>
  <DomainObject.Predmet.ProtuStrankaListFormatedOIB>
    <izvorni_sadrzaj>
      <item>TVORNICA STOČNE HRANE proizvodnja, trgovina i usluge d.o.o., OIB 76325867397</item>
    </izvorni_sadrzaj>
    <derivirana_varijabla naziv="DomainObject.Predmet.ProtuStrankaListFormatedOIB_1">
      <item>TVORNICA STOČNE HRANE proizvodnja, trgovina i usluge d.o.o., OIB 76325867397</item>
    </derivirana_varijabla>
  </DomainObject.Predmet.ProtuStrankaListFormatedOIB>
  <DomainObject.Predmet.ProtuStrankaListFormatedWithAdress>
    <izvorni_sadrzaj>
      <item>TVORNICA STOČNE HRANE proizvodnja, trgovina i usluge d.o.o., Kolodvorska 14, 48000 Koprivnica</item>
    </izvorni_sadrzaj>
    <derivirana_varijabla naziv="DomainObject.Predmet.ProtuStrankaListFormatedWithAdress_1">
      <item>TVORNICA STOČNE HRANE proizvodnja, trgovina i usluge d.o.o., Kolodvorska 14, 48000 Koprivnica</item>
    </derivirana_varijabla>
  </DomainObject.Predmet.ProtuStrankaListFormatedWithAdress>
  <DomainObject.Predmet.ProtuStrankaListFormatedWithAdressOIB>
    <izvorni_sadrzaj>
      <item>TVORNICA STOČNE HRANE proizvodnja, trgovina i usluge d.o.o., OIB 76325867397, Kolodvorska 14, 48000 Koprivnica</item>
    </izvorni_sadrzaj>
    <derivirana_varijabla naziv="DomainObject.Predmet.ProtuStrankaListFormatedWithAdressOIB_1">
      <item>TVORNICA STOČNE HRANE proizvodnja, trgovina i usluge d.o.o., OIB 76325867397, Kolodvorska 14, 48000 Koprivnica</item>
    </derivirana_varijabla>
  </DomainObject.Predmet.ProtuStrankaListFormatedWithAdressOIB>
  <DomainObject.Predmet.ProtuStrankaListNazivFormated>
    <izvorni_sadrzaj>
      <item>TVORNICA STOČNE HRANE proizvodnja, trgovina i usluge d.o.o.</item>
    </izvorni_sadrzaj>
    <derivirana_varijabla naziv="DomainObject.Predmet.ProtuStrankaListNazivFormated_1">
      <item>TVORNICA STOČNE HRANE proizvodnja, trgovina i usluge d.o.o.</item>
    </derivirana_varijabla>
  </DomainObject.Predmet.ProtuStrankaListNazivFormated>
  <DomainObject.Predmet.ProtuStrankaListNazivFormatedOIB>
    <izvorni_sadrzaj>
      <item>TVORNICA STOČNE HRANE proizvodnja, trgovina i usluge d.o.o., OIB 76325867397</item>
    </izvorni_sadrzaj>
    <derivirana_varijabla naziv="DomainObject.Predmet.ProtuStrankaListNazivFormatedOIB_1">
      <item>TVORNICA STOČNE HRANE proizvodnja, trgovina i usluge d.o.o., OIB 76325867397</item>
    </derivirana_varijabla>
  </DomainObject.Predmet.ProtuStrankaListNazivFormatedOIB>
  <DomainObject.Predmet.OstaliListFormated>
    <izvorni_sadrzaj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</izvorni_sadrzaj>
    <derivirana_varijabla naziv="DomainObject.Predmet.OstaliListFormated_1"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</derivirana_varijabla>
  </DomainObject.Predmet.OstaliListFormated>
  <DomainObject.Predmet.OstaliListFormatedOIB>
    <izvorni_sadrzaj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</izvorni_sadrzaj>
    <derivirana_varijabla naziv="DomainObject.Predmet.OstaliListFormatedOIB_1"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</izvorni_sadrzaj>
    <derivirana_varijabla naziv="DomainObject.Predmet.OstaliListFormatedWithAdress_1"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</izvorni_sadrzaj>
    <derivirana_varijabla naziv="DomainObject.Predmet.OstaliListNazivFormated_1"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</derivirana_varijabla>
  </DomainObject.Predmet.OstaliListNazivFormated>
  <DomainObject.Predmet.OstaliListNazivFormatedOIB>
    <izvorni_sadrzaj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</izvorni_sadrzaj>
    <derivirana_varijabla naziv="DomainObject.Predmet.OstaliListNazivFormatedOIB_1"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St-91/2015-36</izvorni_sadrzaj>
    <derivirana_varijabla naziv="DomainObject.PoslovniBrojDokumenta_1">St-91/2015-36</derivirana_varijabla>
  </DomainObject.PoslovniBrojDokumenta>
  <DomainObject.Predmet.StrankaIDrugi>
    <izvorni_sadrzaj>Marko Dolenec i dr.</izvorni_sadrzaj>
    <derivirana_varijabla naziv="DomainObject.Predmet.StrankaIDrugi_1">Marko Dolenec i dr.</derivirana_varijabla>
  </DomainObject.Predmet.StrankaIDrugi>
  <DomainObject.Predmet.ProtustrankaIDrugi>
    <izvorni_sadrzaj>TVORNICA STOČNE HRANE proizvodnja, trgovina i usluge d.o.o.</izvorni_sadrzaj>
    <derivirana_varijabla naziv="DomainObject.Predmet.ProtustrankaIDrugi_1">TVORNICA STOČNE HRANE proizvodnja, trgovina i usluge d.o.o.</derivirana_varijabla>
  </DomainObject.Predmet.ProtustrankaIDrugi>
  <DomainObject.Predmet.StrankaIDrugiAdressOIB>
    <izvorni_sadrzaj>Marko Dolenec, OIB 79564271060, Viteza Trnskog 6, 48350 Novigrad Podravski i dr.</izvorni_sadrzaj>
    <derivirana_varijabla naziv="DomainObject.Predmet.StrankaIDrugiAdressOIB_1">Marko Dolenec, OIB 79564271060, Viteza Trnskog 6, 48350 Novigrad Podravski i dr.</derivirana_varijabla>
  </DomainObject.Predmet.StrankaIDrugiAdressOIB>
  <DomainObject.Predmet.ProtustrankaIDrugiAdressOIB>
    <izvorni_sadrzaj>TVORNICA STOČNE HRANE proizvodnja, trgovina i usluge d.o.o., OIB 76325867397, Kolodvorska 14, 48000 Koprivnica</izvorni_sadrzaj>
    <derivirana_varijabla naziv="DomainObject.Predmet.ProtustrankaIDrugiAdressOIB_1">TVORNICA STOČNE HRANE proizvodnja, trgovina i usluge d.o.o., OIB 76325867397, Kolodvorska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</izvorni_sadrzaj>
    <derivirana_varijabla naziv="DomainObject.Predmet.SudioniciListNaziv_1"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</derivirana_varijabla>
  </DomainObject.Predmet.SudioniciListNaziv>
  <DomainObject.Predmet.SudioniciListAdressOIB>
    <izvorni_sadrzaj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</izvorni_sadrzaj>
    <derivirana_varijabla naziv="DomainObject.Predmet.SudioniciListAdressOIB_1"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ADDE7F-7721-4D99-9A31-53B5886AA0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980</properties:Words>
  <properties:Characters>5321</properties:Characters>
  <properties:Lines>137</properties:Lines>
  <properties:Paragraphs>43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2016-09-06T08:05:00Z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St-91/2015-36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