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0fb3" w14:paraId="bd20fb3" w:rsidRDefault="00C24084" w:rsidP="00A27295" w:rsidR="004B741D">
      <w:pPr>
        <w:jc w:val="right"/>
        <w15:collapsed w:val="false"/>
      </w:pPr>
      <w:r>
        <w:t xml:space="preserve">6 </w:t>
      </w:r>
      <w:r w:rsidR="00DD2365">
        <w:t>Broj: St-</w:t>
      </w:r>
      <w:r w:rsidR="0049303E">
        <w:t>156</w:t>
      </w:r>
      <w:r w:rsidR="00F27F6F">
        <w:t>/18-</w:t>
      </w:r>
      <w:r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C24084">
        <w:t>FINA RC Osijek</w:t>
      </w:r>
      <w:r w:rsidR="00FB6D1F">
        <w:t xml:space="preserve"> za otvaranje stečajnog postupka nad dužnikom</w:t>
      </w:r>
      <w:r w:rsidR="00104779">
        <w:t xml:space="preserve"> </w:t>
      </w:r>
      <w:r w:rsidR="00E81B48">
        <w:rPr>
          <w:b/>
        </w:rPr>
        <w:t>KNJIGOVODSTVENI URED MATESA jd.o.o. Županja, Dr. F. Račkog 87, OIB: 04850530035, MBS: 030148889</w:t>
      </w:r>
      <w:r w:rsidR="0072710A">
        <w:t xml:space="preserve">, </w:t>
      </w:r>
      <w:r w:rsidR="003B4C28">
        <w:t xml:space="preserve">dana </w:t>
      </w:r>
      <w:r w:rsidR="00F4441C">
        <w:t>8.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>, Županja, Dr. F. Račkog 87, OIB: 31638213885</w:t>
      </w:r>
      <w:r w:rsidR="00DC051C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E81B48">
        <w:rPr>
          <w:b/>
        </w:rPr>
        <w:t>156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E81B48">
        <w:rPr>
          <w:b/>
        </w:rPr>
        <w:t>KNJIGOVODSTVENI URED MATESA jd.o.o. Županja, Dr. F. Račkog 87, OIB: 04850530035, MBS: 030148889</w:t>
      </w:r>
      <w:r w:rsidR="00E81B48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  <w:r w:rsidR="00DC051C">
        <w:rPr>
          <w:b/>
        </w:rPr>
        <w:t xml:space="preserve"> </w:t>
      </w:r>
      <w:r w:rsidR="00F4441C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 xml:space="preserve">, Županja, Dr. F. Račkog 87, OIB: 31638213885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>, Županja, Dr. F. Račkog 87, OIB: 31638213885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 xml:space="preserve">, Županja, Dr. F. Račkog 87, OIB: 31638213885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C24084" w:rsidP="00A55821" w:rsidR="00C24084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E81B48" w:rsidP="00E81B48" w:rsidR="00E81B48">
      <w:pPr>
        <w:jc w:val="right"/>
      </w:pPr>
      <w:r>
        <w:t>6 Broj: St-156/18-3</w:t>
      </w:r>
    </w:p>
    <w:p w:rsidRDefault="00833ACB" w:rsidP="00A55821" w:rsidR="00833ACB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F4441C" w:rsidP="00A55821" w:rsidR="00F444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>, Županja, Dr. F. Račkog 87, OIB: 31638213885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4441C">
        <w:t>8. ožujka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E81B48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81B48">
        <w:t>Matilda Matić-</w:t>
      </w:r>
      <w:proofErr w:type="spellStart"/>
      <w:r w:rsidR="00E81B48">
        <w:t>Pljasković</w:t>
      </w:r>
      <w:proofErr w:type="spellEnd"/>
      <w:r w:rsidR="00E81B48">
        <w:t>, Županja, Dr. F. Račkog 87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F4441C">
        <w:t>19.4.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DDE" w:rsidR="00283DDE">
      <w:r>
        <w:separator/>
      </w:r>
    </w:p>
  </w:endnote>
  <w:endnote w:id="0" w:type="continuationSeparator">
    <w:p w:rsidRDefault="00283DDE" w:rsidR="00283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DDE" w:rsidR="00283DDE">
      <w:r>
        <w:separator/>
      </w:r>
    </w:p>
  </w:footnote>
  <w:footnote w:id="0" w:type="continuationSeparator">
    <w:p w:rsidRDefault="00283DDE" w:rsidR="00283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438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72B6E"/>
    <w:rsid w:val="00283DD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303E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1557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5447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438C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051C"/>
    <w:rsid w:val="00DC7BF5"/>
    <w:rsid w:val="00DD2365"/>
    <w:rsid w:val="00DE2549"/>
    <w:rsid w:val="00DE3087"/>
    <w:rsid w:val="00DE58F9"/>
    <w:rsid w:val="00E1321F"/>
    <w:rsid w:val="00E16539"/>
    <w:rsid w:val="00E33E37"/>
    <w:rsid w:val="00E430E2"/>
    <w:rsid w:val="00E55AA4"/>
    <w:rsid w:val="00E73CF8"/>
    <w:rsid w:val="00E81B4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3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3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KNJIGOVODSTVENI URED MATESA  jednostavno društvo s ograničenom odgovornošću za usluge</izvorni_sadrzaj>
    <derivirana_varijabla naziv="DomainObject.Predmet.ProtustrankaFormated_1">  KNJIGOVODSTVENI URED MATESA  jednostavno društvo s ograničenom odgovornošću za usluge</derivirana_varijabla>
  </DomainObject.Predmet.ProtustrankaFormated>
  <DomainObject.Predmet.ProtustrankaFormatedOIB>
    <izvorni_sadrzaj>  KNJIGOVODSTVENI URED MATESA  jednostavno društvo s ograničenom odgovornošću za usluge, OIB 04850530035</izvorni_sadrzaj>
    <derivirana_varijabla naziv="DomainObject.Predmet.ProtustrankaFormatedOIB_1">  KNJIGOVODSTVENI URED MATESA  jednostavno društvo s ograničenom odgovornošću za usluge, OIB 04850530035</derivirana_varijabla>
  </DomainObject.Predmet.ProtustrankaFormatedOIB>
  <DomainObject.Predmet.ProtustrankaFormatedWithAdress>
    <izvorni_sadrzaj> KNJIGOVODSTVENI URED MATESA  jednostavno društvo s ograničenom odgovornošću za usluge, Dr. Franje Račkog 87, 32270 Županja</izvorni_sadrzaj>
    <derivirana_varijabla naziv="DomainObject.Predmet.ProtustrankaFormatedWithAdress_1"> KNJIGOVODSTVENI URED MATESA  jednostavno društvo s ograničenom odgovornošću za usluge, Dr. Franje Račkog 87, 32270 Županja</derivirana_varijabla>
  </DomainObject.Predmet.ProtustrankaFormatedWithAdress>
  <DomainObject.Predmet.ProtustrankaFormatedWithAdressOIB>
    <izvorni_sadrzaj> KNJIGOVODSTVENI URED MATESA  jednostavno društvo s ograničenom odgovornošću za usluge, OIB 04850530035, Dr. Franje Račkog 87, 32270 Županja</izvorni_sadrzaj>
    <derivirana_varijabla naziv="DomainObject.Predmet.ProtustrankaFormatedWithAdressOIB_1"> KNJIGOVODSTVENI URED MATESA  jednostavno društvo s ograničenom odgovornošću za usluge, OIB 04850530035, Dr. Franje Račkog 87, 32270 Županja</derivirana_varijabla>
  </DomainObject.Predmet.ProtustrankaFormatedWithAdressOIB>
  <DomainObject.Predmet.ProtustrankaWithAdress>
    <izvorni_sadrzaj>KNJIGOVODSTVENI URED MATESA  jednostavno društvo s ograničenom odgovornošću za usluge Dr. Franje Račkog 87, 32270 Županja</izvorni_sadrzaj>
    <derivirana_varijabla naziv="DomainObject.Predmet.ProtustrankaWithAdress_1">KNJIGOVODSTVENI URED MATESA  jednostavno društvo s ograničenom odgovornošću za usluge Dr. Franje Račkog 87, 32270 Županja</derivirana_varijabla>
  </DomainObject.Predmet.ProtustrankaWithAdress>
  <DomainObject.Predmet.ProtustrankaWithAdressOIB>
    <izvorni_sadrzaj>KNJIGOVODSTVENI URED MATESA  jednostavno društvo s ograničenom odgovornošću za usluge, OIB 04850530035, Dr. Franje Račkog 87, 32270 Županja</izvorni_sadrzaj>
    <derivirana_varijabla naziv="DomainObject.Predmet.ProtustrankaWithAdressOIB_1">KNJIGOVODSTVENI URED MATESA  jednostavno društvo s ograničenom odgovornošću za usluge, OIB 04850530035, Dr. Franje Račkog 87, 32270 Županja</derivirana_varijabla>
  </DomainObject.Predmet.ProtustrankaWithAdressOIB>
  <DomainObject.Predmet.ProtustrankaNazivFormated>
    <izvorni_sadrzaj>KNJIGOVODSTVENI URED MATESA  jednostavno društvo s ograničenom odgovornošću za usluge</izvorni_sadrzaj>
    <derivirana_varijabla naziv="DomainObject.Predmet.ProtustrankaNazivFormated_1">KNJIGOVODSTVENI URED MATESA  jednostavno društvo s ograničenom odgovornošću za usluge</derivirana_varijabla>
  </DomainObject.Predmet.ProtustrankaNazivFormated>
  <DomainObject.Predmet.ProtustrankaNazivFormatedOIB>
    <izvorni_sadrzaj>KNJIGOVODSTVENI URED MATESA  jednostavno društvo s ograničenom odgovornošću za usluge, OIB 04850530035</izvorni_sadrzaj>
    <derivirana_varijabla naziv="DomainObject.Predmet.ProtustrankaNazivFormatedOIB_1">KNJIGOVODSTVENI URED MATESA  jednostavno društvo s ograničenom odgovornošću za usluge, OIB 04850530035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KNJIGOVODSTVENI URED MATESA  jednostavno društvo s ograničenom odgovornošću za usluge</item>
    </izvorni_sadrzaj>
    <derivirana_varijabla naziv="DomainObject.Predmet.ProtuStrankaListFormated_1">
      <item>KNJIGOVODSTVENI URED MATESA  jednostavno društvo s ograničenom odgovornošću za usluge</item>
    </derivirana_varijabla>
  </DomainObject.Predmet.ProtuStrankaListFormated>
  <DomainObject.Predmet.ProtuStrankaListFormatedOIB>
    <izvorni_sadrzaj>
      <item>KNJIGOVODSTVENI URED MATESA  jednostavno društvo s ograničenom odgovornošću za usluge, OIB 04850530035</item>
    </izvorni_sadrzaj>
    <derivirana_varijabla naziv="DomainObject.Predmet.ProtuStrankaListFormatedOIB_1">
      <item>KNJIGOVODSTVENI URED MATESA  jednostavno društvo s ograničenom odgovornošću za usluge, OIB 04850530035</item>
    </derivirana_varijabla>
  </DomainObject.Predmet.ProtuStrankaListFormatedOIB>
  <DomainObject.Predmet.ProtuStrankaListFormatedWithAdress>
    <izvorni_sadrzaj>
      <item>KNJIGOVODSTVENI URED MATESA  jednostavno društvo s ograničenom odgovornošću za usluge, Dr. Franje Račkog 87, 32270 Županja</item>
    </izvorni_sadrzaj>
    <derivirana_varijabla naziv="DomainObject.Predmet.ProtuStrankaListFormatedWithAdress_1">
      <item>KNJIGOVODSTVENI URED MATESA  jednostavno društvo s ograničenom odgovornošću za usluge, Dr. Franje Račkog 87, 32270 Županja</item>
    </derivirana_varijabla>
  </DomainObject.Predmet.ProtuStrankaListFormatedWithAdress>
  <DomainObject.Predmet.ProtuStrankaListFormatedWithAdressOIB>
    <izvorni_sadrzaj>
      <item>KNJIGOVODSTVENI URED MATESA  jednostavno društvo s ograničenom odgovornošću za usluge, OIB 04850530035, Dr. Franje Račkog 87, 32270 Županja</item>
    </izvorni_sadrzaj>
    <derivirana_varijabla naziv="DomainObject.Predmet.ProtuStrankaListFormatedWithAdressOIB_1">
      <item>KNJIGOVODSTVENI URED MATESA  jednostavno društvo s ograničenom odgovornošću za usluge, OIB 04850530035, Dr. Franje Račkog 87, 32270 Županja</item>
    </derivirana_varijabla>
  </DomainObject.Predmet.ProtuStrankaListFormatedWithAdressOIB>
  <DomainObject.Predmet.ProtuStrankaListNazivFormated>
    <izvorni_sadrzaj>
      <item>KNJIGOVODSTVENI URED MATESA  jednostavno društvo s ograničenom odgovornošću za usluge</item>
    </izvorni_sadrzaj>
    <derivirana_varijabla naziv="DomainObject.Predmet.ProtuStrankaListNazivFormated_1">
      <item>KNJIGOVODSTVENI URED MATESA  jednostavno društvo s ograničenom odgovornošću za usluge</item>
    </derivirana_varijabla>
  </DomainObject.Predmet.ProtuStrankaListNazivFormated>
  <DomainObject.Predmet.ProtuStrankaListNazivFormatedOIB>
    <izvorni_sadrzaj>
      <item>KNJIGOVODSTVENI URED MATESA  jednostavno društvo s ograničenom odgovornošću za usluge, OIB 04850530035</item>
    </izvorni_sadrzaj>
    <derivirana_varijabla naziv="DomainObject.Predmet.ProtuStrankaListNazivFormatedOIB_1">
      <item>KNJIGOVODSTVENI URED MATESA  jednostavno društvo s ograničenom odgovornošću za usluge, OIB 04850530035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KNJIGOVODSTVENI URED MATESA  jednostavno društvo s ograničenom odgovornošću za usluge</izvorni_sadrzaj>
    <derivirana_varijabla naziv="DomainObject.Predmet.ProtustrankaIDrugi_1">KNJIGOVODSTVENI URED MATESA 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KNJIGOVODSTVENI URED MATESA  jednostavno društvo s ograničenom odgovornošću za usluge, OIB 04850530035, Dr. Franje Račkog 87, 32270 Županja</izvorni_sadrzaj>
    <derivirana_varijabla naziv="DomainObject.Predmet.ProtustrankaIDrugiAdressOIB_1">KNJIGOVODSTVENI URED MATESA  jednostavno društvo s ograničenom odgovornošću za usluge, OIB 04850530035, Dr. Franje Račkog 87,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KNJIGOVODSTVENI URED MATESA  jednostavno društvo s ograničenom odgovornošću za usluge</item>
    </izvorni_sadrzaj>
    <derivirana_varijabla naziv="DomainObject.Predmet.SudioniciListNaziv_1">
      <item>FINA RC OSIJEK</item>
      <item>KNJIGOVODSTVENI URED MATESA  jednostavno društvo s ograničenom odgovornošću za usluge</item>
    </derivirana_varijabla>
  </DomainObject.Predmet.SudioniciListNaziv>
  <DomainObject.Predmet.SudioniciListAdressOIB>
    <izvorni_sadrzaj>
      <item>FINA RC OSIJEK, OIB 85821130368</item>
      <item>KNJIGOVODSTVENI URED MATESA  jednostavno društvo s ograničenom odgovornošću za usluge, OIB 04850530035, Dr. Franje Račkog 87,32270 Županja</item>
    </izvorni_sadrzaj>
    <derivirana_varijabla naziv="DomainObject.Predmet.SudioniciListAdressOIB_1">
      <item>FINA RC OSIJEK, OIB 85821130368</item>
      <item>KNJIGOVODSTVENI URED MATESA  jednostavno društvo s ograničenom odgovornošću za usluge, OIB 04850530035, Dr. Franje Račkog 87,32270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04850530035</item>
    </izvorni_sadrzaj>
    <derivirana_varijabla naziv="DomainObject.Predmet.SudioniciListNazivOIB_1">
      <item>, OIB 85821130368</item>
      <item>, OIB 04850530035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353EF-3178-4442-B548-7AFF0C1451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2489</properties:Characters>
  <properties:Lines>125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2018-02-15T07:27:00Z</dcterms:created>
  <dc:creator>hermanj</dc:creator>
  <cp:lastModifiedBy>Danijela Sekulić</cp:lastModifiedBy>
  <cp:lastPrinted>2018-03-08T09:49:00Z</cp:lastPrinted>
  <dcterms:modified xmlns:xsi="http://www.w3.org/2001/XMLSchema-instance" xsi:type="dcterms:W3CDTF">2018-03-08T09:50:00Z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