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246e" w14:paraId="1d0246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C308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C3084" w:rsidP="009C3084" w:rsidR="009C3084">
      <w:pPr>
        <w:pStyle w:val="Bezproreda"/>
      </w:pPr>
      <w:r>
        <w:t xml:space="preserve">  1 St-1038/2016-2</w:t>
      </w: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  <w:jc w:val="center"/>
      </w:pPr>
      <w:r>
        <w:t>R E P U B L I K A       H R V A T S K A</w:t>
      </w: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  <w:jc w:val="center"/>
      </w:pPr>
      <w:r>
        <w:t>R J E Š E N J E</w:t>
      </w: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  <w:r>
        <w:t xml:space="preserve">TRGOVAČKI SUD U BJELOVARU, po  sucu Branki Pleskalt,  u predmetu predlagatelja FINA RC ZAGREB, Podružnica Bjelovar,  protiv dužnika TRANSPORT HANNA  d.o.o. za prijevoz i usluge </w:t>
      </w:r>
      <w:proofErr w:type="spellStart"/>
      <w:r>
        <w:t>Budrovac</w:t>
      </w:r>
      <w:proofErr w:type="spellEnd"/>
      <w:r>
        <w:t xml:space="preserve"> </w:t>
      </w:r>
      <w:proofErr w:type="spellStart"/>
      <w:r>
        <w:t>Lukački</w:t>
      </w:r>
      <w:proofErr w:type="spellEnd"/>
      <w:r>
        <w:t xml:space="preserve"> 40, Lukač, OIB: 93946645901, dana 16. kolovoza  2016. godine</w:t>
      </w: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  <w:jc w:val="center"/>
      </w:pPr>
      <w:r>
        <w:t>r i j e š i o     j e</w:t>
      </w: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TRANSPORT HANNA  d.o.o. za prijevoz i usluge </w:t>
      </w:r>
      <w:proofErr w:type="spellStart"/>
      <w:r>
        <w:t>Budrovac</w:t>
      </w:r>
      <w:proofErr w:type="spellEnd"/>
      <w:r>
        <w:t xml:space="preserve"> </w:t>
      </w:r>
      <w:proofErr w:type="spellStart"/>
      <w:r>
        <w:t>Lukački</w:t>
      </w:r>
      <w:proofErr w:type="spellEnd"/>
      <w:r>
        <w:t xml:space="preserve"> 40, Lukač, OIB: 93946645901.</w:t>
      </w: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  <w:jc w:val="center"/>
      </w:pPr>
      <w:r>
        <w:t>23. rujna  2016. godine u 9,00 sati</w:t>
      </w: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9C3084" w:rsidP="009C3084" w:rsidR="009C3084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dužnika Dragana Horvat iz </w:t>
      </w:r>
      <w:proofErr w:type="spellStart"/>
      <w:r>
        <w:t>Budrovac</w:t>
      </w:r>
      <w:proofErr w:type="spellEnd"/>
      <w:r>
        <w:t xml:space="preserve"> </w:t>
      </w:r>
      <w:proofErr w:type="spellStart"/>
      <w:r>
        <w:t>Lukački</w:t>
      </w:r>
      <w:proofErr w:type="spellEnd"/>
      <w:r>
        <w:t xml:space="preserve"> 40.</w:t>
      </w: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  <w:r>
        <w:t xml:space="preserve">III Poziva se zastupnik po Zakonu dužnika Dragana Horvat iz </w:t>
      </w:r>
      <w:proofErr w:type="spellStart"/>
      <w:r>
        <w:t>Budrovca</w:t>
      </w:r>
      <w:proofErr w:type="spellEnd"/>
      <w:r>
        <w:t xml:space="preserve"> </w:t>
      </w:r>
      <w:proofErr w:type="spellStart"/>
      <w:r>
        <w:t>Lukačkog</w:t>
      </w:r>
      <w:proofErr w:type="spellEnd"/>
      <w:r>
        <w:t xml:space="preserve"> da u roku od 8 dana dostavi na spis ovjerovljeni popis imovine i obveza stečajnog dužnika. </w:t>
      </w: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  <w:jc w:val="center"/>
      </w:pPr>
      <w:r>
        <w:t>Obrazloženje</w:t>
      </w:r>
    </w:p>
    <w:p w:rsidRDefault="009C3084" w:rsidP="009C3084" w:rsidR="009C3084">
      <w:pPr>
        <w:pStyle w:val="Bezproreda"/>
      </w:pPr>
    </w:p>
    <w:p w:rsidRDefault="009C3084" w:rsidP="009C3084" w:rsidR="009C3084">
      <w:r>
        <w:lastRenderedPageBreak/>
        <w:t xml:space="preserve">Predlagatelj FINA RC Zagreb, Podružnica Bjelovar   je   dana 20.  lipnja 2016. godine   podnijela je   prijedlog za otvaranje stečajnog postupka nad  dužnikom  dužnika TRANSPORT HANNA  d.o.o. za prijevoz i usluge </w:t>
      </w:r>
      <w:proofErr w:type="spellStart"/>
      <w:r>
        <w:t>Budrovac</w:t>
      </w:r>
      <w:proofErr w:type="spellEnd"/>
      <w:r>
        <w:t xml:space="preserve"> </w:t>
      </w:r>
      <w:proofErr w:type="spellStart"/>
      <w:r>
        <w:t>Lukački</w:t>
      </w:r>
      <w:proofErr w:type="spellEnd"/>
      <w:r>
        <w:t xml:space="preserve"> 40, Lukač, OIB: 93946645901.</w:t>
      </w:r>
    </w:p>
    <w:p w:rsidRDefault="009C3084" w:rsidP="009C3084" w:rsidR="009C3084"/>
    <w:p w:rsidRDefault="009C3084" w:rsidP="009C3084" w:rsidR="009C3084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TRANSPORT HANNA  d.o.o. za prijevoz i usluge </w:t>
      </w:r>
      <w:proofErr w:type="spellStart"/>
      <w:r>
        <w:t>Budrovac</w:t>
      </w:r>
      <w:proofErr w:type="spellEnd"/>
      <w:r>
        <w:t xml:space="preserve"> </w:t>
      </w:r>
      <w:proofErr w:type="spellStart"/>
      <w:r>
        <w:t>Lukački</w:t>
      </w:r>
      <w:proofErr w:type="spellEnd"/>
      <w:r>
        <w:t xml:space="preserve"> 40, Lukač, OIB: 93946645901, a u skladu s  odredbom članka 115. Stečajnog zakona. </w:t>
      </w: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  <w:r>
        <w:t>Temeljem iznijetog riješeno je kao u izreci.</w:t>
      </w: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  <w:r>
        <w:t xml:space="preserve">Bjelovar,   16. kolovoza  2016.   </w:t>
      </w: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 xml:space="preserve">  S U D A C</w:t>
      </w: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</w:p>
    <w:p w:rsidRDefault="009C3084" w:rsidP="009C3084" w:rsidR="009C308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C3084" w:rsidP="009C3084" w:rsidR="009C3084">
      <w:pPr>
        <w:pStyle w:val="Bezproreda"/>
      </w:pPr>
      <w:r>
        <w:t>Dna: predlagatelja</w:t>
      </w:r>
    </w:p>
    <w:p w:rsidRDefault="009C3084" w:rsidP="009C3084" w:rsidR="009C3084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9C3084" w:rsidP="009C3084" w:rsidR="009C3084">
      <w:pPr>
        <w:pStyle w:val="Bezproreda"/>
      </w:pPr>
      <w:r>
        <w:t xml:space="preserve">        ROČ. 23. 09. 2016. u  9,00</w:t>
      </w:r>
    </w:p>
    <w:p w:rsidRDefault="009C3084" w:rsidP="009C3084" w:rsidR="009C3084">
      <w:pPr>
        <w:pStyle w:val="Bezproreda"/>
      </w:pPr>
      <w:r>
        <w:t>Bjelovar, 16. 08.  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084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11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St-1038/2016-2</izvorni_sadrzaj>
    <derivirana_varijabla naziv="DomainObject.Oznaka_1">St-1038/2016-2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St-1038/2016</izvorni_sadrzaj>
    <derivirana_varijabla naziv="DomainObject.Predmet.OznakaBroj_1">St-1038/2016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 HANNA društvo s ograničenom odgovornošću za projevoz i usluge</izvorni_sadrzaj>
    <derivirana_varijabla naziv="DomainObject.Predmet.ProtustrankaFormated_1">  TRANSPORT HANNA društvo s ograničenom odgovornošću za projevoz i usluge</derivirana_varijabla>
  </DomainObject.Predmet.ProtustrankaFormated>
  <DomainObject.Predmet.ProtustrankaFormatedOIB>
    <izvorni_sadrzaj>  TRANSPORT HANNA društvo s ograničenom odgovornošću za projevoz i usluge, OIB 93946645901</izvorni_sadrzaj>
    <derivirana_varijabla naziv="DomainObject.Predmet.ProtustrankaFormatedOIB_1">  TRANSPORT HANNA društvo s ograničenom odgovornošću za projevoz i usluge, OIB 93946645901</derivirana_varijabla>
  </DomainObject.Predmet.ProtustrankaFormatedOIB>
  <DomainObject.Predmet.ProtustrankaFormatedWithAdress>
    <izvorni_sadrzaj> TRANSPORT HANNA društvo s ograničenom odgovornošću za projevoz i usluge, Budrovac 40, 33406 Budrovac Lukački</izvorni_sadrzaj>
    <derivirana_varijabla naziv="DomainObject.Predmet.ProtustrankaFormatedWithAdress_1"> TRANSPORT HANNA društvo s ograničenom odgovornošću za projevoz i usluge, Budrovac 40, 33406 Budrovac Lukački</derivirana_varijabla>
  </DomainObject.Predmet.ProtustrankaFormatedWithAdress>
  <DomainObject.Predmet.ProtustrankaFormatedWithAdressOIB>
    <izvorni_sadrzaj> TRANSPORT HANNA društvo s ograničenom odgovornošću za projevoz i usluge, OIB 93946645901, Budrovac 40, 33406 Budrovac Lukački</izvorni_sadrzaj>
    <derivirana_varijabla naziv="DomainObject.Predmet.ProtustrankaFormatedWithAdressOIB_1"> TRANSPORT HANNA društvo s ograničenom odgovornošću za projevoz i usluge, OIB 93946645901, Budrovac 40, 33406 Budrovac Lukački</derivirana_varijabla>
  </DomainObject.Predmet.ProtustrankaFormatedWithAdressOIB>
  <DomainObject.Predmet.ProtustrankaWithAdress>
    <izvorni_sadrzaj>TRANSPORT HANNA društvo s ograničenom odgovornošću za projevoz i usluge Budrovac 40, 33406 Budrovac Lukački</izvorni_sadrzaj>
    <derivirana_varijabla naziv="DomainObject.Predmet.ProtustrankaWithAdress_1">TRANSPORT HANNA društvo s ograničenom odgovornošću za projevoz i usluge Budrovac 40, 33406 Budrovac Lukački</derivirana_varijabla>
  </DomainObject.Predmet.ProtustrankaWithAdress>
  <DomainObject.Predmet.ProtustrankaWithAdressOIB>
    <izvorni_sadrzaj>TRANSPORT HANNA društvo s ograničenom odgovornošću za projevoz i usluge, OIB 93946645901, Budrovac 40, 33406 Budrovac Lukački</izvorni_sadrzaj>
    <derivirana_varijabla naziv="DomainObject.Predmet.ProtustrankaWithAdressOIB_1">TRANSPORT HANNA društvo s ograničenom odgovornošću za projevoz i usluge, OIB 93946645901, Budrovac 40, 33406 Budrovac Lukački</derivirana_varijabla>
  </DomainObject.Predmet.ProtustrankaWithAdressOIB>
  <DomainObject.Predmet.ProtustrankaNazivFormated>
    <izvorni_sadrzaj>TRANSPORT HANNA društvo s ograničenom odgovornošću za projevoz i usluge</izvorni_sadrzaj>
    <derivirana_varijabla naziv="DomainObject.Predmet.ProtustrankaNazivFormated_1">TRANSPORT HANNA društvo s ograničenom odgovornošću za projevoz i usluge</derivirana_varijabla>
  </DomainObject.Predmet.ProtustrankaNazivFormated>
  <DomainObject.Predmet.ProtustrankaNazivFormatedOIB>
    <izvorni_sadrzaj>TRANSPORT HANNA društvo s ograničenom odgovornošću za projevoz i usluge, OIB 93946645901</izvorni_sadrzaj>
    <derivirana_varijabla naziv="DomainObject.Predmet.ProtustrankaNazivFormatedOIB_1">TRANSPORT HANNA društvo s ograničenom odgovornošću za projevoz i usluge, OIB 93946645901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TRANSPORT HANNA društvo s ograničenom odgovornošću za projevoz i usluge</item>
    </izvorni_sadrzaj>
    <derivirana_varijabla naziv="DomainObject.Predmet.ProtuStrankaListFormated_1">
      <item>TRANSPORT HANNA društvo s ograničenom odgovornošću za projevoz i usluge</item>
    </derivirana_varijabla>
  </DomainObject.Predmet.ProtuStrankaListFormated>
  <DomainObject.Predmet.ProtuStrankaListFormatedOIB>
    <izvorni_sadrzaj>
      <item>TRANSPORT HANNA društvo s ograničenom odgovornošću za projevoz i usluge, OIB 93946645901</item>
    </izvorni_sadrzaj>
    <derivirana_varijabla naziv="DomainObject.Predmet.ProtuStrankaListFormatedOIB_1">
      <item>TRANSPORT HANNA društvo s ograničenom odgovornošću za projevoz i usluge, OIB 93946645901</item>
    </derivirana_varijabla>
  </DomainObject.Predmet.ProtuStrankaListFormatedOIB>
  <DomainObject.Predmet.ProtuStrankaListFormatedWithAdress>
    <izvorni_sadrzaj>
      <item>TRANSPORT HANNA društvo s ograničenom odgovornošću za projevoz i usluge, Budrovac 40, 33406 Budrovac Lukački</item>
    </izvorni_sadrzaj>
    <derivirana_varijabla naziv="DomainObject.Predmet.ProtuStrankaListFormatedWithAdress_1">
      <item>TRANSPORT HANNA društvo s ograničenom odgovornošću za projevoz i usluge, Budrovac 40, 33406 Budrovac Lukački</item>
    </derivirana_varijabla>
  </DomainObject.Predmet.ProtuStrankaListFormatedWithAdress>
  <DomainObject.Predmet.ProtuStrankaListFormatedWithAdressOIB>
    <izvorni_sadrzaj>
      <item>TRANSPORT HANNA društvo s ograničenom odgovornošću za projevoz i usluge, OIB 93946645901, Budrovac 40, 33406 Budrovac Lukački</item>
    </izvorni_sadrzaj>
    <derivirana_varijabla naziv="DomainObject.Predmet.ProtuStrankaListFormatedWithAdressOIB_1">
      <item>TRANSPORT HANNA društvo s ograničenom odgovornošću za projevoz i usluge, OIB 93946645901, Budrovac 40, 33406 Budrovac Lukački</item>
    </derivirana_varijabla>
  </DomainObject.Predmet.ProtuStrankaListFormatedWithAdressOIB>
  <DomainObject.Predmet.ProtuStrankaListNazivFormated>
    <izvorni_sadrzaj>
      <item>TRANSPORT HANNA društvo s ograničenom odgovornošću za projevoz i usluge</item>
    </izvorni_sadrzaj>
    <derivirana_varijabla naziv="DomainObject.Predmet.ProtuStrankaListNazivFormated_1">
      <item>TRANSPORT HANNA društvo s ograničenom odgovornošću za projevoz i usluge</item>
    </derivirana_varijabla>
  </DomainObject.Predmet.ProtuStrankaListNazivFormated>
  <DomainObject.Predmet.ProtuStrankaListNazivFormatedOIB>
    <izvorni_sadrzaj>
      <item>TRANSPORT HANNA društvo s ograničenom odgovornošću za projevoz i usluge, OIB 93946645901</item>
    </izvorni_sadrzaj>
    <derivirana_varijabla naziv="DomainObject.Predmet.ProtuStrankaListNazivFormatedOIB_1">
      <item>TRANSPORT HANNA društvo s ograničenom odgovornošću za projevoz i usluge, OIB 93946645901</item>
    </derivirana_varijabla>
  </DomainObject.Predmet.ProtuStrankaListNazivFormatedOIB>
  <DomainObject.Predmet.OstaliListFormated>
    <izvorni_sadrzaj>
      <item>Dragana Horvat</item>
    </izvorni_sadrzaj>
    <derivirana_varijabla naziv="DomainObject.Predmet.OstaliListFormated_1">
      <item>Dragana Horvat</item>
    </derivirana_varijabla>
  </DomainObject.Predmet.OstaliListFormated>
  <DomainObject.Predmet.OstaliListFormatedOIB>
    <izvorni_sadrzaj>
      <item>Dragana Horvat, OIB 99206679294</item>
    </izvorni_sadrzaj>
    <derivirana_varijabla naziv="DomainObject.Predmet.OstaliListFormatedOIB_1">
      <item>Dragana Horvat, OIB 99206679294</item>
    </derivirana_varijabla>
  </DomainObject.Predmet.OstaliListFormatedOIB>
  <DomainObject.Predmet.OstaliListFormatedWithAdress>
    <izvorni_sadrzaj>
      <item>Dragana Horvat, Budrovac Lukački 40., 33406 Budrovac Lukački</item>
    </izvorni_sadrzaj>
    <derivirana_varijabla naziv="DomainObject.Predmet.OstaliListFormatedWithAdress_1">
      <item>Dragana Horvat, Budrovac Lukački 40., 33406 Budrovac Lukački</item>
    </derivirana_varijabla>
  </DomainObject.Predmet.OstaliListFormatedWithAdress>
  <DomainObject.Predmet.OstaliListFormatedWithAdressOIB>
    <izvorni_sadrzaj>
      <item>Dragana Horvat, OIB 99206679294, Budrovac Lukački 40., 33406 Budrovac Lukački</item>
    </izvorni_sadrzaj>
    <derivirana_varijabla naziv="DomainObject.Predmet.OstaliListFormatedWithAdressOIB_1">
      <item>Dragana Horvat, OIB 99206679294, Budrovac Lukački 40., 33406 Budrovac Lukački</item>
    </derivirana_varijabla>
  </DomainObject.Predmet.OstaliListFormatedWithAdressOIB>
  <DomainObject.Predmet.OstaliListNazivFormated>
    <izvorni_sadrzaj>
      <item>Dragana Horvat</item>
    </izvorni_sadrzaj>
    <derivirana_varijabla naziv="DomainObject.Predmet.OstaliListNazivFormated_1">
      <item>Dragana Horvat</item>
    </derivirana_varijabla>
  </DomainObject.Predmet.OstaliListNazivFormated>
  <DomainObject.Predmet.OstaliListNazivFormatedOIB>
    <izvorni_sadrzaj>
      <item>Dragana Horvat, OIB 99206679294</item>
    </izvorni_sadrzaj>
    <derivirana_varijabla naziv="DomainObject.Predmet.OstaliListNazivFormatedOIB_1">
      <item>Dragana Horvat, OIB 99206679294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>St-1038/2016-2</izvorni_sadrzaj>
    <derivirana_varijabla naziv="DomainObject.PoslovniBrojDokumenta_1">St-1038/2016-2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TRANSPORT HANNA društvo s ograničenom odgovornošću za projevoz i usluge</izvorni_sadrzaj>
    <derivirana_varijabla naziv="DomainObject.Predmet.ProtustrankaIDrugi_1">TRANSPORT HANNA društvo s ograničenom odgovornošću za projevoz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TRANSPORT HANNA društvo s ograničenom odgovornošću za projevoz i usluge, OIB 93946645901, Budrovac 40, 33406 Budrovac Lukački</izvorni_sadrzaj>
    <derivirana_varijabla naziv="DomainObject.Predmet.ProtustrankaIDrugiAdressOIB_1">TRANSPORT HANNA društvo s ograničenom odgovornošću za projevoz i usluge, OIB 93946645901, Budrovac 40, 33406 Budrovac Lukački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TRANSPORT HANNA društvo s ograničenom odgovornošću za projevoz i usluge</item>
      <item>Dragana Horvat</item>
    </izvorni_sadrzaj>
    <derivirana_varijabla naziv="DomainObject.Predmet.SudioniciListNaziv_1">
      <item>FINA, RC ZAGREB, Podružnica Bjelovar</item>
      <item>TRANSPORT HANNA društvo s ograničenom odgovornošću za projevoz i usluge</item>
      <item>Dragana Horvat</item>
    </derivirana_varijabla>
  </DomainObject.Predmet.SudioniciListNaziv>
  <DomainObject.Predmet.SudioniciListAdressOIB>
    <izvorni_sadrzaj>
      <item>FINA, RC ZAGREB, Podružnica Bjelovar, OIB 85821130368, Frana Supila 4,43000 Bjelovar</item>
      <item>TRANSPORT HANNA društvo s ograničenom odgovornošću za projevoz i usluge, OIB 93946645901, Budrovac 40,33406 Budrovac Lukački</item>
      <item>Dragana Horvat, OIB 99206679294, Budrovac Lukački 40.,33406 Budrovac Lukački</item>
    </izvorni_sadrzaj>
    <derivirana_varijabla naziv="DomainObject.Predmet.SudioniciListAdressOIB_1">
      <item>FINA, RC ZAGREB, Podružnica Bjelovar, OIB 85821130368, Frana Supila 4,43000 Bjelovar</item>
      <item>TRANSPORT HANNA društvo s ograničenom odgovornošću za projevoz i usluge, OIB 93946645901, Budrovac 40,33406 Budrovac Lukački</item>
      <item>Dragana Horvat, OIB 99206679294, Budrovac Lukački 40.,33406 Budrovac Lukački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56B78C-A4EE-42C5-AEF8-1BA97607E8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2176</properties:Characters>
  <properties:Lines>85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2016-08-16T10:23:00Z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St-1038/2016-2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