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f15f" w14:paraId="7b5f15f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2A119C">
        <w:t>136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2A119C">
        <w:t>136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2A119C">
        <w:t>BRATSKA LJUBAV jednostavno društvo s ograničenom odgovornošću za usluge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2A119C">
        <w:t>05111792944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2A119C">
        <w:t>080923704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proofErr w:type="spellStart"/>
      <w:r w:rsidR="002A119C">
        <w:t>Šašinovca</w:t>
      </w:r>
      <w:proofErr w:type="spellEnd"/>
      <w:r w:rsidR="003400C4" w:rsidRPr="004213F7">
        <w:t xml:space="preserve">, </w:t>
      </w:r>
      <w:proofErr w:type="spellStart"/>
      <w:r w:rsidR="002A119C">
        <w:t>Miškinova</w:t>
      </w:r>
      <w:proofErr w:type="spellEnd"/>
      <w:r w:rsidR="002A119C">
        <w:t xml:space="preserve"> ulica 1 C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2A119C">
        <w:t>19.281,04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1F7469" w:rsidP="001F7469" w:rsidR="001F7469">
      <w:r>
        <w:t>DNA:</w:t>
      </w:r>
    </w:p>
    <w:p w:rsidRDefault="001F7469" w:rsidP="001F7469" w:rsidR="001F7469">
      <w:r>
        <w:t>e- oglasna ploča 45 dana</w:t>
      </w:r>
    </w:p>
    <w:p w:rsidRDefault="00F32EB6" w:rsidP="007A1486" w:rsidR="00F32EB6" w:rsidRPr="007A1486">
      <w:pPr>
        <w:ind w:left="720"/>
      </w:pPr>
    </w:p>
    <w:p w:rsidRDefault="00F32EB6" w:rsidP="00276582" w:rsidR="00F32EB6" w:rsidRPr="004213F7"/>
    <w:sectPr w:rsidSect="0081638C" w:rsidR="00F32EB6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1F7469"/>
    <w:rsid w:val="002200E2"/>
    <w:rsid w:val="00230A63"/>
    <w:rsid w:val="0026304E"/>
    <w:rsid w:val="00263D6D"/>
    <w:rsid w:val="00264D19"/>
    <w:rsid w:val="00276582"/>
    <w:rsid w:val="00297E94"/>
    <w:rsid w:val="002A119C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168C0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26FE5"/>
    <w:rsid w:val="00F32EB6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505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St-136/2016-2</izvorni_sadrzaj>
    <derivirana_varijabla naziv="DomainObject.Oznaka_1">St-136/2016-2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BRATSKA LJUBAV jednostavno društvo s ograničenom odgovornošću za usluge i trgovinu</izvorni_sadrzaj>
    <derivirana_varijabla naziv="DomainObject.Predmet.ProtustrankaFormated_1">  BRATSKA LJUBAV jednostavno društvo s ograničenom odgovornošću za usluge i trgovinu</derivirana_varijabla>
  </DomainObject.Predmet.ProtustrankaFormated>
  <DomainObject.Predmet.ProtustrankaFormatedOIB>
    <izvorni_sadrzaj>  BRATSKA LJUBAV jednostavno društvo s ograničenom odgovornošću za usluge i trgovinu, OIB 05111792944</izvorni_sadrzaj>
    <derivirana_varijabla naziv="DomainObject.Predmet.ProtustrankaFormatedOIB_1">  BRATSKA LJUBAV jednostavno društvo s ograničenom odgovornošću za usluge i trgovinu, OIB 05111792944</derivirana_varijabla>
  </DomainObject.Predmet.ProtustrankaFormatedOIB>
  <DomainObject.Predmet.ProtustrankaFormatedWithAdress>
    <izvorni_sadrzaj> BRATSKA LJUBAV jednostavno društvo s ograničenom odgovornošću za usluge i trgovinu, Miškinova ulica/1 C, 10360 Šašinovec</izvorni_sadrzaj>
    <derivirana_varijabla naziv="DomainObject.Predmet.ProtustrankaFormatedWithAdress_1"> BRATSKA LJUBAV jednostavno društvo s ograničenom odgovornošću za usluge i trgovinu, Miškinova ulica/1 C, 10360 Šašinovec</derivirana_varijabla>
  </DomainObject.Predmet.ProtustrankaFormatedWithAdress>
  <DomainObject.Predmet.ProtustrankaFormatedWithAdressOIB>
    <izvorni_sadrzaj> BRATSKA LJUBAV jednostavno društvo s ograničenom odgovornošću za usluge i trgovinu, OIB 05111792944, Miškinova ulica/1 C, 10360 Šašinovec</izvorni_sadrzaj>
    <derivirana_varijabla naziv="DomainObject.Predmet.ProtustrankaFormatedWithAdressOIB_1"> BRATSKA LJUBAV jednostavno društvo s ograničenom odgovornošću za usluge i trgovinu, OIB 05111792944, Miškinova ulica/1 C, 10360 Šašinovec</derivirana_varijabla>
  </DomainObject.Predmet.ProtustrankaFormatedWithAdressOIB>
  <DomainObject.Predmet.ProtustrankaWithAdress>
    <izvorni_sadrzaj>BRATSKA LJUBAV jednostavno društvo s ograničenom odgovornošću za usluge i trgovinu Miškinova ulica/1 C, 10360 Šašinovec</izvorni_sadrzaj>
    <derivirana_varijabla naziv="DomainObject.Predmet.ProtustrankaWithAdress_1">BRATSKA LJUBAV jednostavno društvo s ograničenom odgovornošću za usluge i trgovinu Miškinova ulica/1 C, 10360 Šašinovec</derivirana_varijabla>
  </DomainObject.Predmet.ProtustrankaWithAdress>
  <DomainObject.Predmet.ProtustrankaWithAdressOIB>
    <izvorni_sadrzaj>BRATSKA LJUBAV jednostavno društvo s ograničenom odgovornošću za usluge i trgovinu, OIB 05111792944, Miškinova ulica/1 C, 10360 Šašinovec</izvorni_sadrzaj>
    <derivirana_varijabla naziv="DomainObject.Predmet.ProtustrankaWithAdressOIB_1">BRATSKA LJUBAV jednostavno društvo s ograničenom odgovornošću za usluge i trgovinu, OIB 05111792944, Miškinova ulica/1 C, 10360 Šašinovec</derivirana_varijabla>
  </DomainObject.Predmet.ProtustrankaWithAdressOIB>
  <DomainObject.Predmet.ProtustrankaNazivFormated>
    <izvorni_sadrzaj>BRATSKA LJUBAV jednostavno društvo s ograničenom odgovornošću za usluge i trgovinu</izvorni_sadrzaj>
    <derivirana_varijabla naziv="DomainObject.Predmet.ProtustrankaNazivFormated_1">BRATSKA LJUBAV jednostavno društvo s ograničenom odgovornošću za usluge i trgovinu</derivirana_varijabla>
  </DomainObject.Predmet.ProtustrankaNazivFormated>
  <DomainObject.Predmet.ProtustrankaNazivFormatedOIB>
    <izvorni_sadrzaj>BRATSKA LJUBAV jednostavno društvo s ograničenom odgovornošću za usluge i trgovinu, OIB 05111792944</izvorni_sadrzaj>
    <derivirana_varijabla naziv="DomainObject.Predmet.ProtustrankaNazivFormatedOIB_1">BRATSKA LJUBAV jednostavno društvo s ograničenom odgovornošću za usluge i trgovinu, OIB 05111792944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BRATSKA LJUBAV jednostavno društvo s ograničenom odgovornošću za usluge i trgovinu</item>
    </izvorni_sadrzaj>
    <derivirana_varijabla naziv="DomainObject.Predmet.ProtuStrankaListFormated_1">
      <item>BRATSKA LJUBAV jednostavno društvo s ograničenom odgovornošću za usluge i trgovinu</item>
    </derivirana_varijabla>
  </DomainObject.Predmet.ProtuStrankaListFormated>
  <DomainObject.Predmet.ProtuStrankaListFormatedOIB>
    <izvorni_sadrzaj>
      <item>BRATSKA LJUBAV jednostavno društvo s ograničenom odgovornošću za usluge i trgovinu, OIB 05111792944</item>
    </izvorni_sadrzaj>
    <derivirana_varijabla naziv="DomainObject.Predmet.ProtuStrankaListFormatedOIB_1">
      <item>BRATSKA LJUBAV jednostavno društvo s ograničenom odgovornošću za usluge i trgovinu, OIB 05111792944</item>
    </derivirana_varijabla>
  </DomainObject.Predmet.ProtuStrankaListFormatedOIB>
  <DomainObject.Predmet.ProtuStrankaListFormatedWithAdress>
    <izvorni_sadrzaj>
      <item>BRATSKA LJUBAV jednostavno društvo s ograničenom odgovornošću za usluge i trgovinu, Miškinova ulica/1 C, 10360 Šašinovec</item>
    </izvorni_sadrzaj>
    <derivirana_varijabla naziv="DomainObject.Predmet.ProtuStrankaListFormatedWithAdress_1">
      <item>BRATSKA LJUBAV jednostavno društvo s ograničenom odgovornošću za usluge i trgovinu, Miškinova ulica/1 C, 10360 Šašinovec</item>
    </derivirana_varijabla>
  </DomainObject.Predmet.ProtuStrankaListFormatedWithAdress>
  <DomainObject.Predmet.ProtuStrankaListFormatedWithAdressOIB>
    <izvorni_sadrzaj>
      <item>BRATSKA LJUBAV jednostavno društvo s ograničenom odgovornošću za usluge i trgovinu, OIB 05111792944, Miškinova ulica/1 C, 10360 Šašinovec</item>
    </izvorni_sadrzaj>
    <derivirana_varijabla naziv="DomainObject.Predmet.ProtuStrankaListFormatedWithAdressOIB_1">
      <item>BRATSKA LJUBAV jednostavno društvo s ograničenom odgovornošću za usluge i trgovinu, OIB 05111792944, Miškinova ulica/1 C, 10360 Šašinovec</item>
    </derivirana_varijabla>
  </DomainObject.Predmet.ProtuStrankaListFormatedWithAdressOIB>
  <DomainObject.Predmet.ProtuStrankaListNazivFormated>
    <izvorni_sadrzaj>
      <item>BRATSKA LJUBAV jednostavno društvo s ograničenom odgovornošću za usluge i trgovinu</item>
    </izvorni_sadrzaj>
    <derivirana_varijabla naziv="DomainObject.Predmet.ProtuStrankaListNazivFormated_1">
      <item>BRATSKA LJUBAV jednostavno društvo s ograničenom odgovornošću za usluge i trgovinu</item>
    </derivirana_varijabla>
  </DomainObject.Predmet.ProtuStrankaListNazivFormated>
  <DomainObject.Predmet.ProtuStrankaListNazivFormatedOIB>
    <izvorni_sadrzaj>
      <item>BRATSKA LJUBAV jednostavno društvo s ograničenom odgovornošću za usluge i trgovinu, OIB 05111792944</item>
    </izvorni_sadrzaj>
    <derivirana_varijabla naziv="DomainObject.Predmet.ProtuStrankaListNazivFormatedOIB_1">
      <item>BRATSKA LJUBAV jednostavno društvo s ograničenom odgovornošću za usluge i trgovinu, OIB 05111792944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St-136/2016-2</izvorni_sadrzaj>
    <derivirana_varijabla naziv="DomainObject.PoslovniBrojDokumenta_1">St-136/2016-2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BRATSKA LJUBAV jednostavno društvo s ograničenom odgovornošću za usluge i trgovinu</izvorni_sadrzaj>
    <derivirana_varijabla naziv="DomainObject.Predmet.ProtustrankaIDrugi_1">BRATSKA LJUBAV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BRATSKA LJUBAV jednostavno društvo s ograničenom odgovornošću za usluge i trgovinu, OIB 05111792944, Miškinova ulica/1 C, 10360 Šašinovec</izvorni_sadrzaj>
    <derivirana_varijabla naziv="DomainObject.Predmet.ProtustrankaIDrugiAdressOIB_1">BRATSKA LJUBAV jednostavno društvo s ograničenom odgovornošću za usluge i trgovinu, OIB 05111792944, Miškinova ulica/1 C,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BRATSKA LJUBAV jednostavno društvo s ograničenom odgovornošću za usluge i trgovinu</item>
    </izvorni_sadrzaj>
    <derivirana_varijabla naziv="DomainObject.Predmet.SudioniciListNaziv_1">
      <item>FINA Regionalni centar Zagreb</item>
      <item>BRATSKA LJUBAV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BRATSKA LJUBAV jednostavno društvo s ograničenom odgovornošću za usluge i trgovinu, OIB 05111792944, Miškinova ulica/1 C,10360 Šašinovec</item>
    </izvorni_sadrzaj>
    <derivirana_varijabla naziv="DomainObject.Predmet.SudioniciListAdressOIB_1">
      <item>FINA Regionalni centar Zagreb, OIB 85821130368, Trg svibanjskih žrtava 1995. br. 1,10000 Zagreb</item>
      <item>BRATSKA LJUBAV jednostavno društvo s ograničenom odgovornošću za usluge i trgovinu, OIB 05111792944, Miškinova ulica/1 C,10360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05111792944</item>
    </izvorni_sadrzaj>
    <derivirana_varijabla naziv="DomainObject.Predmet.SudioniciListNazivOIB_1">
      <item>, OIB 85821130368</item>
      <item>, OIB 05111792944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1378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2016-01-13T10:33:00Z</dcterms:created>
  <dc:creator>ilukac</dc:creator>
  <cp:lastModifiedBy>Ivana Stampf</cp:lastModifiedBy>
  <cp:lastPrinted>2016-01-13T10:32:00Z</cp:lastPrinted>
  <dcterms:modified xmlns:xsi="http://www.w3.org/2001/XMLSchema-instance" xsi:type="dcterms:W3CDTF">2016-01-13T13:06:00Z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