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6283" w14:paraId="5e36283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4A7DF3">
        <w:rPr>
          <w:rFonts w:hAnsi="Times New Roman" w:ascii="Times New Roman"/>
          <w:szCs w:val="24"/>
        </w:rPr>
        <w:t>5675</w:t>
      </w:r>
      <w:r w:rsidR="002452B9">
        <w:rPr>
          <w:rFonts w:hAnsi="Times New Roman" w:ascii="Times New Roman"/>
          <w:szCs w:val="24"/>
        </w:rPr>
        <w:t>/16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4A7DF3" w:rsidRPr="004A7DF3">
        <w:rPr>
          <w:rFonts w:hAnsi="Times New Roman" w:ascii="Times New Roman"/>
          <w:szCs w:val="24"/>
        </w:rPr>
        <w:t>DOM ZA STARIJE I NEMOĆNE OSOBE TOLIĆ-BISTRA, Gornja Bistra, M. Štreka 18, OIB: 00703312994</w:t>
      </w:r>
      <w:r>
        <w:rPr>
          <w:rFonts w:hAnsi="Times New Roman" w:ascii="Times New Roman"/>
          <w:szCs w:val="24"/>
        </w:rPr>
        <w:t xml:space="preserve">, </w:t>
      </w:r>
      <w:r w:rsidR="004A7DF3">
        <w:rPr>
          <w:rFonts w:hAnsi="Times New Roman" w:ascii="Times New Roman"/>
          <w:szCs w:val="24"/>
        </w:rPr>
        <w:t>dana 16</w:t>
      </w:r>
      <w:r w:rsidRPr="00AA3AB5">
        <w:rPr>
          <w:rFonts w:hAnsi="Times New Roman" w:ascii="Times New Roman"/>
          <w:szCs w:val="24"/>
        </w:rPr>
        <w:t xml:space="preserve">. </w:t>
      </w:r>
      <w:r w:rsidR="004A7DF3">
        <w:rPr>
          <w:rFonts w:hAnsi="Times New Roman" w:ascii="Times New Roman"/>
          <w:szCs w:val="24"/>
        </w:rPr>
        <w:t>veljače</w:t>
      </w:r>
      <w:r w:rsidRPr="00AA3AB5">
        <w:rPr>
          <w:rFonts w:hAnsi="Times New Roman" w:ascii="Times New Roman"/>
          <w:szCs w:val="24"/>
        </w:rPr>
        <w:t xml:space="preserve">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363250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</w:t>
      </w:r>
      <w:r w:rsidR="004A7DF3" w:rsidRPr="004A7DF3">
        <w:rPr>
          <w:rFonts w:hAnsi="Times New Roman" w:ascii="Times New Roman"/>
          <w:szCs w:val="24"/>
        </w:rPr>
        <w:t>DOM ZA STARIJE I NEMOĆNE OSOBE TOLIĆ-BISTRA, Gornja Bistra, M. Štreka 18, OIB: 00703312994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4A7DF3" w:rsidR="004A7DF3" w:rsidRPr="004A7DF3">
      <w:pPr>
        <w:pStyle w:val="Odlomakpopisa"/>
        <w:numPr>
          <w:ilvl w:val="0"/>
          <w:numId w:val="2"/>
        </w:numPr>
        <w:rPr>
          <w:rFonts w:hAnsi="Times New Roman" w:ascii="Times New Roman"/>
          <w:szCs w:val="24"/>
        </w:rPr>
      </w:pPr>
      <w:r w:rsidRPr="004A7DF3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4A7DF3">
        <w:rPr>
          <w:rFonts w:eastAsia="Batang" w:hAnsi="Times New Roman" w:ascii="Times New Roman"/>
          <w:bCs/>
          <w:szCs w:val="24"/>
        </w:rPr>
        <w:t xml:space="preserve"> </w:t>
      </w:r>
      <w:r w:rsidR="004A7DF3" w:rsidRPr="004A7DF3">
        <w:rPr>
          <w:rFonts w:hAnsi="Times New Roman" w:ascii="Times New Roman"/>
          <w:szCs w:val="24"/>
        </w:rPr>
        <w:t>Marija Smičiklas, Karlovac, Ljedevita Šestića 4, OIB:82617242862.</w:t>
      </w:r>
    </w:p>
    <w:p w:rsidRDefault="00535EEB" w:rsidP="004A7DF3" w:rsidR="00535EEB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9D05EE">
        <w:rPr>
          <w:rFonts w:hAnsi="Times New Roman" w:ascii="Times New Roman"/>
          <w:szCs w:val="24"/>
        </w:rPr>
        <w:t xml:space="preserve">dana </w:t>
      </w:r>
      <w:r w:rsidR="004A7DF3" w:rsidRPr="009D05EE">
        <w:rPr>
          <w:rFonts w:hAnsi="Times New Roman" w:ascii="Times New Roman"/>
          <w:szCs w:val="24"/>
          <w:u w:val="single"/>
        </w:rPr>
        <w:t>16</w:t>
      </w:r>
      <w:r w:rsidRPr="009D05EE">
        <w:rPr>
          <w:rFonts w:hAnsi="Times New Roman" w:ascii="Times New Roman"/>
          <w:szCs w:val="24"/>
          <w:u w:val="single"/>
        </w:rPr>
        <w:t xml:space="preserve">. </w:t>
      </w:r>
      <w:r w:rsidR="004A7DF3" w:rsidRPr="009D05EE">
        <w:rPr>
          <w:rFonts w:hAnsi="Times New Roman" w:ascii="Times New Roman"/>
          <w:szCs w:val="24"/>
          <w:u w:val="single"/>
        </w:rPr>
        <w:t>veljače</w:t>
      </w:r>
      <w:r w:rsidR="002E4B60" w:rsidRPr="009D05EE">
        <w:rPr>
          <w:rFonts w:hAnsi="Times New Roman" w:ascii="Times New Roman"/>
          <w:szCs w:val="24"/>
          <w:u w:val="single"/>
        </w:rPr>
        <w:t xml:space="preserve"> 2018. </w:t>
      </w:r>
      <w:r w:rsidR="00E45FD8" w:rsidRPr="009D05EE">
        <w:rPr>
          <w:rFonts w:hAnsi="Times New Roman" w:ascii="Times New Roman"/>
          <w:szCs w:val="24"/>
          <w:u w:val="single"/>
        </w:rPr>
        <w:t xml:space="preserve"> u 11,50</w:t>
      </w:r>
      <w:r w:rsidRPr="009D05EE">
        <w:rPr>
          <w:rFonts w:hAnsi="Times New Roman" w:ascii="Times New Roman"/>
          <w:szCs w:val="24"/>
          <w:u w:val="single"/>
        </w:rPr>
        <w:t xml:space="preserve"> sati</w:t>
      </w:r>
      <w:r w:rsidRPr="009D05EE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="004A7DF3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15D2F" w:rsidP="00F15D2F" w:rsidR="00F15D2F" w:rsidRPr="00F15D2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F15D2F">
        <w:rPr>
          <w:rFonts w:hAnsi="Times New Roman" w:ascii="Times New Roman"/>
          <w:szCs w:val="24"/>
        </w:rPr>
        <w:t xml:space="preserve">Rješenje o otvaranju stečajnog postupka dostavlja se Općinskom sudu u </w:t>
      </w:r>
      <w:r>
        <w:rPr>
          <w:rFonts w:hAnsi="Times New Roman" w:ascii="Times New Roman"/>
          <w:szCs w:val="24"/>
        </w:rPr>
        <w:t xml:space="preserve">Novom </w:t>
      </w:r>
      <w:r w:rsidRPr="00F15D2F">
        <w:rPr>
          <w:rFonts w:hAnsi="Times New Roman" w:ascii="Times New Roman"/>
          <w:szCs w:val="24"/>
        </w:rPr>
        <w:t xml:space="preserve">Zagrebu, zemljišnoknjižni odjel </w:t>
      </w:r>
      <w:r>
        <w:rPr>
          <w:rFonts w:hAnsi="Times New Roman" w:ascii="Times New Roman"/>
          <w:szCs w:val="24"/>
        </w:rPr>
        <w:t>Zaprešić</w:t>
      </w:r>
      <w:r w:rsidRPr="00F15D2F">
        <w:rPr>
          <w:rFonts w:hAnsi="Times New Roman" w:ascii="Times New Roman"/>
          <w:szCs w:val="24"/>
        </w:rPr>
        <w:t xml:space="preserve">, radi provedbe upisa zabilježbe otvaranja stečajnog postupka nad dužnikom </w:t>
      </w:r>
      <w:r w:rsidRPr="004A7DF3">
        <w:rPr>
          <w:rFonts w:hAnsi="Times New Roman" w:ascii="Times New Roman"/>
          <w:szCs w:val="24"/>
        </w:rPr>
        <w:t xml:space="preserve">DOM ZA STARIJE I NEMOĆNE OSOBE </w:t>
      </w:r>
      <w:r w:rsidRPr="004A7DF3">
        <w:rPr>
          <w:rFonts w:hAnsi="Times New Roman" w:ascii="Times New Roman"/>
          <w:szCs w:val="24"/>
        </w:rPr>
        <w:lastRenderedPageBreak/>
        <w:t>TOLIĆ-BISTRA, Gornja Bistra, M. Štreka 18, OIB: 00703312994</w:t>
      </w:r>
      <w:r>
        <w:rPr>
          <w:rFonts w:hAnsi="Times New Roman" w:ascii="Times New Roman"/>
          <w:szCs w:val="24"/>
        </w:rPr>
        <w:t xml:space="preserve">, </w:t>
      </w:r>
      <w:r w:rsidRPr="00F15D2F">
        <w:rPr>
          <w:rFonts w:hAnsi="Times New Roman" w:ascii="Times New Roman"/>
          <w:szCs w:val="24"/>
        </w:rPr>
        <w:t>na nekretninama kako slijedi:</w:t>
      </w:r>
    </w:p>
    <w:p w:rsidRDefault="00F15D2F" w:rsidP="00F15D2F" w:rsidR="00FE6736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zk ul. 2448, k.o. Bistra Gornja, kat. čest. 5490/1 – POSLOVNA ZGRADA BR. 18 – DOM ZA STARIJE I NEMOĆNE, UL. MIRKA ŠTREKA I DVORIŠTE  površine 1757 m2, POSLOVNA ZGRADA BR. 18 - DOM ZA STARIJE I NEMOĆNE, UL. MIRKA ŠTREKA površine 867 m2, DVORIŠTE površine 890 m2;</w:t>
      </w:r>
    </w:p>
    <w:p w:rsidRDefault="00F15D2F" w:rsidP="00F15D2F" w:rsidR="00F15D2F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F15D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nekretnina upisana u zk ul. 409, k.o. Bistra Gornja, kat. čest. 5491/1 – VOĆNJAK KOD KUĆE površine 293 čhv, 1052 m2.</w:t>
      </w:r>
    </w:p>
    <w:p w:rsidRDefault="00FE6736" w:rsidP="00FE6736" w:rsidR="00FE6736" w:rsidRPr="00FE6736">
      <w:pPr>
        <w:pStyle w:val="Odlomakpopisa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D526B">
        <w:rPr>
          <w:rFonts w:hAnsi="Times New Roman" w:ascii="Times New Roman"/>
          <w:b/>
          <w:szCs w:val="24"/>
          <w:u w:val="single"/>
        </w:rPr>
        <w:t xml:space="preserve">dan </w:t>
      </w:r>
      <w:r w:rsidR="004A7DF3">
        <w:rPr>
          <w:rFonts w:hAnsi="Times New Roman" w:ascii="Times New Roman"/>
          <w:b/>
          <w:szCs w:val="24"/>
          <w:u w:val="single"/>
        </w:rPr>
        <w:t>1</w:t>
      </w:r>
      <w:r w:rsidR="006D526B">
        <w:rPr>
          <w:rFonts w:hAnsi="Times New Roman" w:ascii="Times New Roman"/>
          <w:b/>
          <w:szCs w:val="24"/>
          <w:u w:val="single"/>
        </w:rPr>
        <w:t>9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4A7DF3">
        <w:rPr>
          <w:rFonts w:hAnsi="Times New Roman" w:ascii="Times New Roman"/>
          <w:b/>
          <w:szCs w:val="24"/>
          <w:u w:val="single"/>
        </w:rPr>
        <w:t>lipnja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4A7DF3">
        <w:rPr>
          <w:rFonts w:hAnsi="Times New Roman" w:ascii="Times New Roman"/>
          <w:b/>
          <w:szCs w:val="24"/>
          <w:u w:val="single"/>
        </w:rPr>
        <w:t xml:space="preserve"> u 10:30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</w:t>
      </w:r>
      <w:r w:rsidR="004A7DF3">
        <w:rPr>
          <w:rFonts w:hAnsi="Times New Roman" w:ascii="Times New Roman"/>
          <w:szCs w:val="24"/>
        </w:rPr>
        <w:t>eb, Petrinjska 8, soba br. 96</w:t>
      </w:r>
      <w:r w:rsidRPr="00535EEB">
        <w:rPr>
          <w:rFonts w:hAnsi="Times New Roman" w:ascii="Times New Roman"/>
          <w:szCs w:val="24"/>
        </w:rPr>
        <w:t xml:space="preserve">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4A7DF3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1B17" w:rsidRPr="00484C2F">
        <w:rPr>
          <w:rFonts w:hAnsi="Times New Roman" w:ascii="Times New Roman"/>
          <w:bCs/>
          <w:szCs w:val="24"/>
        </w:rPr>
        <w:t>Financijska agencija, RC Zagreb, na temelju čl.</w:t>
      </w:r>
      <w:r w:rsidR="00271B17">
        <w:rPr>
          <w:rFonts w:hAnsi="Times New Roman" w:ascii="Times New Roman"/>
          <w:bCs/>
          <w:szCs w:val="24"/>
        </w:rPr>
        <w:t>110.st.1</w:t>
      </w:r>
      <w:r w:rsidR="00271B17" w:rsidRPr="00484C2F">
        <w:rPr>
          <w:rFonts w:hAnsi="Times New Roman" w:ascii="Times New Roman"/>
          <w:bCs/>
          <w:szCs w:val="24"/>
        </w:rPr>
        <w:t xml:space="preserve"> Stečajnog Zakona (NN 71/15, dalje SZ-a) podnijela je </w:t>
      </w:r>
      <w:r w:rsidR="00271B17">
        <w:rPr>
          <w:rFonts w:hAnsi="Times New Roman" w:ascii="Times New Roman"/>
          <w:bCs/>
          <w:szCs w:val="24"/>
        </w:rPr>
        <w:t>prijedlog za otvaranje</w:t>
      </w:r>
      <w:r w:rsidR="00271B17" w:rsidRPr="00484C2F">
        <w:rPr>
          <w:rFonts w:hAnsi="Times New Roman" w:ascii="Times New Roman"/>
          <w:bCs/>
          <w:szCs w:val="24"/>
        </w:rPr>
        <w:t xml:space="preserve"> stečajnog postupka nad dužnikom </w:t>
      </w:r>
      <w:r w:rsidR="004A7DF3" w:rsidRPr="004A7DF3">
        <w:rPr>
          <w:rFonts w:hAnsi="Times New Roman" w:ascii="Times New Roman"/>
          <w:szCs w:val="24"/>
        </w:rPr>
        <w:t>DOM ZA STARIJE I NEMOĆNE OSOBE TOLIĆ-BISTRA, Gornja Bistra, M. Štreka 18, OIB: 00703312994</w:t>
      </w:r>
      <w:r w:rsidR="00271B17">
        <w:rPr>
          <w:rFonts w:hAnsi="Times New Roman" w:ascii="Times New Roman"/>
          <w:szCs w:val="24"/>
        </w:rPr>
        <w:t>.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4A7DF3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je rješenjem od 2. studenog </w:t>
      </w:r>
      <w:r w:rsidR="00271B17">
        <w:rPr>
          <w:rFonts w:hAnsi="Times New Roman" w:ascii="Times New Roman"/>
          <w:szCs w:val="24"/>
        </w:rPr>
        <w:t xml:space="preserve">2017.g. pokrenuo prethodni postupak, odredio i održao ročište radi izjašnjena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4A7DF3" w:rsidP="00271B17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271B17">
        <w:rPr>
          <w:rFonts w:hAnsi="Times New Roman" w:ascii="Times New Roman"/>
          <w:szCs w:val="24"/>
        </w:rPr>
        <w:t>tečajni up</w:t>
      </w:r>
      <w:r w:rsidR="00AE373D">
        <w:rPr>
          <w:rFonts w:hAnsi="Times New Roman" w:ascii="Times New Roman"/>
          <w:szCs w:val="24"/>
        </w:rPr>
        <w:t>ravitelj u ovosudni spis dana 8</w:t>
      </w:r>
      <w:r w:rsidR="00271B17">
        <w:rPr>
          <w:rFonts w:hAnsi="Times New Roman" w:ascii="Times New Roman"/>
          <w:szCs w:val="24"/>
        </w:rPr>
        <w:t xml:space="preserve">. </w:t>
      </w:r>
      <w:r w:rsidR="00AE373D">
        <w:rPr>
          <w:rFonts w:hAnsi="Times New Roman" w:ascii="Times New Roman"/>
          <w:szCs w:val="24"/>
        </w:rPr>
        <w:t>siječnja 2018</w:t>
      </w:r>
      <w:r w:rsidR="00271B17">
        <w:rPr>
          <w:rFonts w:hAnsi="Times New Roman" w:ascii="Times New Roman"/>
          <w:szCs w:val="24"/>
        </w:rPr>
        <w:t xml:space="preserve">. dostavio je pisano izvješće (list </w:t>
      </w:r>
      <w:r w:rsidR="00AE373D">
        <w:rPr>
          <w:rFonts w:hAnsi="Times New Roman" w:ascii="Times New Roman"/>
          <w:szCs w:val="24"/>
        </w:rPr>
        <w:t>28-52</w:t>
      </w:r>
      <w:r w:rsidR="00271B17">
        <w:rPr>
          <w:rFonts w:hAnsi="Times New Roman" w:ascii="Times New Roman"/>
          <w:szCs w:val="24"/>
        </w:rPr>
        <w:t xml:space="preserve"> spisa).</w:t>
      </w:r>
    </w:p>
    <w:p w:rsidRDefault="00271B17" w:rsidP="00271B17" w:rsidR="00271B17">
      <w:pPr>
        <w:ind w:firstLine="708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</w:p>
    <w:p w:rsidRDefault="00A27B12" w:rsidP="00134F9B" w:rsidR="00AE373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A27B12">
        <w:rPr>
          <w:rFonts w:hAnsi="Times New Roman" w:ascii="Times New Roman"/>
          <w:color w:themeColor="text1" w:val="000000"/>
          <w:szCs w:val="24"/>
        </w:rPr>
        <w:t xml:space="preserve">Privremeni stečajni upravitelj u svom usmenom izlaganju </w:t>
      </w:r>
      <w:r>
        <w:rPr>
          <w:rFonts w:hAnsi="Times New Roman" w:ascii="Times New Roman"/>
          <w:color w:themeColor="text1" w:val="000000"/>
          <w:szCs w:val="24"/>
        </w:rPr>
        <w:t>ostao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u cijelosti kod pisanih nav</w:t>
      </w:r>
      <w:r w:rsidR="00AE373D">
        <w:rPr>
          <w:rFonts w:hAnsi="Times New Roman" w:ascii="Times New Roman"/>
          <w:color w:themeColor="text1" w:val="000000"/>
          <w:szCs w:val="24"/>
        </w:rPr>
        <w:t>oda iz podnesenog izvješća od 8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. </w:t>
      </w:r>
      <w:r w:rsidR="00AE373D">
        <w:rPr>
          <w:rFonts w:hAnsi="Times New Roman" w:ascii="Times New Roman"/>
          <w:color w:themeColor="text1" w:val="000000"/>
          <w:szCs w:val="24"/>
        </w:rPr>
        <w:t>siječnja 2018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. godine, te posebno </w:t>
      </w:r>
      <w:r>
        <w:rPr>
          <w:rFonts w:hAnsi="Times New Roman" w:ascii="Times New Roman"/>
          <w:color w:themeColor="text1" w:val="000000"/>
          <w:szCs w:val="24"/>
        </w:rPr>
        <w:t>naglasio</w:t>
      </w:r>
      <w:r w:rsidR="00AE373D">
        <w:rPr>
          <w:rFonts w:hAnsi="Times New Roman" w:ascii="Times New Roman"/>
          <w:color w:themeColor="text1" w:val="000000"/>
          <w:szCs w:val="24"/>
        </w:rPr>
        <w:t xml:space="preserve"> da dužnik u svom vlasništvu ima imovine – nekretnine a kako su iste i navedene u toč</w:t>
      </w:r>
      <w:r w:rsidR="00F15D2F">
        <w:rPr>
          <w:rFonts w:hAnsi="Times New Roman" w:ascii="Times New Roman"/>
          <w:color w:themeColor="text1" w:val="000000"/>
          <w:szCs w:val="24"/>
        </w:rPr>
        <w:t xml:space="preserve"> VII. I</w:t>
      </w:r>
      <w:r w:rsidR="00AE373D">
        <w:rPr>
          <w:rFonts w:hAnsi="Times New Roman" w:ascii="Times New Roman"/>
          <w:color w:themeColor="text1" w:val="000000"/>
          <w:szCs w:val="24"/>
        </w:rPr>
        <w:t>zreke ovog rješenja</w:t>
      </w:r>
    </w:p>
    <w:p w:rsidRDefault="00AE373D" w:rsidP="00134F9B" w:rsidR="00AE373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E373D" w:rsidP="00134F9B" w:rsidR="00A27B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Slijedom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navedenog, da dužnik ima imovine koja bi činila stečajnu masu</w:t>
      </w:r>
      <w:r>
        <w:rPr>
          <w:rFonts w:hAnsi="Times New Roman" w:ascii="Times New Roman"/>
          <w:color w:themeColor="text1" w:val="000000"/>
          <w:szCs w:val="24"/>
        </w:rPr>
        <w:t>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a čijim unovčenjem bi se mogli podmiriti troškovi provedbe kako prethodnog</w:t>
      </w:r>
      <w:r>
        <w:rPr>
          <w:rFonts w:hAnsi="Times New Roman" w:ascii="Times New Roman"/>
          <w:color w:themeColor="text1" w:val="000000"/>
          <w:szCs w:val="24"/>
        </w:rPr>
        <w:t>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tako i otvorenog stečajnog postupka, eventualno u određenom dijelu namiriti i vjerovnici, pa je predložio da se ovaj stečajni postupak otvori i provede.</w:t>
      </w:r>
    </w:p>
    <w:p w:rsidRDefault="00A27B12" w:rsidP="00A27B12" w:rsidR="00A27B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Podnositelj prijedloga FINA Zagreb,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u svom pisanom očitovanju od </w:t>
      </w:r>
      <w:r w:rsidR="00FE6736">
        <w:rPr>
          <w:rFonts w:hAnsi="Times New Roman" w:ascii="Times New Roman"/>
          <w:color w:themeColor="text1" w:val="000000"/>
          <w:szCs w:val="24"/>
        </w:rPr>
        <w:t>4. prosinca 2017.g. (list 24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postupka, te da dužnik </w:t>
      </w:r>
      <w:r w:rsidR="00FE6736">
        <w:rPr>
          <w:rFonts w:hAnsi="Times New Roman" w:ascii="Times New Roman"/>
          <w:color w:themeColor="text1" w:val="000000"/>
          <w:szCs w:val="24"/>
        </w:rPr>
        <w:t xml:space="preserve">i nadalje 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256F52">
        <w:rPr>
          <w:rFonts w:hAnsi="Times New Roman" w:ascii="Times New Roman"/>
          <w:color w:themeColor="text1" w:val="000000"/>
          <w:szCs w:val="24"/>
        </w:rPr>
        <w:t>eprekinutom razdoblju od 120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 </w:t>
      </w:r>
      <w:r w:rsidR="00FE6736">
        <w:rPr>
          <w:rFonts w:hAnsi="Times New Roman" w:ascii="Times New Roman"/>
          <w:color w:themeColor="text1" w:val="000000"/>
          <w:szCs w:val="24"/>
        </w:rPr>
        <w:t>2.101.504,33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07D66" w:rsidP="00271B17" w:rsidR="00107D66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FE6736" w:rsidP="00271B17" w:rsidR="00FE6736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107D66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 w:rsidR="00107D66">
        <w:rPr>
          <w:rFonts w:hAnsi="Times New Roman" w:ascii="Times New Roman"/>
          <w:bCs/>
          <w:szCs w:val="24"/>
        </w:rPr>
        <w:t xml:space="preserve">, konkretno u Potvrdu </w:t>
      </w:r>
      <w:r w:rsidR="00FE6736">
        <w:rPr>
          <w:rFonts w:hAnsi="Times New Roman" w:ascii="Times New Roman"/>
          <w:bCs/>
          <w:szCs w:val="24"/>
        </w:rPr>
        <w:t>FINA-e od 3</w:t>
      </w:r>
      <w:r w:rsidR="00107D66">
        <w:rPr>
          <w:rFonts w:hAnsi="Times New Roman" w:ascii="Times New Roman"/>
          <w:bCs/>
          <w:szCs w:val="24"/>
        </w:rPr>
        <w:t xml:space="preserve">. </w:t>
      </w:r>
      <w:r w:rsidR="00FE6736">
        <w:rPr>
          <w:rFonts w:hAnsi="Times New Roman" w:ascii="Times New Roman"/>
          <w:bCs/>
          <w:szCs w:val="24"/>
        </w:rPr>
        <w:t xml:space="preserve">siječnja 2018.g. (list 35 </w:t>
      </w:r>
      <w:r w:rsidR="00107D66">
        <w:rPr>
          <w:rFonts w:hAnsi="Times New Roman" w:ascii="Times New Roman"/>
          <w:bCs/>
          <w:szCs w:val="24"/>
        </w:rPr>
        <w:t xml:space="preserve">spisa) </w:t>
      </w:r>
      <w:r w:rsidR="00451548">
        <w:rPr>
          <w:rFonts w:hAnsi="Times New Roman" w:ascii="Times New Roman"/>
          <w:bCs/>
          <w:szCs w:val="24"/>
        </w:rPr>
        <w:t>proizlazi</w:t>
      </w:r>
      <w:r w:rsidR="00107D66">
        <w:rPr>
          <w:rFonts w:hAnsi="Times New Roman" w:ascii="Times New Roman"/>
          <w:bCs/>
          <w:szCs w:val="24"/>
        </w:rPr>
        <w:t xml:space="preserve"> da ovaj dužnik na računima i novčanim sredstvima naved</w:t>
      </w:r>
      <w:r w:rsidR="00FE6736">
        <w:rPr>
          <w:rFonts w:hAnsi="Times New Roman" w:ascii="Times New Roman"/>
          <w:bCs/>
          <w:szCs w:val="24"/>
        </w:rPr>
        <w:t>enog datuma ima evidentirano 624</w:t>
      </w:r>
      <w:r w:rsidR="00107D66">
        <w:rPr>
          <w:rFonts w:hAnsi="Times New Roman" w:ascii="Times New Roman"/>
          <w:bCs/>
          <w:szCs w:val="24"/>
        </w:rPr>
        <w:t xml:space="preserve"> dana neprekidne blokade odnosno ukupno 180 dana blokade u prethodnih 6 mjeseci zbog nepodmirenih osnova za plaćanje evidentiranih u </w:t>
      </w:r>
      <w:r w:rsidR="00107D66" w:rsidRPr="00484C2F">
        <w:rPr>
          <w:rFonts w:hAnsi="Times New Roman" w:ascii="Times New Roman"/>
          <w:bCs/>
          <w:szCs w:val="24"/>
        </w:rPr>
        <w:t>Očevidniku re</w:t>
      </w:r>
      <w:r w:rsidR="00107D66">
        <w:rPr>
          <w:rFonts w:hAnsi="Times New Roman" w:ascii="Times New Roman"/>
          <w:bCs/>
          <w:szCs w:val="24"/>
        </w:rPr>
        <w:t xml:space="preserve">doslijeda osnova za plaćanje, te da nepodmirene obveze iznose </w:t>
      </w:r>
      <w:r w:rsidR="00FE6736">
        <w:rPr>
          <w:rFonts w:hAnsi="Times New Roman" w:ascii="Times New Roman"/>
          <w:bCs/>
          <w:szCs w:val="24"/>
        </w:rPr>
        <w:t>20.775.582,80</w:t>
      </w:r>
      <w:r w:rsidR="00107D66">
        <w:rPr>
          <w:rFonts w:hAnsi="Times New Roman" w:ascii="Times New Roman"/>
          <w:bCs/>
          <w:szCs w:val="24"/>
        </w:rPr>
        <w:t xml:space="preserve"> kn.</w:t>
      </w:r>
    </w:p>
    <w:p w:rsidRDefault="00271B17" w:rsidP="00271B17" w:rsidR="00271B17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FE6736" w:rsidP="00271B17" w:rsidR="00FE6736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FE6736" w:rsidP="00271B17" w:rsidR="00FE6736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  <w:t>Rješenjem ovog suda br. St-</w:t>
      </w:r>
      <w:r w:rsidR="00FE6736">
        <w:rPr>
          <w:b w:val="false"/>
          <w:szCs w:val="24"/>
        </w:rPr>
        <w:t>5675</w:t>
      </w:r>
      <w:r w:rsidRPr="00484C2F">
        <w:rPr>
          <w:b w:val="false"/>
          <w:szCs w:val="24"/>
        </w:rPr>
        <w:t>/1</w:t>
      </w:r>
      <w:r>
        <w:rPr>
          <w:b w:val="false"/>
          <w:szCs w:val="24"/>
        </w:rPr>
        <w:t>6</w:t>
      </w:r>
      <w:r w:rsidRPr="00484C2F">
        <w:rPr>
          <w:b w:val="false"/>
          <w:szCs w:val="24"/>
        </w:rPr>
        <w:t xml:space="preserve"> od </w:t>
      </w:r>
      <w:r w:rsidR="00FE6736">
        <w:rPr>
          <w:b w:val="false"/>
          <w:szCs w:val="24"/>
        </w:rPr>
        <w:t>29</w:t>
      </w:r>
      <w:r w:rsidRPr="00484C2F">
        <w:rPr>
          <w:b w:val="false"/>
          <w:szCs w:val="24"/>
        </w:rPr>
        <w:t xml:space="preserve">. </w:t>
      </w:r>
      <w:r w:rsidR="00FE6736">
        <w:rPr>
          <w:b w:val="false"/>
          <w:szCs w:val="24"/>
        </w:rPr>
        <w:t>studenog</w:t>
      </w:r>
      <w:r w:rsidRPr="00484C2F">
        <w:rPr>
          <w:b w:val="false"/>
          <w:szCs w:val="24"/>
        </w:rPr>
        <w:t xml:space="preserve"> 2017.g. imenovan</w:t>
      </w:r>
      <w:r w:rsidR="00A052B0">
        <w:rPr>
          <w:b w:val="false"/>
          <w:szCs w:val="24"/>
        </w:rPr>
        <w:t xml:space="preserve"> je privremeni</w:t>
      </w:r>
      <w:r w:rsidRPr="00484C2F">
        <w:rPr>
          <w:b w:val="false"/>
          <w:szCs w:val="24"/>
        </w:rPr>
        <w:t xml:space="preserve"> stečajn</w:t>
      </w:r>
      <w:r w:rsidR="00A052B0">
        <w:rPr>
          <w:b w:val="false"/>
          <w:szCs w:val="24"/>
        </w:rPr>
        <w:t>i</w:t>
      </w:r>
      <w:r w:rsidRPr="00484C2F">
        <w:rPr>
          <w:b w:val="false"/>
          <w:szCs w:val="24"/>
        </w:rPr>
        <w:t xml:space="preserve"> upravitelj na temelju čl. 84. st. 1. SZ-a, metodom slučajnog odabira, te je  zatim,a primjenom promjene funkcije, privremen</w:t>
      </w:r>
      <w:r w:rsidR="00A052B0">
        <w:rPr>
          <w:b w:val="false"/>
          <w:szCs w:val="24"/>
        </w:rPr>
        <w:t>i stečajni</w:t>
      </w:r>
      <w:r w:rsidRPr="00484C2F">
        <w:rPr>
          <w:b w:val="false"/>
          <w:szCs w:val="24"/>
        </w:rPr>
        <w:t xml:space="preserve"> upravitelj imenovan</w:t>
      </w:r>
      <w:r w:rsidR="00A052B0">
        <w:rPr>
          <w:b w:val="false"/>
          <w:szCs w:val="24"/>
        </w:rPr>
        <w:t xml:space="preserve"> stečajnim upraviteljem</w:t>
      </w:r>
      <w:r w:rsidRPr="00484C2F">
        <w:rPr>
          <w:b w:val="false"/>
          <w:szCs w:val="24"/>
        </w:rPr>
        <w:t xml:space="preserve"> u ovom otvorenom stečajnom postupku, temeljem čl.85.st.2. SZ-a. </w:t>
      </w:r>
    </w:p>
    <w:p w:rsidRDefault="00FE6736" w:rsidP="00FE6736" w:rsidR="00FE6736" w:rsidRPr="00FE6736"/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FE6736">
        <w:rPr>
          <w:b w:val="false"/>
          <w:szCs w:val="24"/>
        </w:rPr>
        <w:t>16</w:t>
      </w:r>
      <w:r w:rsidR="00535EEB" w:rsidRPr="00CE0DBA">
        <w:rPr>
          <w:b w:val="false"/>
          <w:szCs w:val="24"/>
        </w:rPr>
        <w:t xml:space="preserve">. </w:t>
      </w:r>
      <w:r w:rsidR="00FE6736">
        <w:rPr>
          <w:b w:val="false"/>
          <w:szCs w:val="24"/>
        </w:rPr>
        <w:t>veljače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253AE5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AA089C" w:rsidP="00535EEB" w:rsidR="00AA089C">
      <w:pPr>
        <w:rPr>
          <w:rFonts w:hAnsi="Times New Roman" w:ascii="Times New Roman"/>
          <w:szCs w:val="24"/>
        </w:rPr>
      </w:pPr>
    </w:p>
    <w:p w:rsidRDefault="00F15D2F" w:rsidP="00535EEB" w:rsidR="00F15D2F">
      <w:pPr>
        <w:rPr>
          <w:rFonts w:hAnsi="Times New Roman" w:ascii="Times New Roman"/>
          <w:szCs w:val="24"/>
        </w:rPr>
      </w:pPr>
    </w:p>
    <w:p w:rsidRDefault="00F15D2F" w:rsidP="00535EEB" w:rsidR="00F15D2F">
      <w:pPr>
        <w:rPr>
          <w:rFonts w:hAnsi="Times New Roman" w:ascii="Times New Roman"/>
          <w:szCs w:val="24"/>
        </w:rPr>
      </w:pPr>
    </w:p>
    <w:p w:rsidRDefault="00F15D2F" w:rsidP="00535EEB" w:rsidR="00F15D2F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253AE5" w:rsidP="00253AE5" w:rsidR="00253AE5" w:rsidRPr="00253AE5">
      <w:pPr>
        <w:ind w:left="4248"/>
        <w:rPr>
          <w:rFonts w:hAnsi="Times New Roman" w:ascii="Times New Roman"/>
        </w:rPr>
      </w:pPr>
      <w:r w:rsidRPr="00253AE5">
        <w:rPr>
          <w:rFonts w:hAnsi="Times New Roman" w:ascii="Times New Roman"/>
        </w:rPr>
        <w:t>Za točnost otpravka-ovlašteni službenik</w:t>
      </w:r>
    </w:p>
    <w:p w:rsidRDefault="00253AE5" w:rsidP="00253AE5" w:rsidR="00253AE5" w:rsidRPr="00253AE5">
      <w:pPr>
        <w:ind w:left="4248"/>
        <w:rPr>
          <w:rFonts w:hAnsi="Times New Roman" w:ascii="Times New Roman"/>
        </w:rPr>
      </w:pPr>
      <w:r w:rsidRPr="00253AE5">
        <w:rPr>
          <w:rFonts w:hAnsi="Times New Roman" w:ascii="Times New Roman"/>
        </w:rPr>
        <w:tab/>
        <w:t xml:space="preserve">   Monika Grbac</w:t>
      </w:r>
    </w:p>
    <w:p w:rsidRDefault="00477721" w:rsidP="00253AE5" w:rsidR="00477721" w:rsidRPr="00F15D2F">
      <w:pPr>
        <w:pStyle w:val="Odlomakpopisa"/>
        <w:rPr>
          <w:rFonts w:hAnsi="Times New Roman" w:ascii="Times New Roman"/>
        </w:rPr>
      </w:pPr>
    </w:p>
    <w:sectPr w:rsidSect="00A416C9" w:rsidR="00477721" w:rsidRPr="00F15D2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AE5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4A7DF3">
          <w:rPr>
            <w:rFonts w:hAnsi="Times New Roman" w:ascii="Times New Roman"/>
            <w:szCs w:val="24"/>
          </w:rPr>
          <w:t>5675</w:t>
        </w:r>
        <w:r w:rsidR="006D526B">
          <w:rPr>
            <w:rFonts w:hAnsi="Times New Roman" w:ascii="Times New Roman"/>
            <w:szCs w:val="24"/>
          </w:rPr>
          <w:t>//16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86E81"/>
    <w:rsid w:val="000B0B51"/>
    <w:rsid w:val="000B5222"/>
    <w:rsid w:val="000D0984"/>
    <w:rsid w:val="000F44A6"/>
    <w:rsid w:val="00107D66"/>
    <w:rsid w:val="00112CAE"/>
    <w:rsid w:val="00134F9B"/>
    <w:rsid w:val="00212FBA"/>
    <w:rsid w:val="002452B9"/>
    <w:rsid w:val="00253AE5"/>
    <w:rsid w:val="00256F52"/>
    <w:rsid w:val="00271B17"/>
    <w:rsid w:val="002B4A0D"/>
    <w:rsid w:val="002C1DF7"/>
    <w:rsid w:val="002D6206"/>
    <w:rsid w:val="002E4B60"/>
    <w:rsid w:val="00333567"/>
    <w:rsid w:val="00343B5E"/>
    <w:rsid w:val="00363250"/>
    <w:rsid w:val="00414F1C"/>
    <w:rsid w:val="00441812"/>
    <w:rsid w:val="00441C3B"/>
    <w:rsid w:val="00443761"/>
    <w:rsid w:val="00451548"/>
    <w:rsid w:val="00477721"/>
    <w:rsid w:val="004A7DF3"/>
    <w:rsid w:val="004C6B95"/>
    <w:rsid w:val="00535EEB"/>
    <w:rsid w:val="00575A9C"/>
    <w:rsid w:val="00666449"/>
    <w:rsid w:val="006D526B"/>
    <w:rsid w:val="0075449D"/>
    <w:rsid w:val="00755AA1"/>
    <w:rsid w:val="007F7B17"/>
    <w:rsid w:val="008357AA"/>
    <w:rsid w:val="008C665F"/>
    <w:rsid w:val="009548A8"/>
    <w:rsid w:val="009A67DA"/>
    <w:rsid w:val="009D05EE"/>
    <w:rsid w:val="009F5DCF"/>
    <w:rsid w:val="00A052B0"/>
    <w:rsid w:val="00A27B12"/>
    <w:rsid w:val="00A416C9"/>
    <w:rsid w:val="00AA089C"/>
    <w:rsid w:val="00AA3AB5"/>
    <w:rsid w:val="00AE373D"/>
    <w:rsid w:val="00B00B48"/>
    <w:rsid w:val="00C059E3"/>
    <w:rsid w:val="00C72A22"/>
    <w:rsid w:val="00CE0DBA"/>
    <w:rsid w:val="00D03A1A"/>
    <w:rsid w:val="00D44D6B"/>
    <w:rsid w:val="00D92345"/>
    <w:rsid w:val="00E45FD8"/>
    <w:rsid w:val="00F15D2F"/>
    <w:rsid w:val="00F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A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A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A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A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3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A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A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A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A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0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5675</izvorni_sadrzaj>
    <derivirana_varijabla naziv="DomainObject.Predmet.Broj_1">5675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St-5675/2016</izvorni_sadrzaj>
    <derivirana_varijabla naziv="DomainObject.Predmet.OznakaBroj_1">St-5675/2016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Dom za starije i nemoćne osobe TOLIĆ-BISTRA zastupanog po punomoćniku Jozo Tolić</izvorni_sadrzaj>
    <derivirana_varijabla naziv="DomainObject.Predmet.ProtustrankaFormated_1">  Dom za starije i nemoćne osobe TOLIĆ-BISTRA zastupanog po punomoćniku Jozo Tolić</derivirana_varijabla>
  </DomainObject.Predmet.ProtustrankaFormated>
  <DomainObject.Predmet.ProtustrankaFormatedOIB>
    <izvorni_sadrzaj>  Dom za starije i nemoćne osobe TOLIĆ-BISTRA, OIB 00703312994 zastupanog po punomoćniku Jozo Tolić</izvorni_sadrzaj>
    <derivirana_varijabla naziv="DomainObject.Predmet.ProtustrankaFormatedOIB_1">  Dom za starije i nemoćne osobe TOLIĆ-BISTRA, OIB 00703312994 zastupanog po punomoćniku Jozo Tolić</derivirana_varijabla>
  </DomainObject.Predmet.ProtustrankaFormatedOIB>
  <DomainObject.Predmet.ProtustrankaFormatedWithAdress>
    <izvorni_sadrzaj> Dom za starije i nemoćne osobe TOLIĆ-BISTRA, M. Štreka 18, 10298 Gornja Bistra zastupanog po punomoćniku Jozo Tolić</izvorni_sadrzaj>
    <derivirana_varijabla naziv="DomainObject.Predmet.ProtustrankaFormatedWithAdress_1"> Dom za starije i nemoćne osobe TOLIĆ-BISTRA, M. Štreka 18, 10298 Gornja Bistra zastupanog po punomoćniku Jozo Tolić</derivirana_varijabla>
  </DomainObject.Predmet.ProtustrankaFormatedWithAdress>
  <DomainObject.Predmet.ProtustrankaFormatedWithAdressOIB>
    <izvorni_sadrzaj> Dom za starije i nemoćne osobe TOLIĆ-BISTRA, OIB 00703312994, M. Štreka 18, 10298 Gornja Bistra zastupanog po punomoćniku Jozo Tolić</izvorni_sadrzaj>
    <derivirana_varijabla naziv="DomainObject.Predmet.ProtustrankaFormatedWithAdressOIB_1"> Dom za starije i nemoćne osobe TOLIĆ-BISTRA, OIB 00703312994, M. Štreka 18, 10298 Gornja Bistra zastupanog po punomoćniku Jozo Tolić</derivirana_varijabla>
  </DomainObject.Predmet.ProtustrankaFormatedWithAdressOIB>
  <DomainObject.Predmet.ProtustrankaWithAdress>
    <izvorni_sadrzaj>Dom za starije i nemoćne osobe TOLIĆ-BISTRA M. Štreka 18, 10298 Gornja Bistra</izvorni_sadrzaj>
    <derivirana_varijabla naziv="DomainObject.Predmet.ProtustrankaWithAdress_1">Dom za starije i nemoćne osobe TOLIĆ-BISTRA M. Štreka 18, 10298 Gornja Bistra</derivirana_varijabla>
  </DomainObject.Predmet.ProtustrankaWithAdress>
  <DomainObject.Predmet.ProtustrankaWithAdressOIB>
    <izvorni_sadrzaj>Dom za starije i nemoćne osobe TOLIĆ-BISTRA, OIB 00703312994, M. Štreka 18, 10298 Gornja Bistra</izvorni_sadrzaj>
    <derivirana_varijabla naziv="DomainObject.Predmet.ProtustrankaWithAdressOIB_1">Dom za starije i nemoćne osobe TOLIĆ-BISTRA, OIB 00703312994, M. Štreka 18, 10298 Gornja Bistra</derivirana_varijabla>
  </DomainObject.Predmet.ProtustrankaWithAdressOIB>
  <DomainObject.Predmet.ProtustrankaNazivFormated>
    <izvorni_sadrzaj>Dom za starije i nemoćne osobe TOLIĆ-BISTRA</izvorni_sadrzaj>
    <derivirana_varijabla naziv="DomainObject.Predmet.ProtustrankaNazivFormated_1">Dom za starije i nemoćne osobe TOLIĆ-BISTRA</derivirana_varijabla>
  </DomainObject.Predmet.ProtustrankaNazivFormated>
  <DomainObject.Predmet.ProtustrankaNazivFormatedOIB>
    <izvorni_sadrzaj>Dom za starije i nemoćne osobe TOLIĆ-BISTRA, OIB 00703312994</izvorni_sadrzaj>
    <derivirana_varijabla naziv="DomainObject.Predmet.ProtustrankaNazivFormatedOIB_1">Dom za starije i nemoćne osobe TOLIĆ-BISTRA, OIB 00703312994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TOLIĆ-BISTRA zastupanog po punomoćniku Jozo Tolić</item>
    </izvorni_sadrzaj>
    <derivirana_varijabla naziv="DomainObject.Predmet.ProtuStrankaListFormated_1">
      <item>Dom za starije i nemoćne osobe TOLIĆ-BISTRA zastupanog po punomoćniku Jozo Tolić</item>
    </derivirana_varijabla>
  </DomainObject.Predmet.ProtuStrankaListFormated>
  <DomainObject.Predmet.ProtuStrankaListFormatedOIB>
    <izvorni_sadrzaj>
      <item>Dom za starije i nemoćne osobe TOLIĆ-BISTRA, OIB 00703312994 zastupanog po punomoćniku Jozo Tolić</item>
    </izvorni_sadrzaj>
    <derivirana_varijabla naziv="DomainObject.Predmet.ProtuStrankaListFormatedOIB_1">
      <item>Dom za starije i nemoćne osobe TOLIĆ-BISTRA, OIB 00703312994 zastupanog po punomoćniku Jozo Tolić</item>
    </derivirana_varijabla>
  </DomainObject.Predmet.ProtuStrankaListFormatedOIB>
  <DomainObject.Predmet.ProtuStrankaListFormatedWithAdress>
    <izvorni_sadrzaj>
      <item>Dom za starije i nemoćne osobe TOLIĆ-BISTRA, M. Štreka 18, 10298 Gornja Bistra zastupanog po punomoćniku Jozo Tolić</item>
    </izvorni_sadrzaj>
    <derivirana_varijabla naziv="DomainObject.Predmet.ProtuStrankaListFormatedWithAdress_1">
      <item>Dom za starije i nemoćne osobe TOLIĆ-BISTRA, M. Štreka 18, 10298 Gornja Bistra zastupanog po punomoćniku Jozo Tolić</item>
    </derivirana_varijabla>
  </DomainObject.Predmet.ProtuStrankaListFormatedWithAdress>
  <DomainObject.Predmet.ProtuStrankaListFormatedWithAdressOIB>
    <izvorni_sadrzaj>
      <item>Dom za starije i nemoćne osobe TOLIĆ-BISTRA, OIB 00703312994, M. Štreka 18, 10298 Gornja Bistra zastupanog po punomoćniku Jozo Tolić</item>
    </izvorni_sadrzaj>
    <derivirana_varijabla naziv="DomainObject.Predmet.ProtuStrankaListFormatedWithAdressOIB_1">
      <item>Dom za starije i nemoćne osobe TOLIĆ-BISTRA, OIB 00703312994, M. Štreka 18, 10298 Gornja Bistra zastupanog po punomoćniku Jozo Tolić</item>
    </derivirana_varijabla>
  </DomainObject.Predmet.ProtuStrankaListFormatedWithAdressOIB>
  <DomainObject.Predmet.ProtuStrankaListNazivFormated>
    <izvorni_sadrzaj>
      <item>Dom za starije i nemoćne osobe TOLIĆ-BISTRA</item>
    </izvorni_sadrzaj>
    <derivirana_varijabla naziv="DomainObject.Predmet.ProtuStrankaListNazivFormated_1">
      <item>Dom za starije i nemoćne osobe TOLIĆ-BISTRA</item>
    </derivirana_varijabla>
  </DomainObject.Predmet.ProtuStrankaListNazivFormated>
  <DomainObject.Predmet.ProtuStrankaListNazivFormatedOIB>
    <izvorni_sadrzaj>
      <item>Dom za starije i nemoćne osobe TOLIĆ-BISTRA, OIB 00703312994</item>
    </izvorni_sadrzaj>
    <derivirana_varijabla naziv="DomainObject.Predmet.ProtuStrankaListNazivFormatedOIB_1">
      <item>Dom za starije i nemoćne osobe TOLIĆ-BISTRA, OIB 00703312994</item>
    </derivirana_varijabla>
  </DomainObject.Predmet.ProtuStrankaListNazivFormatedOIB>
  <DomainObject.Predmet.OstaliListFormated>
    <izvorni_sadrzaj>
      <item>Jozo Tolić punomoćnik sudionika u postupku Dom za starije i nemoćne osobe TOLIĆ-BISTRA</item>
    </izvorni_sadrzaj>
    <derivirana_varijabla naziv="DomainObject.Predmet.OstaliListFormated_1">
      <item>Jozo Tolić punomoćnik sudionika u postupku Dom za starije i nemoćne osobe TOLIĆ-BISTRA</item>
    </derivirana_varijabla>
  </DomainObject.Predmet.OstaliListFormated>
  <DomainObject.Predmet.OstaliListFormatedOIB>
    <izvorni_sadrzaj>
      <item>Jozo Tolić, OIB 91422042990 punomoćnik sudionika u postupku Dom za starije i nemoćne osobe TOLIĆ-BISTRA</item>
    </izvorni_sadrzaj>
    <derivirana_varijabla naziv="DomainObject.Predmet.OstaliListFormatedOIB_1">
      <item>Jozo Tolić, OIB 91422042990 punomoćnik sudionika u postupku Dom za starije i nemoćne osobe TOLIĆ-BISTRA</item>
    </derivirana_varijabla>
  </DomainObject.Predmet.OstaliListFormatedOIB>
  <DomainObject.Predmet.OstaliListFormatedWithAdress>
    <izvorni_sadrzaj>
      <item>Jozo Tolić, Putine 3 B, 10000 Zagreb punomoćnik sudionika u postupku Dom za starije i nemoćne osobe TOLIĆ-BISTRA</item>
    </izvorni_sadrzaj>
    <derivirana_varijabla naziv="DomainObject.Predmet.OstaliListFormatedWithAdress_1">
      <item>Jozo Tolić, Putine 3 B, 10000 Zagreb punomoćnik sudionika u postupku Dom za starije i nemoćne osobe TOLIĆ-BISTRA</item>
    </derivirana_varijabla>
  </DomainObject.Predmet.OstaliListFormatedWithAdress>
  <DomainObject.Predmet.OstaliListFormatedWithAdressOIB>
    <izvorni_sadrzaj>
      <item>Jozo Tolić, OIB 91422042990, Putine 3 B, 10000 Zagreb punomoćnik sudionika u postupku Dom za starije i nemoćne osobe TOLIĆ-BISTRA</item>
    </izvorni_sadrzaj>
    <derivirana_varijabla naziv="DomainObject.Predmet.OstaliListFormatedWithAdressOIB_1">
      <item>Jozo Tolić, OIB 91422042990, Putine 3 B, 10000 Zagreb punomoćnik sudionika u postupku Dom za starije i nemoćne osobe TOLIĆ-BISTRA</item>
    </derivirana_varijabla>
  </DomainObject.Predmet.OstaliListFormatedWithAdressOIB>
  <DomainObject.Predmet.OstaliListNazivFormated>
    <izvorni_sadrzaj>
      <item>Jozo Tolić</item>
    </izvorni_sadrzaj>
    <derivirana_varijabla naziv="DomainObject.Predmet.OstaliListNazivFormated_1">
      <item>Jozo Tolić</item>
    </derivirana_varijabla>
  </DomainObject.Predmet.OstaliListNazivFormated>
  <DomainObject.Predmet.OstaliListNazivFormatedOIB>
    <izvorni_sadrzaj>
      <item>Jozo Tolić, OIB 91422042990</item>
    </izvorni_sadrzaj>
    <derivirana_varijabla naziv="DomainObject.Predmet.OstaliListNazivFormatedOIB_1">
      <item>Jozo Tolić, OIB 91422042990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TOLIĆ-BISTRA</izvorni_sadrzaj>
    <derivirana_varijabla naziv="DomainObject.Predmet.ProtustrankaIDrugi_1">Dom za starije i nemoćne osobe TOLIĆ-BISTRA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TOLIĆ-BISTRA, OIB 00703312994, M. Štreka 18, 10298 Gornja Bistra</izvorni_sadrzaj>
    <derivirana_varijabla naziv="DomainObject.Predmet.ProtustrankaIDrugiAdressOIB_1">Dom za starije i nemoćne osobe TOLIĆ-BISTRA, OIB 00703312994, M. Štreka 18,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TOLIĆ-BISTRA</item>
      <item>Jozo Tolić</item>
    </izvorni_sadrzaj>
    <derivirana_varijabla naziv="DomainObject.Predmet.SudioniciListNaziv_1">
      <item>FINA Regionalni centar Zagreb</item>
      <item>Dom za starije i nemoćne osobe TOLIĆ-BISTRA</item>
      <item>Jozo Tolić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nemoćne osobe TOLIĆ-BISTRA, OIB 00703312994, M. Štreka 18,10298 Gornja Bistra</item>
      <item>Jozo Tolić, OIB 91422042990, Putine 3 B,10000 Zagreb</item>
    </izvorni_sadrzaj>
    <derivirana_varijabla naziv="DomainObject.Predmet.SudioniciListAdressOIB_1">
      <item>FINA Regionalni centar Zagreb, OIB 85821130368, Trg svibanjskih žrtava 1995. br. 1,10000 Zagreb</item>
      <item>Dom za starije i nemoćne osobe TOLIĆ-BISTRA, OIB 00703312994, M. Štreka 18,10298 Gornja Bistra</item>
      <item>Jozo Tolić, OIB 91422042990, Putine 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00703312994</item>
      <item>, OIB 91422042990</item>
    </izvorni_sadrzaj>
    <derivirana_varijabla naziv="DomainObject.Predmet.SudioniciListNazivOIB_1">
      <item>, OIB 85821130368</item>
      <item>, OIB 00703312994</item>
      <item>, OIB 91422042990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1184</properties:Words>
  <properties:Characters>6594</properties:Characters>
  <properties:Lines>156</properties:Lines>
  <properties:Paragraphs>42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2018-02-16T10:26:00Z</dcterms:created>
  <dc:creator>Monika Grbac</dc:creator>
  <cp:lastModifiedBy>Monika Grbac</cp:lastModifiedBy>
  <cp:lastPrinted>2018-01-09T14:06:00Z</cp:lastPrinted>
  <dcterms:modified xmlns:xsi="http://www.w3.org/2001/XMLSchema-instance" xsi:type="dcterms:W3CDTF">2018-02-16T10:52:00Z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