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9d0f" w14:paraId="8419d0f" w:rsidRDefault="00AE649C" w:rsidP="00FA5B5E" w:rsidR="00AE649C" w:rsidRPr="00B76F3C">
      <w:pPr>
        <w:pStyle w:val="Naslov3"/>
        <w15:collapsed w:val="false"/>
      </w:pPr>
    </w:p>
    <w:p w:rsidRDefault="000A660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A660D" w:rsidP="000A660D" w:rsidR="000A660D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St-417/2016-3.</w:t>
      </w:r>
    </w:p>
    <w:p w:rsidRDefault="000A660D" w:rsidP="000A660D" w:rsidR="000A660D">
      <w:pPr>
        <w:jc w:val="both"/>
        <w:rPr>
          <w:rFonts w:cs="Arial" w:hAnsi="Arial" w:ascii="Arial"/>
          <w:b/>
        </w:rPr>
      </w:pPr>
    </w:p>
    <w:p w:rsidRDefault="000A660D" w:rsidP="000A660D" w:rsidR="000A660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0A660D" w:rsidP="000A660D" w:rsidR="000A660D">
      <w:pPr>
        <w:jc w:val="center"/>
        <w:rPr>
          <w:rFonts w:cs="Arial" w:hAnsi="Arial" w:ascii="Arial"/>
          <w:b/>
        </w:rPr>
      </w:pPr>
    </w:p>
    <w:p w:rsidRDefault="000A660D" w:rsidP="000A660D" w:rsidR="000A660D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0A660D" w:rsidP="000A660D" w:rsidR="000A660D">
      <w:pPr>
        <w:jc w:val="both"/>
        <w:rPr>
          <w:rFonts w:cs="Arial" w:hAnsi="Arial" w:ascii="Arial"/>
        </w:rPr>
      </w:pPr>
    </w:p>
    <w:p w:rsidRDefault="000A660D" w:rsidP="000A660D" w:rsidR="000A660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AUTO CENTAR CINDRIĆ d.o.o. za trgovinu i usluge iz Karlovca, Izidora </w:t>
      </w:r>
      <w:proofErr w:type="spellStart"/>
      <w:r>
        <w:rPr>
          <w:rFonts w:cs="Arial" w:hAnsi="Arial" w:ascii="Arial"/>
        </w:rPr>
        <w:t>Kršnjavoga</w:t>
      </w:r>
      <w:proofErr w:type="spellEnd"/>
      <w:r>
        <w:rPr>
          <w:rFonts w:cs="Arial" w:hAnsi="Arial" w:ascii="Arial"/>
        </w:rPr>
        <w:t xml:space="preserve"> 13/C, MBS 020042664, OIB 50680510508, dana 08. rujna 2016. godine  </w:t>
      </w:r>
    </w:p>
    <w:p w:rsidRDefault="000A660D" w:rsidP="000A660D" w:rsidR="000A660D">
      <w:pPr>
        <w:ind w:firstLine="851"/>
        <w:jc w:val="both"/>
        <w:rPr>
          <w:rFonts w:cs="Arial" w:hAnsi="Arial" w:ascii="Arial"/>
        </w:rPr>
      </w:pPr>
    </w:p>
    <w:p w:rsidRDefault="000A660D" w:rsidP="000A660D" w:rsidR="000A660D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0A660D" w:rsidP="000A660D" w:rsidR="000A660D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AUTO CENTAR CINDRIĆ d.o.o. za trgovinu i usluge iz Karlovca, Izidora </w:t>
      </w:r>
      <w:proofErr w:type="spellStart"/>
      <w:r>
        <w:rPr>
          <w:rFonts w:cs="Arial" w:hAnsi="Arial" w:ascii="Arial"/>
        </w:rPr>
        <w:t>Kršnjavoga</w:t>
      </w:r>
      <w:proofErr w:type="spellEnd"/>
      <w:r>
        <w:rPr>
          <w:rFonts w:cs="Arial" w:hAnsi="Arial" w:ascii="Arial"/>
        </w:rPr>
        <w:t xml:space="preserve"> 13/C, MBS 020042664, OIB 50680510508.</w:t>
      </w:r>
    </w:p>
    <w:p w:rsidRDefault="000A660D" w:rsidP="000A660D" w:rsidR="000A660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SNJEŽANA HOPP iz Daruvara, Antuna Matije </w:t>
      </w:r>
      <w:proofErr w:type="spellStart"/>
      <w:r>
        <w:rPr>
          <w:rFonts w:cs="Arial" w:hAnsi="Arial" w:ascii="Arial"/>
        </w:rPr>
        <w:t>Reljkovića</w:t>
      </w:r>
      <w:proofErr w:type="spellEnd"/>
      <w:r>
        <w:rPr>
          <w:rFonts w:cs="Arial" w:hAnsi="Arial" w:ascii="Arial"/>
        </w:rPr>
        <w:t xml:space="preserve"> 77, OIB 00950074200.</w:t>
      </w:r>
    </w:p>
    <w:p w:rsidRDefault="000A660D" w:rsidP="000A660D" w:rsidR="000A660D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AUTO CENTAR CINDRIĆ d.o.o. za trgovinu i usluge iz Karlovca, Izidora </w:t>
      </w:r>
      <w:proofErr w:type="spellStart"/>
      <w:r>
        <w:rPr>
          <w:rFonts w:cs="Arial" w:hAnsi="Arial" w:ascii="Arial"/>
        </w:rPr>
        <w:t>Kršnjavoga</w:t>
      </w:r>
      <w:proofErr w:type="spellEnd"/>
      <w:r>
        <w:rPr>
          <w:rFonts w:cs="Arial" w:hAnsi="Arial" w:ascii="Arial"/>
        </w:rPr>
        <w:t xml:space="preserve"> 13/C, MBS 020042664, OIB 50680510508. </w:t>
      </w:r>
    </w:p>
    <w:p w:rsidRDefault="000A660D" w:rsidP="000A660D" w:rsidR="000A660D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08. rujna 2016. godine u 15,20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0A660D" w:rsidP="000A660D" w:rsidR="000A660D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0A660D" w:rsidP="000A660D" w:rsidR="000A660D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A660D" w:rsidP="000A660D" w:rsidR="000A660D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 Trgovačkog suda u Zagrebu.</w:t>
      </w:r>
    </w:p>
    <w:p w:rsidRDefault="000A660D" w:rsidP="000A660D" w:rsidR="000A660D">
      <w:pPr>
        <w:jc w:val="center"/>
        <w:rPr>
          <w:rFonts w:cs="Arial" w:hAnsi="Arial" w:ascii="Arial"/>
          <w:b/>
        </w:rPr>
      </w:pPr>
    </w:p>
    <w:p w:rsidRDefault="000A660D" w:rsidP="000A660D" w:rsidR="000A660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0A660D" w:rsidP="000A660D" w:rsidR="000A660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St-417/2016-2, koji je objavljen na mrežnoj stranici e-oglasna ploča Trgovačkog suda u Bjelovaru dana 17.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0A660D" w:rsidP="000A660D" w:rsidR="000A660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A660D" w:rsidP="000A660D" w:rsidR="000A660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0A660D" w:rsidP="000A660D" w:rsidR="000A660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0A660D" w:rsidP="000A660D" w:rsidR="000A660D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A660D" w:rsidP="000A660D" w:rsidR="000A660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Zagrebu, sud je odlučio sukladno čl. 131., 132. i 286. SZ-a. </w:t>
      </w:r>
    </w:p>
    <w:p w:rsidRDefault="000A660D" w:rsidP="000A660D" w:rsidR="000A660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08. rujna 2016. godine</w:t>
      </w:r>
    </w:p>
    <w:p w:rsidRDefault="000A660D" w:rsidP="000A660D" w:rsidR="000A660D">
      <w:pPr>
        <w:rPr>
          <w:rFonts w:cs="Arial" w:hAnsi="Arial" w:ascii="Arial"/>
          <w:b/>
        </w:rPr>
      </w:pPr>
    </w:p>
    <w:p w:rsidRDefault="000A660D" w:rsidP="000A660D" w:rsidR="000A660D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0A660D" w:rsidP="000A660D" w:rsidR="000A660D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0A660D" w:rsidP="000A660D" w:rsidR="000A660D">
      <w:pPr>
        <w:ind w:firstLine="4111"/>
        <w:jc w:val="both"/>
        <w:rPr>
          <w:rFonts w:cs="Arial" w:hAnsi="Arial" w:ascii="Arial"/>
        </w:rPr>
      </w:pPr>
    </w:p>
    <w:p w:rsidRDefault="000A660D" w:rsidP="000A660D" w:rsidR="000A66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0A660D" w:rsidP="000A660D" w:rsidR="000A66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0A660D" w:rsidP="000A660D" w:rsidR="000A660D">
      <w:pPr>
        <w:jc w:val="both"/>
        <w:rPr>
          <w:rFonts w:cs="Arial" w:hAnsi="Arial" w:ascii="Arial"/>
        </w:rPr>
      </w:pPr>
    </w:p>
    <w:p w:rsidRDefault="000A660D" w:rsidP="000A660D" w:rsidR="000A660D">
      <w:pPr>
        <w:jc w:val="both"/>
        <w:rPr>
          <w:rFonts w:cs="Arial" w:hAnsi="Arial" w:ascii="Arial"/>
        </w:rPr>
      </w:pPr>
    </w:p>
    <w:p w:rsidRDefault="000A660D" w:rsidP="000A660D" w:rsidR="000A660D">
      <w:pPr>
        <w:jc w:val="both"/>
        <w:rPr>
          <w:rFonts w:cs="Arial" w:hAnsi="Arial" w:ascii="Arial"/>
        </w:rPr>
      </w:pPr>
    </w:p>
    <w:p w:rsidRDefault="000A660D" w:rsidP="000A660D" w:rsidR="000A660D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0A660D" w:rsidP="000A660D" w:rsidR="000A66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 dužniku-putem e-oglasne ploče suda</w:t>
      </w:r>
    </w:p>
    <w:p w:rsidRDefault="000A660D" w:rsidP="000A660D" w:rsidR="000A66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 putem pošte</w:t>
      </w:r>
    </w:p>
    <w:p w:rsidRDefault="000A660D" w:rsidP="000A660D" w:rsidR="000A66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pošte</w:t>
      </w:r>
    </w:p>
    <w:p w:rsidRDefault="000A660D" w:rsidP="000A660D" w:rsidR="000A66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predlagatelju FINI, Podružnica Bjelovar, stečajnom upravitelju, ŽDO Bjelovar, Porezna uprava, Ispostava Zagreb, zakonskom zastupniku dužnika-veza na dužnika</w:t>
      </w:r>
    </w:p>
    <w:p w:rsidRDefault="000A660D" w:rsidP="000A660D" w:rsidR="000A66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nakon pravomoćnosti – sudskom registru</w:t>
      </w:r>
    </w:p>
    <w:p w:rsidRDefault="000A660D" w:rsidP="000A660D" w:rsidR="000A66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0A660D" w:rsidP="000A660D" w:rsidR="000A660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08.09.2016.g.</w:t>
      </w:r>
    </w:p>
    <w:p w:rsidRDefault="000A660D" w:rsidP="000A660D" w:rsidR="000A660D">
      <w:pPr>
        <w:rPr>
          <w:rFonts w:cs="Arial" w:hAnsi="Arial" w:ascii="Arial"/>
        </w:rPr>
      </w:pPr>
    </w:p>
    <w:p w:rsidRDefault="000A660D" w:rsidP="000A660D" w:rsidR="000A660D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60D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319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St-417/2016-4</izvorni_sadrzaj>
    <derivirana_varijabla naziv="DomainObject.Oznaka_1">St-417/2016-4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St-417/2016</izvorni_sadrzaj>
    <derivirana_varijabla naziv="DomainObject.Predmet.OznakaBroj_1">St-417/2016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Cindrić d.o.o. zastupanog po punomoćniku Goran Cindrić</izvorni_sadrzaj>
    <derivirana_varijabla naziv="DomainObject.Predmet.ProtustrankaFormated_1">  Auto centar Cindrić d.o.o. zastupanog po punomoćniku Goran Cindrić</derivirana_varijabla>
  </DomainObject.Predmet.ProtustrankaFormated>
  <DomainObject.Predmet.ProtustrankaFormatedOIB>
    <izvorni_sadrzaj>  Auto centar Cindrić d.o.o., OIB 50680510508 zastupanog po punomoćniku Goran Cindrić</izvorni_sadrzaj>
    <derivirana_varijabla naziv="DomainObject.Predmet.ProtustrankaFormatedOIB_1">  Auto centar Cindrić d.o.o., OIB 50680510508 zastupanog po punomoćniku Goran Cindrić</derivirana_varijabla>
  </DomainObject.Predmet.ProtustrankaFormatedOIB>
  <DomainObject.Predmet.ProtustrankaFormatedWithAdress>
    <izvorni_sadrzaj> Auto centar Cindrić d.o.o., Izidora Kršnjavoga 13/C, 47000 Karlovac zastupanog po punomoćniku Goran Cindrić</izvorni_sadrzaj>
    <derivirana_varijabla naziv="DomainObject.Predmet.ProtustrankaFormatedWithAdress_1"> Auto centar Cindrić d.o.o., Izidora Kršnjavoga 13/C, 47000 Karlovac zastupanog po punomoćniku Goran Cindrić</derivirana_varijabla>
  </DomainObject.Predmet.ProtustrankaFormatedWithAdress>
  <DomainObject.Predmet.ProtustrankaFormatedWithAdressOIB>
    <izvorni_sadrzaj> Auto centar Cindrić d.o.o., OIB 50680510508, Izidora Kršnjavoga 13/C, 47000 Karlovac zastupanog po punomoćniku Goran Cindrić</izvorni_sadrzaj>
    <derivirana_varijabla naziv="DomainObject.Predmet.ProtustrankaFormatedWithAdressOIB_1"> Auto centar Cindrić d.o.o., OIB 50680510508, Izidora Kršnjavoga 13/C, 47000 Karlovac zastupanog po punomoćniku Goran Cindrić</derivirana_varijabla>
  </DomainObject.Predmet.ProtustrankaFormatedWithAdressOIB>
  <DomainObject.Predmet.ProtustrankaWithAdress>
    <izvorni_sadrzaj>Auto centar Cindrić d.o.o. Izidora Kršnjavoga 13/C, 47000 Karlovac</izvorni_sadrzaj>
    <derivirana_varijabla naziv="DomainObject.Predmet.ProtustrankaWithAdress_1">Auto centar Cindrić d.o.o. Izidora Kršnjavoga 13/C, 47000 Karlovac</derivirana_varijabla>
  </DomainObject.Predmet.ProtustrankaWithAdress>
  <DomainObject.Predmet.ProtustrankaWithAdressOIB>
    <izvorni_sadrzaj>Auto centar Cindrić d.o.o., OIB 50680510508, Izidora Kršnjavoga 13/C, 47000 Karlovac</izvorni_sadrzaj>
    <derivirana_varijabla naziv="DomainObject.Predmet.ProtustrankaWithAdressOIB_1">Auto centar Cindrić d.o.o., OIB 50680510508, Izidora Kršnjavoga 13/C, 47000 Karlovac</derivirana_varijabla>
  </DomainObject.Predmet.ProtustrankaWithAdressOIB>
  <DomainObject.Predmet.ProtustrankaNazivFormated>
    <izvorni_sadrzaj>Auto centar Cindrić d.o.o.</izvorni_sadrzaj>
    <derivirana_varijabla naziv="DomainObject.Predmet.ProtustrankaNazivFormated_1">Auto centar Cindrić d.o.o.</derivirana_varijabla>
  </DomainObject.Predmet.ProtustrankaNazivFormated>
  <DomainObject.Predmet.ProtustrankaNazivFormatedOIB>
    <izvorni_sadrzaj>Auto centar Cindrić d.o.o., OIB 50680510508</izvorni_sadrzaj>
    <derivirana_varijabla naziv="DomainObject.Predmet.ProtustrankaNazivFormatedOIB_1">Auto centar Cindrić d.o.o., OIB 50680510508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Auto centar Cindrić d.o.o. zastupanog po punomoćniku Goran Cindrić</item>
    </izvorni_sadrzaj>
    <derivirana_varijabla naziv="DomainObject.Predmet.ProtuStrankaListFormated_1">
      <item>Auto centar Cindrić d.o.o. zastupanog po punomoćniku Goran Cindrić</item>
    </derivirana_varijabla>
  </DomainObject.Predmet.ProtuStrankaListFormated>
  <DomainObject.Predmet.ProtuStrankaListFormatedOIB>
    <izvorni_sadrzaj>
      <item>Auto centar Cindrić d.o.o., OIB 50680510508 zastupanog po punomoćniku Goran Cindrić</item>
    </izvorni_sadrzaj>
    <derivirana_varijabla naziv="DomainObject.Predmet.ProtuStrankaListFormatedOIB_1">
      <item>Auto centar Cindrić d.o.o., OIB 50680510508 zastupanog po punomoćniku Goran Cindrić</item>
    </derivirana_varijabla>
  </DomainObject.Predmet.ProtuStrankaListFormatedOIB>
  <DomainObject.Predmet.ProtuStrankaListFormatedWithAdress>
    <izvorni_sadrzaj>
      <item>Auto centar Cindrić d.o.o., Izidora Kršnjavoga 13/C, 47000 Karlovac zastupanog po punomoćniku Goran Cindrić</item>
    </izvorni_sadrzaj>
    <derivirana_varijabla naziv="DomainObject.Predmet.ProtuStrankaListFormatedWithAdress_1">
      <item>Auto centar Cindrić d.o.o., Izidora Kršnjavoga 13/C, 47000 Karlovac zastupanog po punomoćniku Goran Cindrić</item>
    </derivirana_varijabla>
  </DomainObject.Predmet.ProtuStrankaListFormatedWithAdress>
  <DomainObject.Predmet.ProtuStrankaListFormatedWithAdressOIB>
    <izvorni_sadrzaj>
      <item>Auto centar Cindrić d.o.o., OIB 50680510508, Izidora Kršnjavoga 13/C, 47000 Karlovac zastupanog po punomoćniku Goran Cindrić</item>
    </izvorni_sadrzaj>
    <derivirana_varijabla naziv="DomainObject.Predmet.ProtuStrankaListFormatedWithAdressOIB_1">
      <item>Auto centar Cindrić d.o.o., OIB 50680510508, Izidora Kršnjavoga 13/C, 47000 Karlovac zastupanog po punomoćniku Goran Cindrić</item>
    </derivirana_varijabla>
  </DomainObject.Predmet.ProtuStrankaListFormatedWithAdressOIB>
  <DomainObject.Predmet.ProtuStrankaListNazivFormated>
    <izvorni_sadrzaj>
      <item>Auto centar Cindrić d.o.o.</item>
    </izvorni_sadrzaj>
    <derivirana_varijabla naziv="DomainObject.Predmet.ProtuStrankaListNazivFormated_1">
      <item>Auto centar Cindrić d.o.o.</item>
    </derivirana_varijabla>
  </DomainObject.Predmet.ProtuStrankaListNazivFormated>
  <DomainObject.Predmet.ProtuStrankaListNazivFormatedOIB>
    <izvorni_sadrzaj>
      <item>Auto centar Cindrić d.o.o., OIB 50680510508</item>
    </izvorni_sadrzaj>
    <derivirana_varijabla naziv="DomainObject.Predmet.ProtuStrankaListNazivFormatedOIB_1">
      <item>Auto centar Cindrić d.o.o., OIB 50680510508</item>
    </derivirana_varijabla>
  </DomainObject.Predmet.ProtuStrankaListNazivFormatedOIB>
  <DomainObject.Predmet.OstaliListFormated>
    <izvorni_sadrzaj>
      <item>Goran Cindrić punomoćnik sudionika u postupku Auto centar Cindrić d.o.o.</item>
    </izvorni_sadrzaj>
    <derivirana_varijabla naziv="DomainObject.Predmet.OstaliListFormated_1">
      <item>Goran Cindrić punomoćnik sudionika u postupku Auto centar Cindrić d.o.o.</item>
    </derivirana_varijabla>
  </DomainObject.Predmet.OstaliListFormated>
  <DomainObject.Predmet.OstaliListFormatedOIB>
    <izvorni_sadrzaj>
      <item>Goran Cindrić, OIB 21662068818 punomoćnik sudionika u postupku Auto centar Cindrić d.o.o.</item>
    </izvorni_sadrzaj>
    <derivirana_varijabla naziv="DomainObject.Predmet.OstaliListFormatedOIB_1">
      <item>Goran Cindrić, OIB 21662068818 punomoćnik sudionika u postupku Auto centar Cindrić d.o.o.</item>
    </derivirana_varijabla>
  </DomainObject.Predmet.OstaliListFormatedOIB>
  <DomainObject.Predmet.OstaliListFormatedWithAdress>
    <izvorni_sadrzaj>
      <item>Goran Cindrić, Andrije Gebranga 18/D, 47000 Karlovac punomoćnik sudionika u postupku Auto centar Cindrić d.o.o.</item>
    </izvorni_sadrzaj>
    <derivirana_varijabla naziv="DomainObject.Predmet.OstaliListFormatedWithAdress_1">
      <item>Goran Cindrić, Andrije Gebranga 18/D, 47000 Karlovac punomoćnik sudionika u postupku Auto centar Cindrić d.o.o.</item>
    </derivirana_varijabla>
  </DomainObject.Predmet.OstaliListFormatedWithAdress>
  <DomainObject.Predmet.OstaliListFormatedWithAdressOIB>
    <izvorni_sadrzaj>
      <item>Goran Cindrić, OIB 21662068818, Andrije Gebranga 18/D, 47000 Karlovac punomoćnik sudionika u postupku Auto centar Cindrić d.o.o.</item>
    </izvorni_sadrzaj>
    <derivirana_varijabla naziv="DomainObject.Predmet.OstaliListFormatedWithAdressOIB_1">
      <item>Goran Cindrić, OIB 21662068818, Andrije Gebranga 18/D, 47000 Karlovac punomoćnik sudionika u postupku Auto centar Cindrić d.o.o.</item>
    </derivirana_varijabla>
  </DomainObject.Predmet.OstaliListFormatedWithAdressOIB>
  <DomainObject.Predmet.OstaliListNazivFormated>
    <izvorni_sadrzaj>
      <item>Goran Cindrić</item>
    </izvorni_sadrzaj>
    <derivirana_varijabla naziv="DomainObject.Predmet.OstaliListNazivFormated_1">
      <item>Goran Cindrić</item>
    </derivirana_varijabla>
  </DomainObject.Predmet.OstaliListNazivFormated>
  <DomainObject.Predmet.OstaliListNazivFormatedOIB>
    <izvorni_sadrzaj>
      <item>Goran Cindrić, OIB 21662068818</item>
    </izvorni_sadrzaj>
    <derivirana_varijabla naziv="DomainObject.Predmet.OstaliListNazivFormatedOIB_1">
      <item>Goran Cindrić, OIB 21662068818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St-417/2016-4</izvorni_sadrzaj>
    <derivirana_varijabla naziv="DomainObject.PoslovniBrojDokumenta_1">St-417/2016-4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Auto centar Cindrić d.o.o.</izvorni_sadrzaj>
    <derivirana_varijabla naziv="DomainObject.Predmet.ProtustrankaIDrugi_1">Auto centar Cindrić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Auto centar Cindrić d.o.o., OIB 50680510508, Izidora Kršnjavoga 13/C, 47000 Karlovac</izvorni_sadrzaj>
    <derivirana_varijabla naziv="DomainObject.Predmet.ProtustrankaIDrugiAdressOIB_1">Auto centar Cindrić d.o.o., OIB 50680510508, Izidora Kršnjavoga 13/C,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centar Cindrić d.o.o.</item>
      <item>FINA Regionalni centar Zagreb Podružnica Karlovac</item>
      <item>Goran Cindrić</item>
    </izvorni_sadrzaj>
    <derivirana_varijabla naziv="DomainObject.Predmet.SudioniciListNaziv_1">
      <item>Auto centar Cindrić d.o.o.</item>
      <item>FINA Regionalni centar Zagreb Podružnica Karlovac</item>
      <item>Goran Cindrić</item>
    </derivirana_varijabla>
  </DomainObject.Predmet.SudioniciListNaziv>
  <DomainObject.Predmet.SudioniciListAdressOIB>
    <izvorni_sadrzaj>
      <item>Auto centar Cindrić d.o.o., OIB 50680510508, Izidora Kršnjavoga 13/C,47000 Karlovac</item>
      <item>FINA Regionalni centar Zagreb Podružnica Karlovac, OIB 85821130368, Ul. Pavla Vitezovića 1,47000 Karlovac</item>
      <item>Goran Cindrić, OIB 21662068818, Andrije Gebranga 18/D,47000 Karlovac</item>
    </izvorni_sadrzaj>
    <derivirana_varijabla naziv="DomainObject.Predmet.SudioniciListAdressOIB_1">
      <item>Auto centar Cindrić d.o.o., OIB 50680510508, Izidora Kršnjavoga 13/C,47000 Karlovac</item>
      <item>FINA Regionalni centar Zagreb Podružnica Karlovac, OIB 85821130368, Ul. Pavla Vitezovića 1,47000 Karlovac</item>
      <item>Goran Cindrić, OIB 21662068818, Andrije Gebranga 18/D,47000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FFE2A4-6659-4ADE-BDDB-DAC0C47126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708</properties:Words>
  <properties:Characters>3832</properties:Characters>
  <properties:Lines>97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2016-09-08T13:08:00Z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St-417/2016-4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