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39e" w14:paraId="405d39e" w:rsidRDefault="00393DE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  <w:r w:rsidRPr="00393DE3">
        <w:rPr>
          <w:rFonts w:cs="Times New Roman" w:eastAsia="Calibri"/>
          <w:b/>
        </w:rPr>
        <w:t xml:space="preserve">   REPUBLIKA HRVATSKA</w:t>
      </w: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  <w:r w:rsidRPr="00393DE3">
        <w:rPr>
          <w:rFonts w:cs="Times New Roman" w:eastAsia="Calibri"/>
          <w:b/>
        </w:rPr>
        <w:t xml:space="preserve">TRGOVAČKI SUD U SPLITU         </w:t>
      </w:r>
      <w:r w:rsidRPr="00393DE3">
        <w:rPr>
          <w:rFonts w:cs="Times New Roman" w:eastAsia="Calibri"/>
          <w:b/>
        </w:rPr>
        <w:tab/>
      </w:r>
      <w:r w:rsidRPr="00393DE3">
        <w:rPr>
          <w:rFonts w:cs="Times New Roman" w:eastAsia="Calibri"/>
          <w:b/>
        </w:rPr>
        <w:tab/>
        <w:t xml:space="preserve">                     Broj: 14. St-35/2015</w:t>
      </w: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  <w:r w:rsidRPr="00393DE3">
        <w:rPr>
          <w:rFonts w:cs="Times New Roman" w:eastAsia="Calibri"/>
          <w:b/>
        </w:rPr>
        <w:t xml:space="preserve">            </w:t>
      </w:r>
      <w:proofErr w:type="spellStart"/>
      <w:r w:rsidRPr="00393DE3">
        <w:rPr>
          <w:rFonts w:cs="Times New Roman" w:eastAsia="Calibri"/>
          <w:b/>
        </w:rPr>
        <w:t>Sukoišanska</w:t>
      </w:r>
      <w:proofErr w:type="spellEnd"/>
      <w:r w:rsidRPr="00393DE3">
        <w:rPr>
          <w:rFonts w:cs="Times New Roman" w:eastAsia="Calibri"/>
          <w:b/>
        </w:rPr>
        <w:t xml:space="preserve"> 6.</w:t>
      </w: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  <w:r w:rsidRPr="00393DE3">
        <w:rPr>
          <w:rFonts w:cs="Times New Roman" w:eastAsia="Calibri"/>
          <w:b/>
        </w:rPr>
        <w:t xml:space="preserve">          21 000  S P L I T</w:t>
      </w: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</w:p>
    <w:p w:rsidRDefault="00393DE3" w:rsidP="00393DE3" w:rsidR="00393DE3" w:rsidRPr="00393DE3">
      <w:pPr>
        <w:spacing w:after="0"/>
        <w:jc w:val="center"/>
        <w:rPr>
          <w:rFonts w:cs="Times New Roman" w:eastAsia="Calibri"/>
          <w:b/>
        </w:rPr>
      </w:pPr>
      <w:r w:rsidRPr="00393DE3">
        <w:rPr>
          <w:rFonts w:cs="Times New Roman" w:eastAsia="Calibri"/>
          <w:b/>
        </w:rPr>
        <w:t>O G L A S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ab/>
        <w:t>Trgovački sud u Splitu, u stečajnom postupku nad trgovačkim društvom: ŠITUMOVI DVORI, d.o.o., Cista Provo, kao stečajnim Dužnikom, oglašava u izvodu rješenje od 10. prosinca 2015. godine i to ovako:</w:t>
      </w:r>
    </w:p>
    <w:p w:rsidRDefault="00393DE3" w:rsidP="00393DE3" w:rsidR="00393DE3" w:rsidRPr="00393DE3">
      <w:pPr>
        <w:spacing w:after="0"/>
        <w:jc w:val="both"/>
        <w:rPr>
          <w:rFonts w:cs="Times New Roman" w:eastAsia="Calibri"/>
          <w:bCs/>
        </w:rPr>
      </w:pPr>
    </w:p>
    <w:p w:rsidRDefault="00393DE3" w:rsidP="00393DE3" w:rsidR="00393DE3" w:rsidRPr="00393DE3">
      <w:pPr>
        <w:spacing w:after="0"/>
        <w:jc w:val="both"/>
        <w:rPr>
          <w:rFonts w:cs="Times New Roman" w:eastAsia="Calibri"/>
        </w:rPr>
      </w:pPr>
      <w:r w:rsidRPr="00393DE3">
        <w:rPr>
          <w:rFonts w:cs="Times New Roman" w:eastAsia="Calibri"/>
          <w:bCs/>
        </w:rPr>
        <w:t xml:space="preserve">U </w:t>
      </w:r>
      <w:proofErr w:type="spellStart"/>
      <w:r w:rsidRPr="00393DE3">
        <w:rPr>
          <w:rFonts w:cs="Times New Roman" w:eastAsia="Calibri"/>
          <w:lang w:val="de-DE"/>
        </w:rPr>
        <w:t>prethodnome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stečajnom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postupku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radi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utvr</w:t>
      </w:r>
      <w:proofErr w:type="spellEnd"/>
      <w:r w:rsidRPr="00393DE3">
        <w:rPr>
          <w:rFonts w:cs="Times New Roman" w:eastAsia="Calibri"/>
        </w:rPr>
        <w:t>đ</w:t>
      </w:r>
      <w:proofErr w:type="spellStart"/>
      <w:r w:rsidRPr="00393DE3">
        <w:rPr>
          <w:rFonts w:cs="Times New Roman" w:eastAsia="Calibri"/>
          <w:lang w:val="de-DE"/>
        </w:rPr>
        <w:t>ivanja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uvjeta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za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otvaranje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ste</w:t>
      </w:r>
      <w:proofErr w:type="spellEnd"/>
      <w:r w:rsidRPr="00393DE3">
        <w:rPr>
          <w:rFonts w:cs="Times New Roman" w:eastAsia="Calibri"/>
        </w:rPr>
        <w:t>č</w:t>
      </w:r>
      <w:proofErr w:type="spellStart"/>
      <w:r w:rsidRPr="00393DE3">
        <w:rPr>
          <w:rFonts w:cs="Times New Roman" w:eastAsia="Calibri"/>
          <w:lang w:val="de-DE"/>
        </w:rPr>
        <w:t>ajnog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postupka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nad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trgova</w:t>
      </w:r>
      <w:proofErr w:type="spellEnd"/>
      <w:r w:rsidRPr="00393DE3">
        <w:rPr>
          <w:rFonts w:cs="Times New Roman" w:eastAsia="Calibri"/>
        </w:rPr>
        <w:t>č</w:t>
      </w:r>
      <w:proofErr w:type="spellStart"/>
      <w:r w:rsidRPr="00393DE3">
        <w:rPr>
          <w:rFonts w:cs="Times New Roman" w:eastAsia="Calibri"/>
          <w:lang w:val="de-DE"/>
        </w:rPr>
        <w:t>kim</w:t>
      </w:r>
      <w:proofErr w:type="spellEnd"/>
      <w:r w:rsidRPr="00393DE3">
        <w:rPr>
          <w:rFonts w:cs="Times New Roman" w:eastAsia="Calibri"/>
          <w:lang w:val="de-DE"/>
        </w:rPr>
        <w:t xml:space="preserve"> </w:t>
      </w:r>
      <w:proofErr w:type="spellStart"/>
      <w:r w:rsidRPr="00393DE3">
        <w:rPr>
          <w:rFonts w:cs="Times New Roman" w:eastAsia="Calibri"/>
          <w:lang w:val="de-DE"/>
        </w:rPr>
        <w:t>dru</w:t>
      </w:r>
      <w:proofErr w:type="spellEnd"/>
      <w:r w:rsidRPr="00393DE3">
        <w:rPr>
          <w:rFonts w:cs="Times New Roman" w:eastAsia="Calibri"/>
        </w:rPr>
        <w:t>š</w:t>
      </w:r>
      <w:proofErr w:type="spellStart"/>
      <w:r w:rsidRPr="00393DE3">
        <w:rPr>
          <w:rFonts w:cs="Times New Roman" w:eastAsia="Calibri"/>
          <w:lang w:val="de-DE"/>
        </w:rPr>
        <w:t>tvom</w:t>
      </w:r>
      <w:proofErr w:type="spellEnd"/>
      <w:r w:rsidRPr="00393DE3">
        <w:rPr>
          <w:rFonts w:cs="Times New Roman" w:eastAsia="Calibri"/>
        </w:rPr>
        <w:t>: ŠITUMOVI DVORI, d.o.o., Cista Provo, upisan u registar Trgovačkog suda u Splitu, MBS: 060164149., OIB: 67486300447., kao stečajnim Dužnikom, p</w:t>
      </w:r>
      <w:r w:rsidRPr="00393DE3">
        <w:rPr>
          <w:rFonts w:cs="Times New Roman" w:eastAsia="Calibri"/>
          <w:bCs/>
        </w:rPr>
        <w:t>ozivaju se stečajni vjerovnici</w:t>
      </w:r>
      <w:r w:rsidRPr="00393DE3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393DE3">
        <w:rPr>
          <w:rFonts w:cs="Times New Roman" w:eastAsia="Calibri"/>
          <w:bCs/>
        </w:rPr>
        <w:t xml:space="preserve"> </w:t>
      </w:r>
      <w:r w:rsidRPr="00393DE3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93DE3">
        <w:rPr>
          <w:rFonts w:cs="Times New Roman" w:eastAsia="Calibri"/>
        </w:rPr>
        <w:t>d.d</w:t>
      </w:r>
      <w:proofErr w:type="spellEnd"/>
      <w:r w:rsidRPr="00393DE3">
        <w:rPr>
          <w:rFonts w:cs="Times New Roman" w:eastAsia="Calibri"/>
        </w:rPr>
        <w:t>, solidarno predujmiti iznos od: 20.000,00 kuna, svrha plaćanja: «</w:t>
      </w:r>
      <w:r w:rsidRPr="00393DE3">
        <w:rPr>
          <w:rFonts w:cs="Times New Roman" w:eastAsia="Calibri"/>
          <w:bCs/>
        </w:rPr>
        <w:t xml:space="preserve">za pokriće troškova kako prethodnoga tako i otvorenoga stečajnog postupka </w:t>
      </w:r>
      <w:r w:rsidRPr="00393DE3">
        <w:rPr>
          <w:rFonts w:cs="Times New Roman" w:eastAsia="Calibri"/>
        </w:rPr>
        <w:t>pod brojem: 14. St-35/15”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93DE3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                           (14. St-35/15. od 10. prosinca 2015.  godine.) 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>
      <w:pPr>
        <w:spacing w:after="0"/>
        <w:rPr>
          <w:rFonts w:cs="Times New Roman" w:eastAsia="Calibri"/>
        </w:rPr>
      </w:pPr>
    </w:p>
    <w:p w:rsidRDefault="00393DE3" w:rsidP="00393DE3" w:rsid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  <w:b/>
        </w:rPr>
      </w:pPr>
      <w:r w:rsidRPr="00393DE3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393DE3">
        <w:rPr>
          <w:rFonts w:cs="Times New Roman" w:eastAsia="Calibri"/>
          <w:b/>
        </w:rPr>
        <w:t>- 2 -                               Broj: 14-St-35/2015.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>DNA:   „Narodne novine“, Zagreb, uz dopis,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   Oglasna ploča Suda - rok: 20. dana,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   Spis.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>Split, 10. prosinca 2015. godine.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                                                             S U D A C: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  <w:r w:rsidRPr="00393DE3">
        <w:rPr>
          <w:rFonts w:cs="Times New Roman" w:eastAsia="Calibri"/>
        </w:rPr>
        <w:t xml:space="preserve">                                                                       Jozo Ćaleta,</w:t>
      </w: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393DE3" w:rsidP="00393DE3" w:rsidR="00393DE3" w:rsidRPr="00393DE3">
      <w:pPr>
        <w:spacing w:after="0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DE3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3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St-35/2015-10</izvorni_sadrzaj>
    <derivirana_varijabla naziv="DomainObject.Oznaka_1">St-35/2015-10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ŠITUMOVI DVORI, društvo s ograničenom odgovornošću za trgovinu, prijevoz i građenje</izvorni_sadrzaj>
    <derivirana_varijabla naziv="DomainObject.Predmet.ProtustrankaFormated_1">  ŠITUMOVI DVORI, društvo s ograničenom odgovornošću za trgovinu, prijevoz i građenje</derivirana_varijabla>
  </DomainObject.Predmet.ProtustrankaFormated>
  <DomainObject.Predmet.ProtustrankaFormatedOIB>
    <izvorni_sadrzaj>  ŠITUMOVI DVORI, društvo s ograničenom odgovornošću za trgovinu, prijevoz i građenje, OIB 67486300447</izvorni_sadrzaj>
    <derivirana_varijabla naziv="DomainObject.Predmet.ProtustrankaFormatedOIB_1">  ŠITUMOVI DVORI, društvo s ograničenom odgovornošću za trgovinu, prijevoz i građenje, OIB 67486300447</derivirana_varijabla>
  </DomainObject.Predmet.ProtustrankaFormatedOIB>
  <DomainObject.Predmet.ProtustrankaFormatedWithAdress>
    <izvorni_sadrzaj> ŠITUMOVI DVORI, društvo s ograničenom odgovornošću za trgovinu, prijevoz i građenje, 21256 Cista Provo</izvorni_sadrzaj>
    <derivirana_varijabla naziv="DomainObject.Predmet.ProtustrankaFormatedWithAdress_1"> ŠITUMOVI DVORI, društvo s ograničenom odgovornošću za trgovinu, prijevoz i građenje, 21256 Cista Provo</derivirana_varijabla>
  </DomainObject.Predmet.ProtustrankaFormatedWithAdress>
  <DomainObject.Predmet.ProtustrankaFormatedWithAdressOIB>
    <izvorni_sadrzaj> ŠITUMOVI DVORI, društvo s ograničenom odgovornošću za trgovinu, prijevoz i građenje, OIB 67486300447, 21256 Cista Provo</izvorni_sadrzaj>
    <derivirana_varijabla naziv="DomainObject.Predmet.ProtustrankaFormatedWithAdressOIB_1"> ŠITUMOVI DVORI, društvo s ograničenom odgovornošću za trgovinu, prijevoz i građenje, OIB 67486300447, 21256 Cista Provo</derivirana_varijabla>
  </DomainObject.Predmet.ProtustrankaFormatedWithAdressOIB>
  <DomainObject.Predmet.ProtustrankaWithAdress>
    <izvorni_sadrzaj>ŠITUMOVI DVORI, društvo s ograničenom odgovornošću za trgovinu, prijevoz i građenje 21256 Cista Provo</izvorni_sadrzaj>
    <derivirana_varijabla naziv="DomainObject.Predmet.ProtustrankaWithAdress_1">ŠITUMOVI DVORI, društvo s ograničenom odgovornošću za trgovinu, prijevoz i građenje 21256 Cista Provo</derivirana_varijabla>
  </DomainObject.Predmet.ProtustrankaWithAdress>
  <DomainObject.Predmet.ProtustrankaWithAdressOIB>
    <izvorni_sadrzaj>ŠITUMOVI DVORI, društvo s ograničenom odgovornošću za trgovinu, prijevoz i građenje, OIB 67486300447, 21256 Cista Provo</izvorni_sadrzaj>
    <derivirana_varijabla naziv="DomainObject.Predmet.ProtustrankaWithAdressOIB_1">ŠITUMOVI DVORI, društvo s ograničenom odgovornošću za trgovinu, prijevoz i građenje, OIB 67486300447, 21256 Cista Provo</derivirana_varijabla>
  </DomainObject.Predmet.ProtustrankaWithAdressOIB>
  <DomainObject.Predmet.ProtustrankaNazivFormated>
    <izvorni_sadrzaj>ŠITUMOVI DVORI, društvo s ograničenom odgovornošću za trgovinu, prijevoz i građenje</izvorni_sadrzaj>
    <derivirana_varijabla naziv="DomainObject.Predmet.ProtustrankaNazivFormated_1">ŠITUMOVI DVORI, društvo s ograničenom odgovornošću za trgovinu, prijevoz i građenje</derivirana_varijabla>
  </DomainObject.Predmet.ProtustrankaNazivFormated>
  <DomainObject.Predmet.ProtustrankaNazivFormatedOIB>
    <izvorni_sadrzaj>ŠITUMOVI DVORI, društvo s ograničenom odgovornošću za trgovinu, prijevoz i građenje, OIB 67486300447</izvorni_sadrzaj>
    <derivirana_varijabla naziv="DomainObject.Predmet.ProtustrankaNazivFormatedOIB_1">ŠITUMOVI DVORI, društvo s ograničenom odgovornošću za trgovinu, prijevoz i građenje, OIB 67486300447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ŠITUMOVI DVORI, društvo s ograničenom odgovornošću za trgovinu, prijevoz i građenje</item>
    </izvorni_sadrzaj>
    <derivirana_varijabla naziv="DomainObject.Predmet.ProtuStrankaListFormated_1">
      <item>ŠITUMOVI DVORI, društvo s ograničenom odgovornošću za trgovinu, prijevoz i građenje</item>
    </derivirana_varijabla>
  </DomainObject.Predmet.ProtuStrankaListFormated>
  <DomainObject.Predmet.ProtuStrankaListFormatedOIB>
    <izvorni_sadrzaj>
      <item>ŠITUMOVI DVORI, društvo s ograničenom odgovornošću za trgovinu, prijevoz i građenje, OIB 67486300447</item>
    </izvorni_sadrzaj>
    <derivirana_varijabla naziv="DomainObject.Predmet.ProtuStrankaListFormatedOIB_1">
      <item>ŠITUMOVI DVORI, društvo s ograničenom odgovornošću za trgovinu, prijevoz i građenje, OIB 67486300447</item>
    </derivirana_varijabla>
  </DomainObject.Predmet.ProtuStrankaListFormatedOIB>
  <DomainObject.Predmet.ProtuStrankaListFormatedWithAdress>
    <izvorni_sadrzaj>
      <item>ŠITUMOVI DVORI, društvo s ograničenom odgovornošću za trgovinu, prijevoz i građenje, 21256 Cista Provo</item>
    </izvorni_sadrzaj>
    <derivirana_varijabla naziv="DomainObject.Predmet.ProtuStrankaListFormatedWithAdress_1">
      <item>ŠITUMOVI DVORI, društvo s ograničenom odgovornošću za trgovinu, prijevoz i građenje, 21256 Cista Provo</item>
    </derivirana_varijabla>
  </DomainObject.Predmet.ProtuStrankaListFormatedWithAdress>
  <DomainObject.Predmet.ProtuStrankaListFormatedWithAdressOIB>
    <izvorni_sadrzaj>
      <item>ŠITUMOVI DVORI, društvo s ograničenom odgovornošću za trgovinu, prijevoz i građenje, OIB 67486300447, 21256 Cista Provo</item>
    </izvorni_sadrzaj>
    <derivirana_varijabla naziv="DomainObject.Predmet.ProtuStrankaListFormatedWithAdressOIB_1">
      <item>ŠITUMOVI DVORI, društvo s ograničenom odgovornošću za trgovinu, prijevoz i građenje, OIB 67486300447, 21256 Cista Provo</item>
    </derivirana_varijabla>
  </DomainObject.Predmet.ProtuStrankaListFormatedWithAdressOIB>
  <DomainObject.Predmet.ProtuStrankaListNazivFormated>
    <izvorni_sadrzaj>
      <item>ŠITUMOVI DVORI, društvo s ograničenom odgovornošću za trgovinu, prijevoz i građenje</item>
    </izvorni_sadrzaj>
    <derivirana_varijabla naziv="DomainObject.Predmet.ProtuStrankaListNazivFormated_1">
      <item>ŠITUMOVI DVORI, društvo s ograničenom odgovornošću za trgovinu, prijevoz i građenje</item>
    </derivirana_varijabla>
  </DomainObject.Predmet.ProtuStrankaListNazivFormated>
  <DomainObject.Predmet.ProtuStrankaListNazivFormatedOIB>
    <izvorni_sadrzaj>
      <item>ŠITUMOVI DVORI, društvo s ograničenom odgovornošću za trgovinu, prijevoz i građenje, OIB 67486300447</item>
    </izvorni_sadrzaj>
    <derivirana_varijabla naziv="DomainObject.Predmet.ProtuStrankaListNazivFormatedOIB_1">
      <item>ŠITUMOVI DVORI, društvo s ograničenom odgovornošću za trgovinu, prijevoz i građenje, OIB 67486300447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St-35/2015-10</izvorni_sadrzaj>
    <derivirana_varijabla naziv="DomainObject.PoslovniBrojDokumenta_1">St-35/2015-10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ŠITUMOVI DVORI, društvo s ograničenom odgovornošću za trgovinu, prijevoz i građenje</izvorni_sadrzaj>
    <derivirana_varijabla naziv="DomainObject.Predmet.ProtustrankaIDrugi_1">ŠITUMOVI DVORI, društvo s ograničenom odgovornošću za trgovinu, prijevoz i građenje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ŠITUMOVI DVORI, društvo s ograničenom odgovornošću za trgovinu, prijevoz i građenje, OIB 67486300447, 21256 Cista Provo</izvorni_sadrzaj>
    <derivirana_varijabla naziv="DomainObject.Predmet.ProtustrankaIDrugiAdressOIB_1">ŠITUMOVI DVORI, društvo s ograničenom odgovornošću za trgovinu, prijevoz i građenje, OIB 67486300447,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ŠITUMOVI DVORI, društvo s ograničenom odgovornošću za trgovinu, prijevoz i građenje</item>
    </izvorni_sadrzaj>
    <derivirana_varijabla naziv="DomainObject.Predmet.SudioniciListNaziv_1">
      <item>FINA SPLIT</item>
      <item>ŠITUMOVI DVORI, društvo s ograničenom odgovornošću za trgovinu, prijevoz i građenje</item>
    </derivirana_varijabla>
  </DomainObject.Predmet.SudioniciListNaziv>
  <DomainObject.Predmet.SudioniciListAdressOIB>
    <izvorni_sadrzaj>
      <item>FINA SPLIT, OIB 85821130368, Mažuranićevo šetalište 24 b,21000 Split</item>
      <item>ŠITUMOVI DVORI, društvo s ograničenom odgovornošću za trgovinu, prijevoz i građenje, OIB 67486300447, 21256 Cista Provo</item>
    </izvorni_sadrzaj>
    <derivirana_varijabla naziv="DomainObject.Predmet.SudioniciListAdressOIB_1">
      <item>FINA SPLIT, OIB 85821130368, Mažuranićevo šetalište 24 b,21000 Split</item>
      <item>ŠITUMOVI DVORI, društvo s ograničenom odgovornošću za trgovinu, prijevoz i građenje, OIB 67486300447, 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BDB85-A9DB-4B4B-A06B-8FF8FA8CC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335</properties:Words>
  <properties:Characters>1872</properties:Characters>
  <properties:Lines>83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