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60b8" w14:paraId="75260b8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C408B7" w:rsidR="00403F01" w:rsidRPr="0094096C">
      <w:pPr>
        <w:pStyle w:val="Naslov1"/>
        <w:spacing w:after="3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C408B7" w:rsidR="00D4027A" w:rsidRPr="0094096C">
      <w:pPr>
        <w:pStyle w:val="Naslov2"/>
        <w:spacing w:after="300" w:before="30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6077D" w:rsidRPr="0066077D">
        <w:rPr>
          <w:lang w:val="hr-HR"/>
        </w:rPr>
        <w:t>KAMIN MONTAŽA d.o.o., OIB: 43304668544, Split, Lučićeva 9</w:t>
      </w:r>
      <w:r w:rsidR="00F52113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66077D">
        <w:rPr>
          <w:lang w:val="hr-HR"/>
        </w:rPr>
        <w:t>23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656D90" w:rsidR="00D4027A" w:rsidRPr="0094096C">
      <w:pPr>
        <w:spacing w:after="16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66077D" w:rsidRPr="0066077D">
        <w:rPr>
          <w:lang w:val="hr-HR"/>
        </w:rPr>
        <w:t>KAMIN MONTAŽA d.o.o., OIB: 43304668544, Split, Lučićeva 9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66077D">
        <w:rPr>
          <w:lang w:val="hr-HR"/>
        </w:rPr>
        <w:t>23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66077D">
        <w:rPr>
          <w:lang w:val="hr-HR"/>
        </w:rPr>
        <w:t>4</w:t>
      </w:r>
      <w:r w:rsidR="00947264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C408B7" w:rsidR="006318A8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C408B7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66077D" w:rsidRPr="0066077D">
        <w:rPr>
          <w:lang w:val="hr-HR"/>
        </w:rPr>
        <w:t>KAMIN MONTAŽA d.o.o., OIB: 43304668544, Split, Lučićeva 9</w:t>
      </w:r>
      <w:r w:rsidR="00C408B7">
        <w:rPr>
          <w:lang w:val="hr-HR"/>
        </w:rPr>
        <w:t>.</w:t>
      </w:r>
    </w:p>
    <w:p w:rsidRDefault="00634348" w:rsidP="00C408B7" w:rsidR="00634348">
      <w:pPr>
        <w:spacing w:before="2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656D90" w:rsidR="00E14AE2" w:rsidRPr="0094096C">
      <w:pPr>
        <w:spacing w:after="100" w:before="16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66077D">
        <w:rPr>
          <w:lang w:val="hr-HR"/>
        </w:rPr>
        <w:t>30. listopada</w:t>
      </w:r>
      <w:r w:rsidR="00F52113">
        <w:rPr>
          <w:lang w:val="hr-HR"/>
        </w:rPr>
        <w:t xml:space="preserve">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66077D" w:rsidRPr="0066077D">
        <w:rPr>
          <w:lang w:val="hr-HR"/>
        </w:rPr>
        <w:t>KAMIN MONTAŽA d.o.o., OIB: 43304668544, Split, Lučićeva 9</w:t>
      </w:r>
      <w:r w:rsidR="0066077D">
        <w:rPr>
          <w:lang w:val="hr-HR"/>
        </w:rPr>
        <w:t>.</w:t>
      </w:r>
    </w:p>
    <w:p w:rsidRDefault="00634348" w:rsidP="00C408B7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66077D">
        <w:rPr>
          <w:lang w:val="hr-HR"/>
        </w:rPr>
        <w:t>1. rujna</w:t>
      </w:r>
      <w:r w:rsidR="00C408B7">
        <w:rPr>
          <w:lang w:val="hr-HR"/>
        </w:rPr>
        <w:t xml:space="preserve"> 2015</w:t>
      </w:r>
      <w:r w:rsidR="00E66C77">
        <w:rPr>
          <w:lang w:val="hr-HR"/>
        </w:rPr>
        <w:t>.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66077D">
        <w:rPr>
          <w:lang w:val="hr-HR"/>
        </w:rPr>
        <w:t>1873 d</w:t>
      </w:r>
      <w:r w:rsidRPr="0094096C">
        <w:rPr>
          <w:lang w:val="hr-HR"/>
        </w:rPr>
        <w:t>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66077D">
        <w:rPr>
          <w:lang w:val="hr-HR"/>
        </w:rPr>
        <w:t>100.368,79</w:t>
      </w:r>
      <w:r w:rsidR="00F52113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C408B7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D65F48">
        <w:rPr>
          <w:lang w:val="hr-HR"/>
        </w:rPr>
        <w:t xml:space="preserve">ka iz sudskog registra (list </w:t>
      </w:r>
      <w:r w:rsidR="00C408B7">
        <w:rPr>
          <w:lang w:val="hr-HR"/>
        </w:rPr>
        <w:t>2-</w:t>
      </w:r>
      <w:r w:rsidR="0066077D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F52113">
        <w:rPr>
          <w:lang w:val="hr-HR"/>
        </w:rPr>
        <w:t>16. rujna</w:t>
      </w:r>
      <w:r>
        <w:rPr>
          <w:lang w:val="hr-HR"/>
        </w:rPr>
        <w:t xml:space="preserve"> 2016. godine proizlazi da dužnik nema zaposlenih (list </w:t>
      </w:r>
      <w:r w:rsidR="0066077D">
        <w:rPr>
          <w:lang w:val="hr-HR"/>
        </w:rPr>
        <w:t>7-8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</w:t>
      </w:r>
      <w:r w:rsidR="00C408B7">
        <w:rPr>
          <w:lang w:val="hr-HR"/>
        </w:rPr>
        <w:t>ršenim osnovama za plaćanje od 2</w:t>
      </w:r>
      <w:r w:rsidR="0066077D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E66C77">
        <w:rPr>
          <w:lang w:val="hr-HR"/>
        </w:rPr>
        <w:t>tom razdoblju od</w:t>
      </w:r>
      <w:r w:rsidR="0066077D">
        <w:rPr>
          <w:lang w:val="hr-HR"/>
        </w:rPr>
        <w:t xml:space="preserve"> 2321</w:t>
      </w:r>
      <w:r>
        <w:rPr>
          <w:lang w:val="hr-HR"/>
        </w:rPr>
        <w:t xml:space="preserve"> dana (list </w:t>
      </w:r>
      <w:r w:rsidR="00F52113">
        <w:rPr>
          <w:lang w:val="hr-HR"/>
        </w:rPr>
        <w:t>10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66077D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C408B7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C408B7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C408B7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C408B7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C408B7" w:rsidR="009966BF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D4027A" w:rsidP="00CD3729" w:rsidR="00D4027A" w:rsidRPr="0094096C">
      <w:pPr>
        <w:spacing w:before="2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66077D">
        <w:rPr>
          <w:lang w:val="hr-HR"/>
        </w:rPr>
        <w:t>23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CD3729" w:rsidR="0094096C" w:rsidRPr="009E0E12">
      <w:pPr>
        <w:spacing w:before="2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D3729" w:rsidP="0094096C" w:rsidR="00CD3729">
      <w:pPr>
        <w:ind w:left="6372"/>
        <w:jc w:val="center"/>
        <w:rPr>
          <w:lang w:val="hr-HR"/>
        </w:rPr>
      </w:pPr>
    </w:p>
    <w:p w:rsidRDefault="00655C0D" w:rsidP="00947264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7264" w:rsidP="00947264" w:rsidR="00947264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6F3" w:rsidRPr="002B76F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66077D">
      <w:t>1706</w:t>
    </w:r>
    <w:r w:rsidR="00F52113"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66077D">
      <w:t>1706</w:t>
    </w:r>
    <w:r w:rsidR="00F52113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B76F3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F6F09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56D90"/>
    <w:rsid w:val="0066077D"/>
    <w:rsid w:val="00664952"/>
    <w:rsid w:val="0066735D"/>
    <w:rsid w:val="006767AE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47264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08B7"/>
    <w:rsid w:val="00C435B4"/>
    <w:rsid w:val="00C5093E"/>
    <w:rsid w:val="00C84288"/>
    <w:rsid w:val="00C85A91"/>
    <w:rsid w:val="00C90F08"/>
    <w:rsid w:val="00CC1B3F"/>
    <w:rsid w:val="00CD3729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66C77"/>
    <w:rsid w:val="00E675BC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2113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St-1706/2015</izvorni_sadrzaj>
    <derivirana_varijabla naziv="DomainObject.Predmet.OznakaBroj_1">St-1706/2015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KAMIN MONTAŽA, d.o.o. za građenje</izvorni_sadrzaj>
    <derivirana_varijabla naziv="DomainObject.Predmet.ProtustrankaFormated_1">  KAMIN MONTAŽA, d.o.o. za građenje</derivirana_varijabla>
  </DomainObject.Predmet.ProtustrankaFormated>
  <DomainObject.Predmet.ProtustrankaFormatedOIB>
    <izvorni_sadrzaj>  KAMIN MONTAŽA, d.o.o. za građenje, OIB 43304668544</izvorni_sadrzaj>
    <derivirana_varijabla naziv="DomainObject.Predmet.ProtustrankaFormatedOIB_1">  KAMIN MONTAŽA, d.o.o. za građenje, OIB 43304668544</derivirana_varijabla>
  </DomainObject.Predmet.ProtustrankaFormatedOIB>
  <DomainObject.Predmet.ProtustrankaFormatedWithAdress>
    <izvorni_sadrzaj> KAMIN MONTAŽA, d.o.o. za građenje, Lučićeva 9, 21000 Split</izvorni_sadrzaj>
    <derivirana_varijabla naziv="DomainObject.Predmet.ProtustrankaFormatedWithAdress_1"> KAMIN MONTAŽA, d.o.o. za građenje, Lučićeva 9, 21000 Split</derivirana_varijabla>
  </DomainObject.Predmet.ProtustrankaFormatedWithAdress>
  <DomainObject.Predmet.ProtustrankaFormatedWithAdressOIB>
    <izvorni_sadrzaj> KAMIN MONTAŽA, d.o.o. za građenje, OIB 43304668544, Lučićeva 9, 21000 Split</izvorni_sadrzaj>
    <derivirana_varijabla naziv="DomainObject.Predmet.ProtustrankaFormatedWithAdressOIB_1"> KAMIN MONTAŽA, d.o.o. za građenje, OIB 43304668544, Lučićeva 9, 21000 Split</derivirana_varijabla>
  </DomainObject.Predmet.ProtustrankaFormatedWithAdressOIB>
  <DomainObject.Predmet.ProtustrankaWithAdress>
    <izvorni_sadrzaj>KAMIN MONTAŽA, d.o.o. za građenje Lučićeva 9, 21000 Split</izvorni_sadrzaj>
    <derivirana_varijabla naziv="DomainObject.Predmet.ProtustrankaWithAdress_1">KAMIN MONTAŽA, d.o.o. za građenje Lučićeva 9, 21000 Split</derivirana_varijabla>
  </DomainObject.Predmet.ProtustrankaWithAdress>
  <DomainObject.Predmet.ProtustrankaWithAdressOIB>
    <izvorni_sadrzaj>KAMIN MONTAŽA, d.o.o. za građenje, OIB 43304668544, Lučićeva 9, 21000 Split</izvorni_sadrzaj>
    <derivirana_varijabla naziv="DomainObject.Predmet.ProtustrankaWithAdressOIB_1">KAMIN MONTAŽA, d.o.o. za građenje, OIB 43304668544, Lučićeva 9, 21000 Split</derivirana_varijabla>
  </DomainObject.Predmet.ProtustrankaWithAdressOIB>
  <DomainObject.Predmet.ProtustrankaNazivFormated>
    <izvorni_sadrzaj>KAMIN MONTAŽA, d.o.o. za građenje</izvorni_sadrzaj>
    <derivirana_varijabla naziv="DomainObject.Predmet.ProtustrankaNazivFormated_1">KAMIN MONTAŽA, d.o.o. za građenje</derivirana_varijabla>
  </DomainObject.Predmet.ProtustrankaNazivFormated>
  <DomainObject.Predmet.ProtustrankaNazivFormatedOIB>
    <izvorni_sadrzaj>KAMIN MONTAŽA, d.o.o. za građenje, OIB 43304668544</izvorni_sadrzaj>
    <derivirana_varijabla naziv="DomainObject.Predmet.ProtustrankaNazivFormatedOIB_1">KAMIN MONTAŽA, d.o.o. za građenje, OIB 43304668544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100368.79</izvorni_sadrzaj>
    <derivirana_varijabla naziv="DomainObject.Predmet.TrenutnaVrijednost_1">100368.79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KAMIN MONTAŽA, d.o.o. za građenje</item>
    </izvorni_sadrzaj>
    <derivirana_varijabla naziv="DomainObject.Predmet.ProtuStrankaListFormated_1">
      <item>KAMIN MONTAŽA, d.o.o. za građenje</item>
    </derivirana_varijabla>
  </DomainObject.Predmet.ProtuStrankaListFormated>
  <DomainObject.Predmet.ProtuStrankaListFormatedOIB>
    <izvorni_sadrzaj>
      <item>KAMIN MONTAŽA, d.o.o. za građenje, OIB 43304668544</item>
    </izvorni_sadrzaj>
    <derivirana_varijabla naziv="DomainObject.Predmet.ProtuStrankaListFormatedOIB_1">
      <item>KAMIN MONTAŽA, d.o.o. za građenje, OIB 43304668544</item>
    </derivirana_varijabla>
  </DomainObject.Predmet.ProtuStrankaListFormatedOIB>
  <DomainObject.Predmet.ProtuStrankaListFormatedWithAdress>
    <izvorni_sadrzaj>
      <item>KAMIN MONTAŽA, d.o.o. za građenje, Lučićeva 9, 21000 Split</item>
    </izvorni_sadrzaj>
    <derivirana_varijabla naziv="DomainObject.Predmet.ProtuStrankaListFormatedWithAdress_1">
      <item>KAMIN MONTAŽA, d.o.o. za građenje, Lučićeva 9, 21000 Split</item>
    </derivirana_varijabla>
  </DomainObject.Predmet.ProtuStrankaListFormatedWithAdress>
  <DomainObject.Predmet.ProtuStrankaListFormatedWithAdressOIB>
    <izvorni_sadrzaj>
      <item>KAMIN MONTAŽA, d.o.o. za građenje, OIB 43304668544, Lučićeva 9, 21000 Split</item>
    </izvorni_sadrzaj>
    <derivirana_varijabla naziv="DomainObject.Predmet.ProtuStrankaListFormatedWithAdressOIB_1">
      <item>KAMIN MONTAŽA, d.o.o. za građenje, OIB 43304668544, Lučićeva 9, 21000 Split</item>
    </derivirana_varijabla>
  </DomainObject.Predmet.ProtuStrankaListFormatedWithAdressOIB>
  <DomainObject.Predmet.ProtuStrankaListNazivFormated>
    <izvorni_sadrzaj>
      <item>KAMIN MONTAŽA, d.o.o. za građenje</item>
    </izvorni_sadrzaj>
    <derivirana_varijabla naziv="DomainObject.Predmet.ProtuStrankaListNazivFormated_1">
      <item>KAMIN MONTAŽA, d.o.o. za građenje</item>
    </derivirana_varijabla>
  </DomainObject.Predmet.ProtuStrankaListNazivFormated>
  <DomainObject.Predmet.ProtuStrankaListNazivFormatedOIB>
    <izvorni_sadrzaj>
      <item>KAMIN MONTAŽA, d.o.o. za građenje, OIB 43304668544</item>
    </izvorni_sadrzaj>
    <derivirana_varijabla naziv="DomainObject.Predmet.ProtuStrankaListNazivFormatedOIB_1">
      <item>KAMIN MONTAŽA, d.o.o. za građenje, OIB 43304668544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KAMIN MONTAŽA, d.o.o. za građenje</izvorni_sadrzaj>
    <derivirana_varijabla naziv="DomainObject.Predmet.ProtustrankaIDrugi_1">KAMIN MONTAŽA, d.o.o. za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KAMIN MONTAŽA, d.o.o. za građenje, OIB 43304668544, Lučićeva 9, 21000 Split</izvorni_sadrzaj>
    <derivirana_varijabla naziv="DomainObject.Predmet.ProtustrankaIDrugiAdressOIB_1">KAMIN MONTAŽA, d.o.o. za građenje, OIB 43304668544, Lučićeva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KAMIN MONTAŽA, d.o.o. za građenje</item>
      <item>FINANCIJSKA AGENCIJA, RC SPLIT</item>
    </izvorni_sadrzaj>
    <derivirana_varijabla naziv="DomainObject.Predmet.SudioniciListNaziv_1">
      <item>KAMIN MONTAŽA, d.o.o. za građenje</item>
      <item>FINANCIJSKA AGENCIJA, RC SPLIT</item>
    </derivirana_varijabla>
  </DomainObject.Predmet.SudioniciListNaziv>
  <DomainObject.Predmet.SudioniciListAdressOIB>
    <izvorni_sadrzaj>
      <item>KAMIN MONTAŽA, d.o.o. za građenje, OIB 43304668544, Lučićeva 9,21000 Split</item>
      <item>FINANCIJSKA AGENCIJA, RC SPLIT, OIB 85821130368, Mažuranićevo šetalište 24b,21000 Split</item>
    </izvorni_sadrzaj>
    <derivirana_varijabla naziv="DomainObject.Predmet.SudioniciListAdressOIB_1">
      <item>KAMIN MONTAŽA, d.o.o. za građenje, OIB 43304668544, Lučićeva 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43304668544</item>
      <item>, OIB 85821130368</item>
    </izvorni_sadrzaj>
    <derivirana_varijabla naziv="DomainObject.Predmet.SudioniciListNazivOIB_1">
      <item>, OIB 43304668544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66B68-BDB7-4F9D-A8C6-B87B5F8788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824</properties:Words>
  <properties:Characters>4427</properties:Characters>
  <properties:Lines>88</properties:Lines>
  <properties:Paragraphs>37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2017-01-23T09:08:00Z</cp:lastPrinted>
  <dcterms:modified xmlns:xsi="http://www.w3.org/2001/XMLSchema-instance" xsi:type="dcterms:W3CDTF">2017-01-23T11:22:00Z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