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d7fc" w14:paraId="909d7fc" w:rsidRDefault="004B01AA" w:rsidP="004B01AA" w:rsidR="004B01AA" w:rsidRPr="00E86551">
      <w:pPr>
        <w15:collapsed w:val="false"/>
        <w:rPr>
          <w:sz w:val="24"/>
          <w:szCs w:val="24"/>
        </w:rPr>
      </w:pPr>
      <w:bookmarkStart w:name="_GoBack" w:id="0"/>
      <w:bookmarkEnd w:id="0"/>
      <w:r w:rsidRPr="00E86551">
        <w:rPr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6551">
        <w:rPr>
          <w:b/>
          <w:sz w:val="24"/>
          <w:szCs w:val="24"/>
        </w:rPr>
        <w:tab/>
      </w:r>
      <w:r w:rsidRPr="00E86551">
        <w:rPr>
          <w:b/>
          <w:sz w:val="24"/>
          <w:szCs w:val="24"/>
        </w:rPr>
        <w:tab/>
      </w:r>
      <w:r w:rsidRPr="00E86551">
        <w:rPr>
          <w:b/>
          <w:sz w:val="24"/>
          <w:szCs w:val="24"/>
        </w:rPr>
        <w:tab/>
      </w:r>
      <w:r w:rsidRPr="00E86551">
        <w:rPr>
          <w:b/>
          <w:sz w:val="24"/>
          <w:szCs w:val="24"/>
        </w:rPr>
        <w:tab/>
      </w:r>
      <w:r w:rsidRPr="00E86551">
        <w:rPr>
          <w:b/>
          <w:sz w:val="24"/>
          <w:szCs w:val="24"/>
        </w:rPr>
        <w:tab/>
      </w:r>
    </w:p>
    <w:p w:rsidRDefault="004B01AA" w:rsidP="004B01AA" w:rsidR="004B01AA" w:rsidRPr="00E86551">
      <w:pPr>
        <w:pStyle w:val="Naslov2"/>
        <w:rPr>
          <w:b w:val="false"/>
          <w:bCs/>
          <w:sz w:val="24"/>
          <w:szCs w:val="24"/>
        </w:rPr>
      </w:pPr>
      <w:r w:rsidRPr="00E86551">
        <w:rPr>
          <w:b w:val="false"/>
          <w:bCs/>
          <w:sz w:val="24"/>
          <w:szCs w:val="24"/>
        </w:rPr>
        <w:t>REPUBLIKA HRVATSKA</w:t>
      </w:r>
    </w:p>
    <w:p w:rsidRDefault="004B01AA" w:rsidP="004B01AA" w:rsidR="004B01AA" w:rsidRPr="00E86551">
      <w:pPr>
        <w:jc w:val="both"/>
        <w:rPr>
          <w:sz w:val="24"/>
          <w:szCs w:val="24"/>
        </w:rPr>
      </w:pPr>
      <w:r w:rsidRPr="00E86551">
        <w:rPr>
          <w:sz w:val="24"/>
          <w:szCs w:val="24"/>
        </w:rPr>
        <w:t>Trgovački sud u Zagrebu</w:t>
      </w:r>
    </w:p>
    <w:p w:rsidRDefault="004B01AA" w:rsidP="004B01AA" w:rsidR="004B01AA" w:rsidRPr="00E86551">
      <w:pPr>
        <w:jc w:val="both"/>
        <w:rPr>
          <w:sz w:val="24"/>
          <w:szCs w:val="24"/>
        </w:rPr>
      </w:pPr>
      <w:r w:rsidRPr="00E86551">
        <w:rPr>
          <w:sz w:val="24"/>
          <w:szCs w:val="24"/>
        </w:rPr>
        <w:t>Zagreb, Amruševa 2/II</w:t>
      </w:r>
    </w:p>
    <w:p w:rsidRDefault="004B01AA" w:rsidP="004B01AA" w:rsidR="004B01AA" w:rsidRPr="00E86551">
      <w:pPr>
        <w:rPr>
          <w:sz w:val="24"/>
          <w:szCs w:val="24"/>
        </w:rPr>
      </w:pPr>
      <w:r w:rsidRPr="00E86551">
        <w:rPr>
          <w:b/>
          <w:sz w:val="24"/>
          <w:szCs w:val="24"/>
        </w:rPr>
        <w:tab/>
      </w:r>
      <w:r w:rsidRPr="00E86551">
        <w:rPr>
          <w:b/>
          <w:sz w:val="24"/>
          <w:szCs w:val="24"/>
        </w:rPr>
        <w:tab/>
      </w:r>
      <w:r w:rsidRPr="00E86551">
        <w:rPr>
          <w:b/>
          <w:sz w:val="24"/>
          <w:szCs w:val="24"/>
        </w:rPr>
        <w:tab/>
      </w:r>
      <w:r w:rsidRPr="00E86551">
        <w:rPr>
          <w:b/>
          <w:sz w:val="24"/>
          <w:szCs w:val="24"/>
        </w:rPr>
        <w:tab/>
      </w:r>
      <w:r w:rsidRPr="00E86551">
        <w:rPr>
          <w:b/>
          <w:sz w:val="24"/>
          <w:szCs w:val="24"/>
        </w:rPr>
        <w:tab/>
      </w:r>
      <w:r w:rsidRPr="00E86551">
        <w:rPr>
          <w:b/>
          <w:sz w:val="24"/>
          <w:szCs w:val="24"/>
        </w:rPr>
        <w:tab/>
        <w:t xml:space="preserve">  </w:t>
      </w:r>
    </w:p>
    <w:p w:rsidRDefault="004B01AA" w:rsidP="004B01AA" w:rsidR="004B01AA" w:rsidRPr="00E86551">
      <w:pPr>
        <w:rPr>
          <w:sz w:val="24"/>
          <w:szCs w:val="24"/>
        </w:rPr>
      </w:pPr>
    </w:p>
    <w:p w:rsidRDefault="004B01AA" w:rsidP="004B01AA" w:rsidR="004B01AA" w:rsidRPr="00E86551">
      <w:pPr>
        <w:jc w:val="center"/>
        <w:rPr>
          <w:sz w:val="24"/>
          <w:szCs w:val="24"/>
        </w:rPr>
      </w:pPr>
      <w:r w:rsidRPr="00E86551">
        <w:rPr>
          <w:sz w:val="24"/>
          <w:szCs w:val="24"/>
        </w:rPr>
        <w:t xml:space="preserve">R E P U B L I K A  H R V A T S K A </w:t>
      </w:r>
    </w:p>
    <w:p w:rsidRDefault="004B01AA" w:rsidP="004B01AA" w:rsidR="004B01AA" w:rsidRPr="00E86551">
      <w:pPr>
        <w:jc w:val="center"/>
        <w:rPr>
          <w:sz w:val="24"/>
          <w:szCs w:val="24"/>
        </w:rPr>
      </w:pPr>
      <w:r w:rsidRPr="00E86551">
        <w:rPr>
          <w:sz w:val="24"/>
          <w:szCs w:val="24"/>
        </w:rPr>
        <w:t xml:space="preserve">Z A K L J U Č A K  </w:t>
      </w:r>
    </w:p>
    <w:p w:rsidRDefault="004B01AA" w:rsidP="004B01AA" w:rsidR="004B01AA" w:rsidRPr="00E86551">
      <w:pPr>
        <w:jc w:val="center"/>
        <w:rPr>
          <w:sz w:val="24"/>
          <w:szCs w:val="24"/>
        </w:rPr>
      </w:pPr>
    </w:p>
    <w:p w:rsidRDefault="004B01AA" w:rsidP="00E86551" w:rsidR="004B01AA" w:rsidRPr="00E86551">
      <w:pPr>
        <w:jc w:val="both"/>
        <w:rPr>
          <w:sz w:val="24"/>
          <w:szCs w:val="24"/>
        </w:rPr>
      </w:pPr>
      <w:r w:rsidRPr="00E86551">
        <w:rPr>
          <w:sz w:val="24"/>
          <w:szCs w:val="24"/>
        </w:rPr>
        <w:t>Trgovački sud u Zagrebu, po sucu pojedincu Nikoli Ribariću, kao stečajnom sucu, u stečajnom predmetu nad stečajnim</w:t>
      </w:r>
      <w:r w:rsidR="00E86551">
        <w:rPr>
          <w:sz w:val="24"/>
          <w:szCs w:val="24"/>
        </w:rPr>
        <w:t xml:space="preserve"> dužnikom TUTUS GRADNJA d.o.o. </w:t>
      </w:r>
      <w:r w:rsidRPr="00E86551">
        <w:rPr>
          <w:sz w:val="24"/>
          <w:szCs w:val="24"/>
        </w:rPr>
        <w:t xml:space="preserve">- u stečaju, Zagreb, Nemčićeva 7, OIB: 19270342665, MBS: 080621774, dana 25. travnja 2019.  </w:t>
      </w:r>
    </w:p>
    <w:p w:rsidRDefault="004B01AA" w:rsidP="004B01AA" w:rsidR="004B01AA" w:rsidRPr="00E86551">
      <w:pPr>
        <w:rPr>
          <w:sz w:val="24"/>
          <w:szCs w:val="24"/>
        </w:rPr>
      </w:pPr>
      <w:r w:rsidRPr="00E86551">
        <w:rPr>
          <w:sz w:val="24"/>
          <w:szCs w:val="24"/>
        </w:rPr>
        <w:t xml:space="preserve"> </w:t>
      </w:r>
      <w:r w:rsidRPr="00E86551">
        <w:rPr>
          <w:sz w:val="24"/>
          <w:szCs w:val="24"/>
        </w:rPr>
        <w:tab/>
      </w:r>
      <w:r w:rsidRPr="00E86551">
        <w:rPr>
          <w:sz w:val="24"/>
          <w:szCs w:val="24"/>
        </w:rPr>
        <w:tab/>
      </w:r>
      <w:r w:rsidRPr="00E86551">
        <w:rPr>
          <w:sz w:val="24"/>
          <w:szCs w:val="24"/>
        </w:rPr>
        <w:tab/>
      </w:r>
      <w:r w:rsidRPr="00E86551">
        <w:rPr>
          <w:sz w:val="24"/>
          <w:szCs w:val="24"/>
        </w:rPr>
        <w:tab/>
        <w:t xml:space="preserve">  </w:t>
      </w:r>
    </w:p>
    <w:p w:rsidRDefault="004B01AA" w:rsidP="004B01AA" w:rsidR="004B01AA" w:rsidRPr="00E86551">
      <w:pPr>
        <w:jc w:val="center"/>
        <w:rPr>
          <w:sz w:val="24"/>
          <w:szCs w:val="24"/>
        </w:rPr>
      </w:pPr>
    </w:p>
    <w:p w:rsidRDefault="004B01AA" w:rsidP="004B01AA" w:rsidR="004B01AA" w:rsidRPr="00E86551">
      <w:pPr>
        <w:jc w:val="center"/>
        <w:rPr>
          <w:sz w:val="24"/>
          <w:szCs w:val="24"/>
        </w:rPr>
      </w:pPr>
      <w:r w:rsidRPr="00E86551">
        <w:rPr>
          <w:sz w:val="24"/>
          <w:szCs w:val="24"/>
        </w:rPr>
        <w:t>z a k  l j u č i o   j e</w:t>
      </w:r>
    </w:p>
    <w:p w:rsidRDefault="004B01AA" w:rsidP="004B01AA" w:rsidR="004B01AA" w:rsidRPr="00E86551">
      <w:pPr>
        <w:jc w:val="both"/>
        <w:rPr>
          <w:sz w:val="24"/>
          <w:szCs w:val="24"/>
        </w:rPr>
      </w:pP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  <w:r w:rsidRPr="00E86551">
        <w:rPr>
          <w:sz w:val="24"/>
          <w:szCs w:val="24"/>
        </w:rPr>
        <w:t xml:space="preserve">Pozivaju se nositelji prava prvokupa na nekretninama u vlasništvu stečajnog dužnika </w:t>
      </w:r>
      <w:r w:rsidR="00E86551">
        <w:rPr>
          <w:sz w:val="24"/>
          <w:szCs w:val="24"/>
        </w:rPr>
        <w:t xml:space="preserve">TUTUS GRADNJA d.o.o. </w:t>
      </w:r>
      <w:r w:rsidRPr="00E86551">
        <w:rPr>
          <w:sz w:val="24"/>
          <w:szCs w:val="24"/>
        </w:rPr>
        <w:t>- u stečaju, Zagreb, Nemčićeva 7, OIB: 19270342665, MBS: 080621774, upisanim u zemljišnim knjigama Zemljišnoknjižnog odjela Zagreb, Općinskog građanskog suda u Zagrebu, i to:</w:t>
      </w: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  <w:r w:rsidRPr="00E86551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</w:p>
    <w:p w:rsidRDefault="004B01AA" w:rsidP="00E86551" w:rsidR="004B01AA" w:rsidRPr="00E86551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E86551">
        <w:rPr>
          <w:szCs w:val="24"/>
        </w:rPr>
        <w:t>89. ETAŽA 7/10000</w:t>
      </w:r>
      <w:r w:rsidRPr="00E86551">
        <w:rPr>
          <w:szCs w:val="24"/>
        </w:rPr>
        <w:tab/>
        <w:t>Garaža G 211 u podrumu 2 zgrade, površine 15,78 m2, na listu C (teretovnica):</w:t>
      </w: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  <w:r w:rsidRPr="00E86551">
        <w:rPr>
          <w:sz w:val="24"/>
          <w:szCs w:val="24"/>
        </w:rPr>
        <w:t>Zaprimljeno 11.07.2012. broj Z-35529/12</w:t>
      </w: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  <w:r w:rsidRPr="00E86551">
        <w:rPr>
          <w:sz w:val="24"/>
          <w:szCs w:val="24"/>
        </w:rPr>
        <w:t>Na temelju ugovora o najmu stana od 1. prosinca 2011. godine uknjižuje se pravo prvokupa za korist: BILANDŽIĆ IVICA, OIB: 51760428590, PAVLA HATZA BR. 2, ZAGREB</w:t>
      </w:r>
    </w:p>
    <w:p w:rsidRDefault="00E86551" w:rsidP="004B01AA" w:rsidR="00E86551">
      <w:pPr>
        <w:ind w:firstLine="680"/>
        <w:jc w:val="both"/>
        <w:rPr>
          <w:sz w:val="24"/>
          <w:szCs w:val="24"/>
        </w:rPr>
      </w:pPr>
    </w:p>
    <w:p w:rsidRDefault="004B01AA" w:rsidP="00E86551" w:rsidR="004B01AA" w:rsidRPr="00E86551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E86551">
        <w:rPr>
          <w:szCs w:val="24"/>
        </w:rPr>
        <w:t>90. ETAŽA 7/10000</w:t>
      </w:r>
      <w:r w:rsidRPr="00E86551">
        <w:rPr>
          <w:szCs w:val="24"/>
        </w:rPr>
        <w:tab/>
        <w:t>Garaža G 212 u podrumu 2 zgrade, površine 15,78 m2, na listu C (teretovnica)</w:t>
      </w: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  <w:r w:rsidRPr="00E86551">
        <w:rPr>
          <w:sz w:val="24"/>
          <w:szCs w:val="24"/>
        </w:rPr>
        <w:t>Zaprimljeno 11.07.2012. broj Z-35529/12</w:t>
      </w: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  <w:r w:rsidRPr="00E86551">
        <w:rPr>
          <w:sz w:val="24"/>
          <w:szCs w:val="24"/>
        </w:rPr>
        <w:t>Na temelju ugovora o najmu stana od 1. prosinca 2011. godine uknjižuj</w:t>
      </w:r>
      <w:r w:rsidR="00E86551">
        <w:rPr>
          <w:sz w:val="24"/>
          <w:szCs w:val="24"/>
        </w:rPr>
        <w:t xml:space="preserve">e se pravo prvokupa za korist: </w:t>
      </w:r>
      <w:r w:rsidRPr="00E86551">
        <w:rPr>
          <w:sz w:val="24"/>
          <w:szCs w:val="24"/>
        </w:rPr>
        <w:t>BILANDŽIĆ IVICA, OIB: 51760428590, PAVLA HATZA BR. 2, ZAGREB</w:t>
      </w:r>
    </w:p>
    <w:p w:rsidRDefault="004B01AA" w:rsidP="00E86551" w:rsidR="004B01AA" w:rsidRPr="00E86551">
      <w:pPr>
        <w:jc w:val="both"/>
        <w:rPr>
          <w:sz w:val="24"/>
          <w:szCs w:val="24"/>
        </w:rPr>
      </w:pPr>
    </w:p>
    <w:p w:rsidRDefault="004B01AA" w:rsidP="00A07B3B" w:rsidR="004B01AA" w:rsidRPr="00E86551">
      <w:pPr>
        <w:ind w:firstLine="680"/>
        <w:jc w:val="both"/>
        <w:rPr>
          <w:sz w:val="24"/>
          <w:szCs w:val="24"/>
        </w:rPr>
      </w:pPr>
      <w:r w:rsidRPr="00E86551">
        <w:rPr>
          <w:sz w:val="24"/>
          <w:szCs w:val="24"/>
        </w:rPr>
        <w:t xml:space="preserve">u roku od 8 dana od dana dostave zaključka (dostava se smatra obavljenom istekom osmoga dana od dana objave pismena na mrežnoj stranici e-Oglasna ploča sudova – čl. 12. SZ-a), pristupiti na ovaj sud i na zapisnik se očitovati da li će se </w:t>
      </w:r>
      <w:r w:rsidRPr="00E86551">
        <w:rPr>
          <w:sz w:val="24"/>
          <w:szCs w:val="24"/>
        </w:rPr>
        <w:lastRenderedPageBreak/>
        <w:t xml:space="preserve">nositelj prava prvokupa koristiti svojim pravom </w:t>
      </w:r>
      <w:r w:rsidR="00A07B3B" w:rsidRPr="00E86551">
        <w:rPr>
          <w:sz w:val="24"/>
          <w:szCs w:val="24"/>
        </w:rPr>
        <w:t>odnosno u istom roku dostaviti pisano očitovanje o eventualnom korištenju prava prvokupa</w:t>
      </w:r>
      <w:r w:rsidR="00E86551">
        <w:rPr>
          <w:sz w:val="24"/>
          <w:szCs w:val="24"/>
        </w:rPr>
        <w:t>.</w:t>
      </w: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</w:p>
    <w:p w:rsidRDefault="004B01AA" w:rsidP="004B01AA" w:rsidR="004B01AA" w:rsidRPr="00E86551">
      <w:pPr>
        <w:ind w:firstLine="708"/>
        <w:jc w:val="both"/>
        <w:rPr>
          <w:sz w:val="24"/>
          <w:szCs w:val="24"/>
        </w:rPr>
      </w:pPr>
    </w:p>
    <w:p w:rsidRDefault="004B01AA" w:rsidP="004B01AA" w:rsidR="004B01AA" w:rsidRPr="00E86551">
      <w:pPr>
        <w:jc w:val="center"/>
        <w:rPr>
          <w:sz w:val="24"/>
          <w:szCs w:val="24"/>
        </w:rPr>
      </w:pPr>
      <w:r w:rsidRPr="00E86551">
        <w:rPr>
          <w:sz w:val="24"/>
          <w:szCs w:val="24"/>
        </w:rPr>
        <w:t>Obrazloženje</w:t>
      </w:r>
    </w:p>
    <w:p w:rsidRDefault="004B01AA" w:rsidP="004B01AA" w:rsidR="004B01AA" w:rsidRPr="00E86551">
      <w:pPr>
        <w:jc w:val="both"/>
        <w:rPr>
          <w:sz w:val="24"/>
          <w:szCs w:val="24"/>
        </w:rPr>
      </w:pP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  <w:r w:rsidRPr="00E86551">
        <w:rPr>
          <w:sz w:val="24"/>
          <w:szCs w:val="24"/>
        </w:rPr>
        <w:t>Nekretnine opisane u izreci Zaključka predmet su prodaje u stečajnom postupku.</w:t>
      </w: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  <w:r w:rsidRPr="00E86551">
        <w:rPr>
          <w:sz w:val="24"/>
          <w:szCs w:val="24"/>
        </w:rPr>
        <w:t>Na nekretninama je upisano pravo prvokupa.</w:t>
      </w: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  <w:r w:rsidRPr="00E86551">
        <w:rPr>
          <w:sz w:val="24"/>
          <w:szCs w:val="24"/>
        </w:rPr>
        <w:t>Ovršnim zakonom je određeno kako će sud pozvati imatelja uknjiženoga prava prvokupa, odnosno imatelja zakonskoga prava prvokupa da se u određenom roku u zapisnik kod suda očituje hoće li se tim pravom koristiti.</w:t>
      </w: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  <w:r w:rsidRPr="00E86551">
        <w:rPr>
          <w:sz w:val="24"/>
          <w:szCs w:val="24"/>
        </w:rPr>
        <w:t>Slijedom navedenoga odlučeno je kao u izreci.</w:t>
      </w:r>
    </w:p>
    <w:p w:rsidRDefault="004B01AA" w:rsidP="004B01AA" w:rsidR="004B01AA" w:rsidRPr="00E86551">
      <w:pPr>
        <w:ind w:firstLine="680"/>
        <w:jc w:val="both"/>
        <w:rPr>
          <w:sz w:val="24"/>
          <w:szCs w:val="24"/>
        </w:rPr>
      </w:pPr>
    </w:p>
    <w:p w:rsidRDefault="004B01AA" w:rsidP="004B01AA" w:rsidR="004B01AA" w:rsidRPr="00E86551">
      <w:pPr>
        <w:jc w:val="center"/>
        <w:rPr>
          <w:sz w:val="24"/>
          <w:szCs w:val="24"/>
        </w:rPr>
      </w:pPr>
      <w:r w:rsidRPr="00E86551">
        <w:rPr>
          <w:sz w:val="24"/>
          <w:szCs w:val="24"/>
        </w:rPr>
        <w:t>Zagreb, 25. travnja 2019.</w:t>
      </w:r>
    </w:p>
    <w:p w:rsidRDefault="004B01AA" w:rsidP="004B01AA" w:rsidR="004B01AA" w:rsidRPr="00E86551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B2592B" w:rsidP="004B01AA" w:rsidR="004B01AA" w:rsidRPr="00E86551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B01AA" w:rsidRPr="00E8655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2592B" w:rsidP="004B01AA" w:rsidR="004B01A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B01AA" w:rsidRPr="00E86551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4B01AA" w:rsidRPr="00E8655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2592B" w:rsidP="004B01AA" w:rsidR="00B2592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B2592B" w:rsidP="00B2592B" w:rsidR="00B2592B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B2592B" w:rsidP="004B01AA" w:rsidR="00B2592B" w:rsidRPr="00E86551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4B01AA" w:rsidP="004B01AA" w:rsidR="004B01AA" w:rsidRPr="00E86551">
      <w:pPr>
        <w:jc w:val="both"/>
        <w:rPr>
          <w:sz w:val="24"/>
          <w:szCs w:val="24"/>
        </w:rPr>
      </w:pPr>
    </w:p>
    <w:p w:rsidRDefault="007F795B" w:rsidP="004B01AA" w:rsidR="007F795B">
      <w:pPr>
        <w:jc w:val="both"/>
        <w:rPr>
          <w:sz w:val="24"/>
          <w:szCs w:val="24"/>
        </w:rPr>
      </w:pPr>
    </w:p>
    <w:p w:rsidRDefault="00B2592B" w:rsidP="004B01AA" w:rsidR="00B2592B">
      <w:pPr>
        <w:jc w:val="both"/>
        <w:rPr>
          <w:sz w:val="24"/>
          <w:szCs w:val="24"/>
        </w:rPr>
      </w:pPr>
    </w:p>
    <w:p w:rsidRDefault="00B2592B" w:rsidP="004B01AA" w:rsidR="00B2592B">
      <w:pPr>
        <w:jc w:val="both"/>
        <w:rPr>
          <w:sz w:val="24"/>
          <w:szCs w:val="24"/>
        </w:rPr>
      </w:pPr>
    </w:p>
    <w:p w:rsidRDefault="004B01AA" w:rsidP="004B01AA" w:rsidR="004B01AA" w:rsidRPr="00E86551">
      <w:pPr>
        <w:jc w:val="both"/>
        <w:rPr>
          <w:sz w:val="24"/>
          <w:szCs w:val="24"/>
        </w:rPr>
      </w:pPr>
      <w:r w:rsidRPr="00E86551">
        <w:rPr>
          <w:sz w:val="24"/>
          <w:szCs w:val="24"/>
        </w:rPr>
        <w:t>UPUTA O PRAVNOM LIJEKU:</w:t>
      </w:r>
    </w:p>
    <w:p w:rsidRDefault="004B01AA" w:rsidP="004B01AA" w:rsidR="004B01AA" w:rsidRPr="00E86551">
      <w:pPr>
        <w:jc w:val="both"/>
        <w:rPr>
          <w:sz w:val="24"/>
          <w:szCs w:val="24"/>
        </w:rPr>
      </w:pPr>
      <w:r w:rsidRPr="00E86551">
        <w:rPr>
          <w:sz w:val="24"/>
          <w:szCs w:val="24"/>
        </w:rPr>
        <w:t>Protiv ovog zaključka nije dopuštena žalba (čl. 11. st. 9. SZ-a).</w:t>
      </w:r>
    </w:p>
    <w:p w:rsidRDefault="004B01AA" w:rsidP="004B01AA" w:rsidR="004B01AA" w:rsidRPr="00E86551">
      <w:pPr>
        <w:jc w:val="both"/>
        <w:rPr>
          <w:sz w:val="24"/>
          <w:szCs w:val="24"/>
        </w:rPr>
      </w:pPr>
    </w:p>
    <w:p w:rsidRDefault="007F795B" w:rsidP="004B01AA" w:rsidR="007F795B">
      <w:pPr>
        <w:jc w:val="both"/>
        <w:rPr>
          <w:sz w:val="24"/>
          <w:szCs w:val="24"/>
        </w:rPr>
      </w:pPr>
    </w:p>
    <w:p w:rsidRDefault="004B01AA" w:rsidP="004B01AA" w:rsidR="004B01AA" w:rsidRPr="00E86551">
      <w:pPr>
        <w:rPr>
          <w:sz w:val="24"/>
          <w:szCs w:val="24"/>
        </w:rPr>
      </w:pPr>
    </w:p>
    <w:p w:rsidRDefault="004B01AA" w:rsidP="004B01AA" w:rsidR="004B01AA" w:rsidRPr="00E86551">
      <w:pPr>
        <w:rPr>
          <w:sz w:val="24"/>
          <w:szCs w:val="24"/>
        </w:rPr>
      </w:pPr>
    </w:p>
    <w:p w:rsidRDefault="004B01AA" w:rsidP="004B01AA" w:rsidR="004B01AA" w:rsidRPr="00E86551">
      <w:pPr>
        <w:rPr>
          <w:sz w:val="24"/>
          <w:szCs w:val="24"/>
        </w:rPr>
      </w:pPr>
    </w:p>
    <w:p w:rsidRDefault="004B01AA" w:rsidP="004B01AA" w:rsidR="004B01AA" w:rsidRPr="00E86551">
      <w:pPr>
        <w:rPr>
          <w:sz w:val="24"/>
          <w:szCs w:val="24"/>
        </w:rPr>
      </w:pPr>
    </w:p>
    <w:p w:rsidRDefault="004B01AA" w:rsidP="004B01AA" w:rsidR="004B01AA" w:rsidRPr="00E86551">
      <w:pPr>
        <w:rPr>
          <w:sz w:val="24"/>
          <w:szCs w:val="24"/>
        </w:rPr>
      </w:pPr>
    </w:p>
    <w:p w:rsidRDefault="00B2592B" w:rsidR="008B26D9" w:rsidRPr="00E86551">
      <w:pPr>
        <w:rPr>
          <w:sz w:val="24"/>
          <w:szCs w:val="24"/>
        </w:rPr>
      </w:pPr>
    </w:p>
    <w:sectPr w:rsidSect="00497D51" w:rsidR="008B26D9" w:rsidRPr="00E86551">
      <w:headerReference w:type="default" r:id="rId10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B3B" w:rsidR="000C60D4">
      <w:r>
        <w:separator/>
      </w:r>
    </w:p>
  </w:endnote>
  <w:endnote w:id="0" w:type="continuationSeparator">
    <w:p w:rsidRDefault="00A07B3B" w:rsidR="000C6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B3B" w:rsidR="000C60D4">
      <w:r>
        <w:separator/>
      </w:r>
    </w:p>
  </w:footnote>
  <w:footnote w:id="0" w:type="continuationSeparator">
    <w:p w:rsidRDefault="00A07B3B" w:rsidR="000C60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C54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B2592B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953C54" w:rsidP="007A7756" w:rsidR="007A7756">
    <w:pPr>
      <w:ind w:firstLine="680" w:left="3400"/>
      <w:jc w:val="right"/>
      <w:rPr>
        <w:sz w:val="24"/>
      </w:rPr>
    </w:pPr>
    <w:r>
      <w:rPr>
        <w:sz w:val="24"/>
      </w:rPr>
      <w:t>72. St-717/2013</w:t>
    </w:r>
    <w:r w:rsidR="00E86551">
      <w:rPr>
        <w:sz w:val="24"/>
      </w:rPr>
      <w:t>-118</w:t>
    </w:r>
  </w:p>
  <w:p w:rsidRDefault="00B2592B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96252D"/>
    <w:multiLevelType w:val="hybridMultilevel"/>
    <w:tmpl w:val="28E08F16"/>
    <w:lvl w:tplc="F94C797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1AA"/>
    <w:rsid w:val="000C60D4"/>
    <w:rsid w:val="0011765A"/>
    <w:rsid w:val="004B01AA"/>
    <w:rsid w:val="007F795B"/>
    <w:rsid w:val="0095227C"/>
    <w:rsid w:val="00953C54"/>
    <w:rsid w:val="00A07B3B"/>
    <w:rsid w:val="00B2592B"/>
    <w:rsid w:val="00D71FB8"/>
    <w:rsid w:val="00E8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01AA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B01AA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B01AA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4B01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01AA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4B01AA"/>
  </w:style>
  <w:style w:styleId="Podnaslov" w:type="paragraph">
    <w:name w:val="Subtitle"/>
    <w:basedOn w:val="Normal"/>
    <w:link w:val="PodnaslovChar"/>
    <w:qFormat/>
    <w:rsid w:val="004B01A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B01AA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B01AA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65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655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65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6551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92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92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92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92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01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B01AA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B01AA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4B01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01AA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4B01AA"/>
  </w:style>
  <w:style w:styleId="Podnaslov" w:type="paragraph">
    <w:name w:val="Subtitle"/>
    <w:basedOn w:val="Normal"/>
    <w:link w:val="PodnaslovChar"/>
    <w:qFormat/>
    <w:rsid w:val="004B01A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B01AA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B01AA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65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655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65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6551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92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92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9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9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2014.</izvorni_sadrzaj>
    <derivirana_varijabla naziv="DomainObject.Predmet.DatumZadnjeOdrzaneSudskeRadnje_1">10. ožujka 2014.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St-717/2013-116</izvorni_sadrzaj>
    <derivirana_varijabla naziv="DomainObject.PredzadnjaOdlukaIzPredmeta.Oznaka_1">St-717/2013-116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2011</properties:Characters>
  <properties:Lines>80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2019-04-25T12:53:00Z</dcterms:created>
  <dc:creator>Nikola Ribarić</dc:creator>
  <dc:description/>
  <cp:keywords/>
  <cp:lastModifiedBy>Maja Hajtek</cp:lastModifiedBy>
  <dcterms:modified xmlns:xsi="http://www.w3.org/2001/XMLSchema-instance" xsi:type="dcterms:W3CDTF">2019-04-26T11:14:00Z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kupac tončić jurica - 118.docx)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