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628a0" w14:paraId="eb628a0" w:rsidRDefault="00953E87" w:rsidP="003F019B" w:rsidR="00953E87" w:rsidRPr="000069A4">
      <w:pPr>
        <w:shd w:fill="FFFFFF" w:color="auto" w:val="clear"/>
        <w:spacing w:lineRule="auto" w:line="360"/>
        <w15:collapsed w:val="false"/>
        <w:rPr>
          <w:b/>
          <w:sz w:val="28"/>
          <w:szCs w:val="28"/>
        </w:rPr>
      </w:pPr>
      <w:bookmarkStart w:name="_GoBack" w:id="0"/>
      <w:bookmarkEnd w:id="0"/>
      <w:r w:rsidRPr="000069A4">
        <w:rPr>
          <w:b/>
          <w:sz w:val="28"/>
          <w:szCs w:val="28"/>
          <w:lang w:val="pl-PL"/>
        </w:rPr>
        <w:t>Nadle</w:t>
      </w:r>
      <w:r w:rsidRPr="000069A4">
        <w:rPr>
          <w:b/>
          <w:sz w:val="28"/>
          <w:szCs w:val="28"/>
        </w:rPr>
        <w:t>ž</w:t>
      </w:r>
      <w:r w:rsidR="00EC2728" w:rsidRPr="000069A4">
        <w:rPr>
          <w:b/>
          <w:sz w:val="28"/>
          <w:szCs w:val="28"/>
          <w:lang w:val="pl-PL"/>
        </w:rPr>
        <w:t>ni</w:t>
      </w:r>
      <w:r w:rsidR="00501A0E">
        <w:rPr>
          <w:b/>
          <w:sz w:val="28"/>
          <w:szCs w:val="28"/>
          <w:lang w:val="pl-PL"/>
        </w:rPr>
        <w:t xml:space="preserve"> </w:t>
      </w:r>
      <w:r w:rsidR="00EC2728" w:rsidRPr="000069A4">
        <w:rPr>
          <w:b/>
          <w:sz w:val="28"/>
          <w:szCs w:val="28"/>
          <w:lang w:val="pl-PL"/>
        </w:rPr>
        <w:t>sud:                T</w:t>
      </w:r>
      <w:r w:rsidRPr="000069A4">
        <w:rPr>
          <w:b/>
          <w:sz w:val="28"/>
          <w:szCs w:val="28"/>
          <w:lang w:val="pl-PL"/>
        </w:rPr>
        <w:t>rgovački sud u Varaždinu</w:t>
      </w:r>
      <w:r w:rsidR="00022529">
        <w:rPr>
          <w:b/>
          <w:sz w:val="28"/>
          <w:szCs w:val="28"/>
        </w:rPr>
        <w:t xml:space="preserve">                                            </w:t>
      </w:r>
      <w:r w:rsidR="00927B66">
        <w:rPr>
          <w:b/>
          <w:sz w:val="28"/>
          <w:szCs w:val="28"/>
          <w:lang w:val="pl-PL"/>
        </w:rPr>
        <w:t xml:space="preserve">Poslovni </w:t>
      </w:r>
      <w:r w:rsidR="0035403C" w:rsidRPr="000069A4">
        <w:rPr>
          <w:b/>
          <w:sz w:val="28"/>
          <w:szCs w:val="28"/>
          <w:lang w:val="pl-PL"/>
        </w:rPr>
        <w:t>broj spisa</w:t>
      </w:r>
      <w:r w:rsidR="00501A0E">
        <w:rPr>
          <w:b/>
          <w:sz w:val="28"/>
          <w:szCs w:val="28"/>
          <w:lang w:val="pl-PL"/>
        </w:rPr>
        <w:t>:      4 St-184/17-2</w:t>
      </w:r>
      <w:r w:rsidRPr="000069A4">
        <w:rPr>
          <w:b/>
          <w:sz w:val="28"/>
          <w:szCs w:val="28"/>
          <w:lang w:val="pl-PL"/>
        </w:rPr>
        <w:tab/>
      </w:r>
    </w:p>
    <w:p w:rsidRDefault="00953E87" w:rsidP="00EC2728" w:rsidR="003336B2">
      <w:pPr>
        <w:shd w:fill="FFFFFF" w:color="auto" w:val="clear"/>
        <w:spacing w:lineRule="auto" w:line="360"/>
        <w:rPr>
          <w:b/>
          <w:sz w:val="28"/>
          <w:szCs w:val="28"/>
          <w:lang w:val="pl-PL"/>
        </w:rPr>
      </w:pPr>
      <w:r w:rsidRPr="000069A4">
        <w:rPr>
          <w:b/>
          <w:sz w:val="28"/>
          <w:szCs w:val="28"/>
          <w:lang w:val="pl-PL"/>
        </w:rPr>
        <w:t xml:space="preserve">Dužnik:                          </w:t>
      </w:r>
      <w:r w:rsidR="00AF5075">
        <w:rPr>
          <w:b/>
          <w:sz w:val="28"/>
          <w:szCs w:val="28"/>
          <w:lang w:val="pl-PL"/>
        </w:rPr>
        <w:t>GESTUM</w:t>
      </w:r>
      <w:r w:rsidR="003336B2">
        <w:rPr>
          <w:b/>
          <w:sz w:val="28"/>
          <w:szCs w:val="28"/>
          <w:lang w:val="pl-PL"/>
        </w:rPr>
        <w:t xml:space="preserve">  d.o.o. za p</w:t>
      </w:r>
      <w:r w:rsidR="00011712">
        <w:rPr>
          <w:b/>
          <w:sz w:val="28"/>
          <w:szCs w:val="28"/>
          <w:lang w:val="pl-PL"/>
        </w:rPr>
        <w:t>roizvodnju,</w:t>
      </w:r>
      <w:r w:rsidR="0011088E">
        <w:rPr>
          <w:b/>
          <w:sz w:val="28"/>
          <w:szCs w:val="28"/>
          <w:lang w:val="pl-PL"/>
        </w:rPr>
        <w:t xml:space="preserve"> </w:t>
      </w:r>
      <w:r w:rsidR="00011712">
        <w:rPr>
          <w:b/>
          <w:sz w:val="28"/>
          <w:szCs w:val="28"/>
          <w:lang w:val="pl-PL"/>
        </w:rPr>
        <w:t xml:space="preserve">ugostiteljstvo i </w:t>
      </w:r>
      <w:r w:rsidR="003336B2">
        <w:rPr>
          <w:b/>
          <w:sz w:val="28"/>
          <w:szCs w:val="28"/>
          <w:lang w:val="pl-PL"/>
        </w:rPr>
        <w:t xml:space="preserve">             </w:t>
      </w:r>
    </w:p>
    <w:p w:rsidRDefault="003336B2" w:rsidP="00EC2728" w:rsidR="003336B2">
      <w:pPr>
        <w:shd w:fill="FFFFFF" w:color="auto" w:val="clear"/>
        <w:spacing w:lineRule="auto" w:line="360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 xml:space="preserve">                                        </w:t>
      </w:r>
      <w:r w:rsidR="00011712">
        <w:rPr>
          <w:b/>
          <w:sz w:val="28"/>
          <w:szCs w:val="28"/>
          <w:lang w:val="pl-PL"/>
        </w:rPr>
        <w:t>usluge</w:t>
      </w:r>
      <w:r w:rsidR="00D90942" w:rsidRPr="000069A4">
        <w:rPr>
          <w:b/>
          <w:sz w:val="28"/>
          <w:szCs w:val="28"/>
          <w:lang w:val="pl-PL"/>
        </w:rPr>
        <w:t xml:space="preserve"> u stečaju </w:t>
      </w:r>
      <w:r>
        <w:rPr>
          <w:b/>
          <w:sz w:val="28"/>
          <w:szCs w:val="28"/>
          <w:lang w:val="pl-PL"/>
        </w:rPr>
        <w:t xml:space="preserve">   </w:t>
      </w:r>
    </w:p>
    <w:p w:rsidRDefault="003336B2" w:rsidP="00EC2728" w:rsidR="00385BB8" w:rsidRPr="000069A4">
      <w:pPr>
        <w:shd w:fill="FFFFFF" w:color="auto" w:val="clear"/>
        <w:spacing w:lineRule="auto" w:line="360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 xml:space="preserve">                                        Varaždin, Mali plac 1/a</w:t>
      </w:r>
      <w:r w:rsidR="00D90942" w:rsidRPr="000069A4">
        <w:rPr>
          <w:b/>
          <w:sz w:val="28"/>
          <w:szCs w:val="28"/>
          <w:lang w:val="pl-PL"/>
        </w:rPr>
        <w:t>,</w:t>
      </w:r>
    </w:p>
    <w:p w:rsidRDefault="00011712" w:rsidP="00011712" w:rsidR="00011712" w:rsidRPr="00011712">
      <w:pPr>
        <w:rPr>
          <w:rFonts w:cs="Arial" w:hAnsi="Arial" w:ascii="Arial"/>
          <w:color w:val="003366"/>
          <w:sz w:val="18"/>
          <w:szCs w:val="18"/>
          <w:lang w:val="hr-HR"/>
        </w:rPr>
      </w:pPr>
      <w:r>
        <w:rPr>
          <w:b/>
          <w:sz w:val="28"/>
          <w:szCs w:val="28"/>
          <w:lang w:val="pl-PL"/>
        </w:rPr>
        <w:t xml:space="preserve">                                        </w:t>
      </w:r>
      <w:r w:rsidR="003336B2">
        <w:rPr>
          <w:b/>
          <w:sz w:val="28"/>
          <w:szCs w:val="28"/>
          <w:lang w:val="pl-PL"/>
        </w:rPr>
        <w:t>OIB: 36453900685</w:t>
      </w:r>
      <w:r w:rsidR="00EC2728" w:rsidRPr="000069A4">
        <w:rPr>
          <w:b/>
          <w:sz w:val="28"/>
          <w:szCs w:val="28"/>
          <w:lang w:val="pl-PL"/>
        </w:rPr>
        <w:t>, MBS</w:t>
      </w:r>
      <w:r w:rsidR="00D90942" w:rsidRPr="000069A4">
        <w:rPr>
          <w:b/>
          <w:sz w:val="28"/>
          <w:szCs w:val="28"/>
          <w:lang w:val="pl-PL"/>
        </w:rPr>
        <w:t>:0700</w:t>
      </w:r>
      <w:r>
        <w:rPr>
          <w:b/>
          <w:sz w:val="28"/>
          <w:szCs w:val="28"/>
          <w:lang w:val="pl-PL"/>
        </w:rPr>
        <w:t>82371</w:t>
      </w:r>
    </w:p>
    <w:p w:rsidRDefault="007D651D" w:rsidP="00622CE9" w:rsidR="007D651D" w:rsidRPr="000069A4">
      <w:pPr>
        <w:spacing w:lineRule="auto" w:line="360"/>
        <w:rPr>
          <w:szCs w:val="24"/>
        </w:rPr>
      </w:pPr>
    </w:p>
    <w:p w:rsidRDefault="004B4D9D" w:rsidR="004B4D9D"/>
    <w:p w:rsidRDefault="000D4157" w:rsidR="000D4157"/>
    <w:p w:rsidRDefault="000D4157" w:rsidR="000D4157"/>
    <w:p w:rsidRDefault="000D4157" w:rsidR="000D4157" w:rsidRPr="000069A4"/>
    <w:p w:rsidRDefault="001B6417" w:rsidP="00415CE7" w:rsidR="00415CE7" w:rsidRPr="000069A4">
      <w:pPr>
        <w:jc w:val="center"/>
        <w:rPr>
          <w:b/>
          <w:sz w:val="28"/>
          <w:szCs w:val="28"/>
        </w:rPr>
      </w:pPr>
      <w:r w:rsidRPr="000069A4">
        <w:rPr>
          <w:b/>
        </w:rPr>
        <w:tab/>
      </w:r>
      <w:r w:rsidRPr="000069A4">
        <w:rPr>
          <w:b/>
        </w:rPr>
        <w:tab/>
      </w:r>
      <w:r w:rsidRPr="000069A4">
        <w:rPr>
          <w:b/>
        </w:rPr>
        <w:tab/>
      </w:r>
      <w:r w:rsidRPr="000069A4">
        <w:rPr>
          <w:b/>
        </w:rPr>
        <w:tab/>
      </w:r>
      <w:r w:rsidRPr="000069A4">
        <w:rPr>
          <w:b/>
        </w:rPr>
        <w:tab/>
      </w:r>
      <w:r w:rsidRPr="000069A4">
        <w:rPr>
          <w:b/>
        </w:rPr>
        <w:tab/>
      </w:r>
      <w:r w:rsidRPr="000069A4">
        <w:rPr>
          <w:b/>
        </w:rPr>
        <w:tab/>
      </w:r>
      <w:r w:rsidR="006402AF" w:rsidRPr="000069A4">
        <w:rPr>
          <w:b/>
          <w:sz w:val="28"/>
          <w:szCs w:val="28"/>
        </w:rPr>
        <w:t>TRGOVAČKI SUD</w:t>
      </w:r>
    </w:p>
    <w:p w:rsidRDefault="008F119E" w:rsidP="00415CE7" w:rsidR="00651381">
      <w:pPr>
        <w:jc w:val="center"/>
        <w:rPr>
          <w:b/>
          <w:sz w:val="28"/>
          <w:szCs w:val="28"/>
        </w:rPr>
      </w:pPr>
      <w:r w:rsidRPr="000069A4">
        <w:rPr>
          <w:b/>
          <w:sz w:val="28"/>
          <w:szCs w:val="28"/>
        </w:rPr>
        <w:tab/>
      </w:r>
      <w:r w:rsidRPr="000069A4">
        <w:rPr>
          <w:b/>
          <w:sz w:val="28"/>
          <w:szCs w:val="28"/>
        </w:rPr>
        <w:tab/>
      </w:r>
      <w:r w:rsidRPr="000069A4">
        <w:rPr>
          <w:b/>
          <w:sz w:val="28"/>
          <w:szCs w:val="28"/>
        </w:rPr>
        <w:tab/>
      </w:r>
      <w:r w:rsidRPr="000069A4">
        <w:rPr>
          <w:b/>
          <w:sz w:val="28"/>
          <w:szCs w:val="28"/>
        </w:rPr>
        <w:tab/>
      </w:r>
      <w:r w:rsidRPr="000069A4">
        <w:rPr>
          <w:b/>
          <w:sz w:val="28"/>
          <w:szCs w:val="28"/>
        </w:rPr>
        <w:tab/>
      </w:r>
      <w:r w:rsidRPr="000069A4">
        <w:rPr>
          <w:b/>
          <w:sz w:val="28"/>
          <w:szCs w:val="28"/>
        </w:rPr>
        <w:tab/>
      </w:r>
      <w:r w:rsidR="004B4D9D" w:rsidRPr="000069A4">
        <w:rPr>
          <w:b/>
          <w:sz w:val="28"/>
          <w:szCs w:val="28"/>
        </w:rPr>
        <w:tab/>
      </w:r>
      <w:r w:rsidR="006402AF" w:rsidRPr="000069A4">
        <w:rPr>
          <w:b/>
          <w:sz w:val="28"/>
          <w:szCs w:val="28"/>
        </w:rPr>
        <w:t>VARAŽDIN</w:t>
      </w:r>
    </w:p>
    <w:p w:rsidRDefault="00DA61D3" w:rsidP="00415CE7" w:rsidR="00DA61D3">
      <w:pPr>
        <w:jc w:val="center"/>
        <w:rPr>
          <w:b/>
          <w:sz w:val="28"/>
          <w:szCs w:val="28"/>
        </w:rPr>
      </w:pPr>
    </w:p>
    <w:p w:rsidRDefault="00DA61D3" w:rsidP="00415CE7" w:rsidR="00DA61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ŽUPANIJSKO DRŽAVNO    </w:t>
      </w:r>
    </w:p>
    <w:p w:rsidRDefault="00DA61D3" w:rsidP="00415CE7" w:rsidR="00DA61D3" w:rsidRPr="000069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ODVJETNIŠTVO</w:t>
      </w:r>
    </w:p>
    <w:p w:rsidRDefault="00415CE7" w:rsidP="008F119E" w:rsidR="00415CE7" w:rsidRPr="000069A4">
      <w:pPr>
        <w:tabs>
          <w:tab w:pos="5370" w:val="left"/>
        </w:tabs>
        <w:rPr>
          <w:b/>
          <w:sz w:val="28"/>
          <w:szCs w:val="28"/>
        </w:rPr>
      </w:pPr>
    </w:p>
    <w:p w:rsidRDefault="001B6417" w:rsidP="00E36352" w:rsidR="00DA61D3">
      <w:pPr>
        <w:jc w:val="center"/>
        <w:rPr>
          <w:b/>
          <w:sz w:val="28"/>
          <w:szCs w:val="28"/>
        </w:rPr>
      </w:pPr>
      <w:r w:rsidRPr="000069A4">
        <w:rPr>
          <w:b/>
          <w:sz w:val="28"/>
          <w:szCs w:val="28"/>
        </w:rPr>
        <w:tab/>
      </w:r>
      <w:r w:rsidRPr="000069A4">
        <w:rPr>
          <w:b/>
          <w:sz w:val="28"/>
          <w:szCs w:val="28"/>
        </w:rPr>
        <w:tab/>
      </w:r>
      <w:r w:rsidRPr="000069A4">
        <w:rPr>
          <w:b/>
          <w:sz w:val="28"/>
          <w:szCs w:val="28"/>
        </w:rPr>
        <w:tab/>
      </w:r>
      <w:r w:rsidRPr="000069A4">
        <w:rPr>
          <w:b/>
          <w:sz w:val="28"/>
          <w:szCs w:val="28"/>
        </w:rPr>
        <w:tab/>
      </w:r>
      <w:r w:rsidRPr="000069A4">
        <w:rPr>
          <w:b/>
          <w:sz w:val="28"/>
          <w:szCs w:val="28"/>
        </w:rPr>
        <w:tab/>
      </w:r>
    </w:p>
    <w:p w:rsidRDefault="00DA61D3" w:rsidP="00E36352" w:rsidR="00DA61D3">
      <w:pPr>
        <w:jc w:val="center"/>
        <w:rPr>
          <w:b/>
          <w:sz w:val="28"/>
          <w:szCs w:val="28"/>
        </w:rPr>
      </w:pPr>
    </w:p>
    <w:p w:rsidRDefault="0011088E" w:rsidP="00E36352" w:rsidR="0011088E">
      <w:pPr>
        <w:jc w:val="center"/>
        <w:rPr>
          <w:b/>
          <w:sz w:val="28"/>
          <w:szCs w:val="28"/>
        </w:rPr>
      </w:pPr>
    </w:p>
    <w:p w:rsidRDefault="0015686A" w:rsidR="0015686A" w:rsidRPr="000069A4">
      <w:pPr>
        <w:rPr>
          <w:sz w:val="28"/>
          <w:szCs w:val="28"/>
        </w:rPr>
      </w:pPr>
    </w:p>
    <w:p w:rsidRDefault="00941F6B" w:rsidP="00941F6B" w:rsidR="00941F6B" w:rsidRPr="000069A4">
      <w:pPr>
        <w:pStyle w:val="Standard"/>
        <w:spacing w:lineRule="auto" w:line="288"/>
        <w:jc w:val="center"/>
        <w:rPr>
          <w:rFonts w:cs="Times New Roman"/>
          <w:b/>
          <w:sz w:val="32"/>
          <w:szCs w:val="32"/>
        </w:rPr>
      </w:pPr>
      <w:r w:rsidRPr="000069A4">
        <w:rPr>
          <w:rFonts w:cs="Times New Roman"/>
          <w:b/>
          <w:sz w:val="32"/>
          <w:szCs w:val="32"/>
        </w:rPr>
        <w:t>I</w:t>
      </w:r>
      <w:r w:rsidR="00834850" w:rsidRPr="000069A4">
        <w:rPr>
          <w:rFonts w:cs="Times New Roman"/>
          <w:b/>
          <w:sz w:val="32"/>
          <w:szCs w:val="32"/>
        </w:rPr>
        <w:t>zvješće stečajnog upravitelja o gospodarskom položaju stečajnog dužnika i stanju stečajne mase</w:t>
      </w:r>
    </w:p>
    <w:p w:rsidRDefault="00651381" w:rsidR="00651381" w:rsidRPr="000069A4">
      <w:pPr>
        <w:rPr>
          <w:sz w:val="32"/>
          <w:szCs w:val="32"/>
        </w:rPr>
      </w:pPr>
    </w:p>
    <w:p w:rsidRDefault="00651381" w:rsidR="00651381" w:rsidRPr="000069A4">
      <w:pPr>
        <w:rPr>
          <w:sz w:val="28"/>
          <w:szCs w:val="28"/>
        </w:rPr>
      </w:pPr>
    </w:p>
    <w:p w:rsidRDefault="008F119E" w:rsidR="008F119E" w:rsidRPr="000069A4"/>
    <w:p w:rsidRDefault="008F119E" w:rsidR="008F119E" w:rsidRPr="000069A4"/>
    <w:p w:rsidRDefault="008F119E" w:rsidR="008F119E" w:rsidRPr="000069A4"/>
    <w:p w:rsidRDefault="008F119E" w:rsidR="008F119E"/>
    <w:p w:rsidRDefault="0042208F" w:rsidR="0042208F"/>
    <w:p w:rsidRDefault="0042208F" w:rsidR="0042208F"/>
    <w:p w:rsidRDefault="005D2497" w:rsidR="005D2497"/>
    <w:p w:rsidRDefault="005D2497" w:rsidR="005D2497" w:rsidRPr="000069A4"/>
    <w:p w:rsidRDefault="008F119E" w:rsidR="008F119E" w:rsidRPr="000069A4"/>
    <w:p w:rsidRDefault="008F119E" w:rsidR="008F119E" w:rsidRPr="000069A4"/>
    <w:p w:rsidRDefault="00651381" w:rsidR="00651381" w:rsidRPr="000069A4"/>
    <w:p w:rsidRDefault="00651381" w:rsidR="00651381" w:rsidRPr="000069A4"/>
    <w:p w:rsidRDefault="00E36352" w:rsidP="005A1880" w:rsidR="00651381" w:rsidRPr="006655B3">
      <w:pPr>
        <w:jc w:val="center"/>
        <w:rPr>
          <w:b/>
        </w:rPr>
      </w:pPr>
      <w:r>
        <w:tab/>
      </w:r>
      <w:r>
        <w:tab/>
      </w:r>
      <w:r>
        <w:tab/>
      </w:r>
      <w:r>
        <w:tab/>
      </w:r>
      <w:r w:rsidR="003F0F62">
        <w:rPr>
          <w:b/>
        </w:rPr>
        <w:t>Čakovec, 1</w:t>
      </w:r>
      <w:r w:rsidR="00CB329E">
        <w:rPr>
          <w:b/>
        </w:rPr>
        <w:t>9</w:t>
      </w:r>
      <w:r w:rsidR="008F119E" w:rsidRPr="006655B3">
        <w:rPr>
          <w:b/>
        </w:rPr>
        <w:t>.</w:t>
      </w:r>
      <w:r w:rsidR="00CB329E">
        <w:rPr>
          <w:b/>
        </w:rPr>
        <w:t xml:space="preserve"> lipnja</w:t>
      </w:r>
      <w:r w:rsidR="005A1880" w:rsidRPr="006655B3">
        <w:rPr>
          <w:b/>
        </w:rPr>
        <w:t xml:space="preserve"> 2017.</w:t>
      </w:r>
      <w:r w:rsidR="0011088E">
        <w:rPr>
          <w:b/>
        </w:rPr>
        <w:t xml:space="preserve"> </w:t>
      </w:r>
      <w:r w:rsidR="001B6417" w:rsidRPr="006655B3">
        <w:rPr>
          <w:b/>
        </w:rPr>
        <w:t>godine</w:t>
      </w:r>
    </w:p>
    <w:p w:rsidRDefault="00194F0C" w:rsidP="00F732F6" w:rsidR="00194F0C">
      <w:pPr>
        <w:shd w:fill="FFFFFF" w:color="auto" w:val="clear"/>
        <w:spacing w:lineRule="auto" w:line="276"/>
        <w:jc w:val="both"/>
        <w:rPr>
          <w:rFonts w:cs="Arial" w:hAnsi="Arial" w:ascii="Arial"/>
          <w:b/>
          <w:szCs w:val="24"/>
          <w:lang w:val="pl-PL"/>
        </w:rPr>
        <w:sectPr w:rsidSect="00CE32DF" w:rsidR="00194F0C">
          <w:headerReference w:type="default" r:id="rId10"/>
          <w:footerReference w:type="default" r:id="rId11"/>
          <w:pgSz w:h="16840" w:w="11907"/>
          <w:pgMar w:gutter="0" w:footer="720" w:header="720" w:left="1417" w:bottom="1417" w:right="1417" w:top="88"/>
          <w:cols w:space="720"/>
          <w:docGrid w:linePitch="326"/>
        </w:sectPr>
      </w:pPr>
    </w:p>
    <w:tbl>
      <w:tblPr>
        <w:tblW w:type="dxa" w:w="10173"/>
        <w:tblLayout w:type="fixed"/>
        <w:tblLook w:val="01E0" w:noVBand="0" w:noHBand="0" w:lastColumn="1" w:firstColumn="1" w:lastRow="1" w:firstRow="1"/>
      </w:tblPr>
      <w:tblGrid>
        <w:gridCol w:w="10173"/>
      </w:tblGrid>
      <w:tr w:rsidTr="00CC5069" w:rsidR="00AB615D" w:rsidRPr="00576B33">
        <w:trPr>
          <w:trHeight w:val="3089"/>
        </w:trPr>
        <w:tc>
          <w:tcPr>
            <w:tcW w:type="dxa" w:w="10173"/>
            <w:shd w:themeFill="background1" w:fill="FFFFFF" w:color="auto" w:val="clear"/>
          </w:tcPr>
          <w:p w:rsidRDefault="00E41950" w:rsidP="00E41950" w:rsidR="00E41950" w:rsidRPr="00E41950">
            <w:pPr>
              <w:shd w:fill="FFFFFF" w:color="auto" w:val="clear"/>
              <w:spacing w:lineRule="auto" w:line="360"/>
              <w:rPr>
                <w:rFonts w:cs="Arial" w:hAnsi="Arial" w:ascii="Arial"/>
                <w:b/>
                <w:szCs w:val="24"/>
              </w:rPr>
            </w:pPr>
            <w:r w:rsidRPr="00E41950">
              <w:rPr>
                <w:rFonts w:cs="Arial" w:hAnsi="Arial" w:ascii="Arial"/>
                <w:b/>
                <w:szCs w:val="24"/>
                <w:lang w:val="pl-PL"/>
              </w:rPr>
              <w:lastRenderedPageBreak/>
              <w:t>Nadle</w:t>
            </w:r>
            <w:r w:rsidRPr="00E41950">
              <w:rPr>
                <w:rFonts w:cs="Arial" w:hAnsi="Arial" w:ascii="Arial"/>
                <w:b/>
                <w:szCs w:val="24"/>
              </w:rPr>
              <w:t>ž</w:t>
            </w:r>
            <w:r w:rsidRPr="00E41950">
              <w:rPr>
                <w:rFonts w:cs="Arial" w:hAnsi="Arial" w:ascii="Arial"/>
                <w:b/>
                <w:szCs w:val="24"/>
                <w:lang w:val="pl-PL"/>
              </w:rPr>
              <w:t>ni sud:                Trgovački sud u Varaždinu</w:t>
            </w:r>
          </w:p>
          <w:p w:rsidRDefault="00E41950" w:rsidP="00E41950" w:rsidR="00E41950" w:rsidRPr="00E41950">
            <w:pPr>
              <w:shd w:fill="FFFFFF" w:color="auto" w:val="clear"/>
              <w:spacing w:lineRule="auto" w:line="360"/>
              <w:rPr>
                <w:rFonts w:cs="Arial" w:hAnsi="Arial" w:ascii="Arial"/>
                <w:b/>
                <w:szCs w:val="24"/>
              </w:rPr>
            </w:pPr>
            <w:r w:rsidRPr="00E41950">
              <w:rPr>
                <w:rFonts w:cs="Arial" w:hAnsi="Arial" w:ascii="Arial"/>
                <w:b/>
                <w:szCs w:val="24"/>
                <w:lang w:val="pl-PL"/>
              </w:rPr>
              <w:t>Poslovni broj spisa:      4 St-184/17-2</w:t>
            </w:r>
            <w:r w:rsidRPr="00E41950">
              <w:rPr>
                <w:rFonts w:cs="Arial" w:hAnsi="Arial" w:ascii="Arial"/>
                <w:b/>
                <w:szCs w:val="24"/>
                <w:lang w:val="pl-PL"/>
              </w:rPr>
              <w:tab/>
            </w:r>
          </w:p>
          <w:p w:rsidRDefault="00E41950" w:rsidP="00E41950" w:rsidR="00E41950" w:rsidRPr="00E41950">
            <w:pPr>
              <w:shd w:fill="FFFFFF" w:color="auto" w:val="clear"/>
              <w:spacing w:lineRule="auto" w:line="360"/>
              <w:rPr>
                <w:rFonts w:cs="Arial" w:hAnsi="Arial" w:ascii="Arial"/>
                <w:b/>
                <w:szCs w:val="24"/>
                <w:lang w:val="pl-PL"/>
              </w:rPr>
            </w:pPr>
            <w:r w:rsidRPr="00E41950">
              <w:rPr>
                <w:rFonts w:cs="Arial" w:hAnsi="Arial" w:ascii="Arial"/>
                <w:b/>
                <w:szCs w:val="24"/>
                <w:lang w:val="pl-PL"/>
              </w:rPr>
              <w:t xml:space="preserve">Dužnik:                          </w:t>
            </w:r>
            <w:r>
              <w:rPr>
                <w:rFonts w:cs="Arial" w:hAnsi="Arial" w:ascii="Arial"/>
                <w:b/>
                <w:szCs w:val="24"/>
                <w:lang w:val="pl-PL"/>
              </w:rPr>
              <w:t xml:space="preserve"> </w:t>
            </w:r>
            <w:r w:rsidRPr="00E41950">
              <w:rPr>
                <w:rFonts w:cs="Arial" w:hAnsi="Arial" w:ascii="Arial"/>
                <w:b/>
                <w:szCs w:val="24"/>
                <w:lang w:val="pl-PL"/>
              </w:rPr>
              <w:t xml:space="preserve">GESTUM  d.o.o. za proizvodnju,ugostiteljstvo i              </w:t>
            </w:r>
          </w:p>
          <w:p w:rsidRDefault="00E41950" w:rsidP="00E41950" w:rsidR="00E41950" w:rsidRPr="00E41950">
            <w:pPr>
              <w:shd w:fill="FFFFFF" w:color="auto" w:val="clear"/>
              <w:spacing w:lineRule="auto" w:line="360"/>
              <w:rPr>
                <w:rFonts w:cs="Arial" w:hAnsi="Arial" w:ascii="Arial"/>
                <w:b/>
                <w:szCs w:val="24"/>
                <w:lang w:val="pl-PL"/>
              </w:rPr>
            </w:pPr>
            <w:r w:rsidRPr="00E41950">
              <w:rPr>
                <w:rFonts w:cs="Arial" w:hAnsi="Arial" w:ascii="Arial"/>
                <w:b/>
                <w:szCs w:val="24"/>
                <w:lang w:val="pl-PL"/>
              </w:rPr>
              <w:t xml:space="preserve">                                        usluge u stečaju    </w:t>
            </w:r>
          </w:p>
          <w:p w:rsidRDefault="00E41950" w:rsidP="00E41950" w:rsidR="00E41950" w:rsidRPr="00E41950">
            <w:pPr>
              <w:shd w:fill="FFFFFF" w:color="auto" w:val="clear"/>
              <w:spacing w:lineRule="auto" w:line="360"/>
              <w:rPr>
                <w:rFonts w:cs="Arial" w:hAnsi="Arial" w:ascii="Arial"/>
                <w:b/>
                <w:szCs w:val="24"/>
                <w:lang w:val="pl-PL"/>
              </w:rPr>
            </w:pPr>
            <w:r w:rsidRPr="00E41950">
              <w:rPr>
                <w:rFonts w:cs="Arial" w:hAnsi="Arial" w:ascii="Arial"/>
                <w:b/>
                <w:szCs w:val="24"/>
                <w:lang w:val="pl-PL"/>
              </w:rPr>
              <w:t xml:space="preserve">                                        Varaždin, Mali plac 1/a,</w:t>
            </w:r>
          </w:p>
          <w:p w:rsidRDefault="00E41950" w:rsidP="00E41950" w:rsidR="00E41950" w:rsidRPr="00E41950">
            <w:pPr>
              <w:rPr>
                <w:rFonts w:cs="Arial" w:hAnsi="Arial" w:ascii="Arial"/>
                <w:color w:val="003366"/>
                <w:szCs w:val="24"/>
                <w:lang w:val="hr-HR"/>
              </w:rPr>
            </w:pPr>
            <w:r w:rsidRPr="00E41950">
              <w:rPr>
                <w:rFonts w:cs="Arial" w:hAnsi="Arial" w:ascii="Arial"/>
                <w:b/>
                <w:szCs w:val="24"/>
                <w:lang w:val="pl-PL"/>
              </w:rPr>
              <w:t xml:space="preserve">                            </w:t>
            </w:r>
            <w:r w:rsidR="002266A8">
              <w:rPr>
                <w:rFonts w:cs="Arial" w:hAnsi="Arial" w:ascii="Arial"/>
                <w:b/>
                <w:szCs w:val="24"/>
                <w:lang w:val="pl-PL"/>
              </w:rPr>
              <w:t xml:space="preserve">            OIB: 36453900685, MB</w:t>
            </w:r>
            <w:r w:rsidRPr="00E41950">
              <w:rPr>
                <w:rFonts w:cs="Arial" w:hAnsi="Arial" w:ascii="Arial"/>
                <w:b/>
                <w:szCs w:val="24"/>
                <w:lang w:val="pl-PL"/>
              </w:rPr>
              <w:t>S:070082371</w:t>
            </w:r>
          </w:p>
          <w:p w:rsidRDefault="0035403C" w:rsidP="00BA331B" w:rsidR="0035403C" w:rsidRPr="0037704F">
            <w:pPr>
              <w:spacing w:lineRule="auto" w:line="276"/>
              <w:rPr>
                <w:rFonts w:cs="Arial" w:hAnsi="Arial" w:ascii="Arial"/>
                <w:b/>
                <w:szCs w:val="24"/>
              </w:rPr>
            </w:pPr>
          </w:p>
          <w:p w:rsidRDefault="00622CE9" w:rsidP="00BA331B" w:rsidR="00622CE9" w:rsidRPr="0037704F">
            <w:pPr>
              <w:shd w:fill="FFFFFF" w:color="auto" w:val="clear"/>
              <w:spacing w:lineRule="auto" w:line="276"/>
              <w:rPr>
                <w:rFonts w:cs="Arial" w:hAnsi="Arial" w:ascii="Arial"/>
                <w:b/>
                <w:szCs w:val="24"/>
                <w:lang w:val="pl-PL"/>
              </w:rPr>
            </w:pPr>
          </w:p>
          <w:p w:rsidRDefault="00A5220F" w:rsidP="00BA331B" w:rsidR="00A5220F" w:rsidRPr="0037704F">
            <w:pPr>
              <w:shd w:fill="FFFFFF" w:color="auto" w:val="clear"/>
              <w:spacing w:lineRule="auto" w:line="276"/>
              <w:rPr>
                <w:rFonts w:cs="Arial" w:hAnsi="Arial" w:ascii="Arial"/>
                <w:b/>
                <w:szCs w:val="24"/>
                <w:lang w:val="pl-PL"/>
              </w:rPr>
            </w:pPr>
          </w:p>
          <w:p w:rsidRDefault="00622CE9" w:rsidP="0011088E" w:rsidR="00CE11F3" w:rsidRPr="00BD49B7">
            <w:pPr>
              <w:shd w:themeFill="background1" w:fill="FFFFFF" w:color="auto" w:val="clear"/>
              <w:spacing w:lineRule="auto" w:line="276"/>
              <w:jc w:val="both"/>
              <w:rPr>
                <w:rFonts w:cs="Arial" w:hAnsi="Arial" w:ascii="Arial"/>
                <w:szCs w:val="22"/>
                <w:lang w:val="hr-HR"/>
              </w:rPr>
            </w:pPr>
            <w:r w:rsidRPr="00BD49B7">
              <w:rPr>
                <w:rFonts w:cs="Arial" w:hAnsi="Arial" w:ascii="Arial"/>
                <w:sz w:val="22"/>
                <w:szCs w:val="22"/>
                <w:lang w:val="hr-HR"/>
              </w:rPr>
              <w:t>Rješenjem T</w:t>
            </w:r>
            <w:r w:rsidR="0035403C" w:rsidRPr="00BD49B7">
              <w:rPr>
                <w:rFonts w:cs="Arial" w:hAnsi="Arial" w:ascii="Arial"/>
                <w:sz w:val="22"/>
                <w:szCs w:val="22"/>
                <w:lang w:val="hr-HR"/>
              </w:rPr>
              <w:t>rgovačkog suda u Varaždinu</w:t>
            </w:r>
            <w:r w:rsidR="0011088E">
              <w:rPr>
                <w:rFonts w:cs="Arial" w:hAnsi="Arial" w:ascii="Arial"/>
                <w:sz w:val="22"/>
                <w:szCs w:val="22"/>
                <w:lang w:val="hr-HR"/>
              </w:rPr>
              <w:t>,</w:t>
            </w:r>
            <w:r w:rsidR="0035403C" w:rsidRPr="00BD49B7">
              <w:rPr>
                <w:rFonts w:cs="Arial" w:hAnsi="Arial" w:ascii="Arial"/>
                <w:sz w:val="22"/>
                <w:szCs w:val="22"/>
                <w:lang w:val="hr-HR"/>
              </w:rPr>
              <w:t xml:space="preserve"> od 10. </w:t>
            </w:r>
            <w:r w:rsidR="0093632E">
              <w:rPr>
                <w:rFonts w:cs="Arial" w:hAnsi="Arial" w:ascii="Arial"/>
                <w:sz w:val="22"/>
                <w:szCs w:val="22"/>
                <w:lang w:val="hr-HR"/>
              </w:rPr>
              <w:t xml:space="preserve">travnja </w:t>
            </w:r>
            <w:r w:rsidR="0035403C" w:rsidRPr="00BD49B7">
              <w:rPr>
                <w:rFonts w:cs="Arial" w:hAnsi="Arial" w:ascii="Arial"/>
                <w:sz w:val="22"/>
                <w:szCs w:val="22"/>
                <w:lang w:val="hr-HR"/>
              </w:rPr>
              <w:t xml:space="preserve">2017. godine, broj </w:t>
            </w:r>
            <w:r w:rsidR="0093632E">
              <w:rPr>
                <w:rFonts w:cs="Arial" w:hAnsi="Arial" w:ascii="Arial"/>
                <w:sz w:val="22"/>
                <w:szCs w:val="22"/>
                <w:lang w:val="pl-PL"/>
              </w:rPr>
              <w:t>4 St-184/17-2</w:t>
            </w:r>
            <w:r w:rsidR="005C129D" w:rsidRPr="00BD49B7">
              <w:rPr>
                <w:rFonts w:cs="Arial" w:hAnsi="Arial" w:ascii="Arial"/>
                <w:sz w:val="22"/>
                <w:szCs w:val="22"/>
                <w:lang w:val="pl-PL"/>
              </w:rPr>
              <w:t xml:space="preserve">, </w:t>
            </w:r>
            <w:r w:rsidR="0093632E">
              <w:rPr>
                <w:rFonts w:cs="Arial" w:hAnsi="Arial" w:ascii="Arial"/>
                <w:sz w:val="22"/>
                <w:szCs w:val="22"/>
                <w:lang w:val="hr-HR"/>
              </w:rPr>
              <w:t>određen</w:t>
            </w:r>
            <w:r w:rsidR="0035403C" w:rsidRPr="00BD49B7">
              <w:rPr>
                <w:rFonts w:cs="Arial" w:hAnsi="Arial" w:ascii="Arial"/>
                <w:sz w:val="22"/>
                <w:szCs w:val="22"/>
                <w:lang w:val="hr-HR"/>
              </w:rPr>
              <w:t xml:space="preserve"> je </w:t>
            </w:r>
            <w:r w:rsidR="0093632E">
              <w:rPr>
                <w:rFonts w:cs="Arial" w:hAnsi="Arial" w:ascii="Arial"/>
                <w:sz w:val="22"/>
                <w:szCs w:val="22"/>
                <w:lang w:val="hr-HR"/>
              </w:rPr>
              <w:t>nastavak stečajnog postupka</w:t>
            </w:r>
            <w:r w:rsidR="0035403C" w:rsidRPr="00BD49B7">
              <w:rPr>
                <w:rFonts w:cs="Arial" w:hAnsi="Arial" w:ascii="Arial"/>
                <w:sz w:val="22"/>
                <w:szCs w:val="22"/>
                <w:lang w:val="hr-HR"/>
              </w:rPr>
              <w:t xml:space="preserve"> nad stečaj</w:t>
            </w:r>
            <w:r w:rsidR="0093632E">
              <w:rPr>
                <w:rFonts w:cs="Arial" w:hAnsi="Arial" w:ascii="Arial"/>
                <w:sz w:val="22"/>
                <w:szCs w:val="22"/>
                <w:lang w:val="hr-HR"/>
              </w:rPr>
              <w:t xml:space="preserve">nim dužnikom  GESTUM </w:t>
            </w:r>
            <w:r w:rsidR="00FA6132" w:rsidRPr="00BD49B7">
              <w:rPr>
                <w:rFonts w:cs="Arial" w:hAnsi="Arial" w:ascii="Arial"/>
                <w:sz w:val="22"/>
                <w:szCs w:val="22"/>
                <w:lang w:val="hr-HR"/>
              </w:rPr>
              <w:t xml:space="preserve"> d.o.o.</w:t>
            </w:r>
            <w:r w:rsidR="0093632E">
              <w:rPr>
                <w:rFonts w:cs="Arial" w:hAnsi="Arial" w:ascii="Arial"/>
                <w:sz w:val="22"/>
                <w:szCs w:val="22"/>
                <w:lang w:val="pl-PL"/>
              </w:rPr>
              <w:t>, Varaždin</w:t>
            </w:r>
            <w:r w:rsidR="0035403C" w:rsidRPr="00BD49B7">
              <w:rPr>
                <w:rFonts w:cs="Arial" w:hAnsi="Arial" w:ascii="Arial"/>
                <w:sz w:val="22"/>
                <w:szCs w:val="22"/>
                <w:lang w:val="pl-PL"/>
              </w:rPr>
              <w:t>,</w:t>
            </w:r>
            <w:r w:rsidR="0093632E">
              <w:rPr>
                <w:rFonts w:cs="Arial" w:hAnsi="Arial" w:ascii="Arial"/>
                <w:sz w:val="22"/>
                <w:szCs w:val="22"/>
                <w:lang w:val="pl-PL"/>
              </w:rPr>
              <w:t xml:space="preserve"> Mali plac 1/a, OIB: 36453900685</w:t>
            </w:r>
            <w:r w:rsidR="005C129D" w:rsidRPr="00BD49B7">
              <w:rPr>
                <w:rFonts w:cs="Arial" w:hAnsi="Arial" w:ascii="Arial"/>
                <w:sz w:val="22"/>
                <w:szCs w:val="22"/>
                <w:lang w:val="pl-PL"/>
              </w:rPr>
              <w:t>,</w:t>
            </w:r>
            <w:r w:rsidR="0035403C" w:rsidRPr="00BD49B7">
              <w:rPr>
                <w:rFonts w:cs="Arial" w:hAnsi="Arial" w:ascii="Arial"/>
                <w:sz w:val="22"/>
                <w:szCs w:val="22"/>
                <w:lang w:val="pl-PL"/>
              </w:rPr>
              <w:t xml:space="preserve"> te je istim rješ</w:t>
            </w:r>
            <w:r w:rsidR="00E36352" w:rsidRPr="00BD49B7">
              <w:rPr>
                <w:rFonts w:cs="Arial" w:hAnsi="Arial" w:ascii="Arial"/>
                <w:sz w:val="22"/>
                <w:szCs w:val="22"/>
                <w:lang w:val="pl-PL"/>
              </w:rPr>
              <w:t>e</w:t>
            </w:r>
            <w:r w:rsidR="0035403C" w:rsidRPr="00BD49B7">
              <w:rPr>
                <w:rFonts w:cs="Arial" w:hAnsi="Arial" w:ascii="Arial"/>
                <w:sz w:val="22"/>
                <w:szCs w:val="22"/>
                <w:lang w:val="pl-PL"/>
              </w:rPr>
              <w:t>njem za stečajnog upravitelja imenovana Lidija Lesar iz Čakovca, Travnička 26, OIB</w:t>
            </w:r>
            <w:r w:rsidR="002266A8">
              <w:rPr>
                <w:rFonts w:cs="Arial" w:hAnsi="Arial" w:ascii="Arial"/>
                <w:sz w:val="22"/>
                <w:szCs w:val="22"/>
                <w:lang w:val="pl-PL"/>
              </w:rPr>
              <w:t>:</w:t>
            </w:r>
            <w:r w:rsidR="0035403C" w:rsidRPr="00BD49B7">
              <w:rPr>
                <w:rFonts w:cs="Arial" w:hAnsi="Arial" w:ascii="Arial"/>
                <w:sz w:val="22"/>
                <w:szCs w:val="22"/>
                <w:lang w:val="pl-PL"/>
              </w:rPr>
              <w:t xml:space="preserve"> 29389899347</w:t>
            </w:r>
            <w:r w:rsidRPr="00BD49B7">
              <w:rPr>
                <w:rFonts w:cs="Arial" w:hAnsi="Arial" w:ascii="Arial"/>
                <w:sz w:val="22"/>
                <w:szCs w:val="22"/>
                <w:lang w:val="hr-HR"/>
              </w:rPr>
              <w:t>.</w:t>
            </w:r>
          </w:p>
          <w:p w:rsidRDefault="00622CE9" w:rsidP="00BA331B" w:rsidR="00622CE9" w:rsidRPr="00BD49B7">
            <w:pPr>
              <w:shd w:themeFill="background1" w:fill="FFFFFF" w:color="auto" w:val="clear"/>
              <w:spacing w:lineRule="auto" w:line="276"/>
              <w:jc w:val="both"/>
              <w:rPr>
                <w:rFonts w:cs="Arial" w:hAnsi="Arial" w:ascii="Arial"/>
                <w:szCs w:val="22"/>
                <w:lang w:val="hr-HR"/>
              </w:rPr>
            </w:pPr>
            <w:r w:rsidRPr="00BD49B7">
              <w:rPr>
                <w:rFonts w:cs="Arial" w:hAnsi="Arial" w:ascii="Arial"/>
                <w:sz w:val="22"/>
                <w:szCs w:val="22"/>
                <w:lang w:val="hr-HR"/>
              </w:rPr>
              <w:t>Temeljem čl.227. st.1. Stečajnog zakona stečajna upraviteljica podnosi:</w:t>
            </w:r>
          </w:p>
          <w:p w:rsidRDefault="00622CE9" w:rsidP="00BA331B" w:rsidR="00622CE9" w:rsidRPr="00BD49B7">
            <w:pPr>
              <w:shd w:themeFill="background1" w:fill="FFFFFF" w:color="auto" w:val="clear"/>
              <w:spacing w:lineRule="auto" w:line="276"/>
              <w:jc w:val="both"/>
              <w:rPr>
                <w:rFonts w:cs="Arial" w:hAnsi="Arial" w:ascii="Arial"/>
                <w:b/>
                <w:szCs w:val="22"/>
                <w:lang w:val="hr-HR"/>
              </w:rPr>
            </w:pPr>
          </w:p>
          <w:p w:rsidRDefault="0015686A" w:rsidP="00BA331B" w:rsidR="0015686A" w:rsidRPr="0037704F">
            <w:pPr>
              <w:shd w:fill="FFFFFF" w:color="auto" w:val="clear"/>
              <w:spacing w:lineRule="auto" w:line="276"/>
              <w:rPr>
                <w:rFonts w:cs="Arial" w:hAnsi="Arial" w:ascii="Arial"/>
                <w:b/>
                <w:szCs w:val="24"/>
                <w:lang w:val="pl-PL"/>
              </w:rPr>
            </w:pPr>
          </w:p>
          <w:p w:rsidRDefault="00251E25" w:rsidP="00BA331B" w:rsidR="00251E25" w:rsidRPr="0037704F">
            <w:pPr>
              <w:shd w:fill="FFFFFF" w:color="auto" w:val="clear"/>
              <w:spacing w:lineRule="auto" w:line="276"/>
              <w:rPr>
                <w:rFonts w:cs="Arial" w:hAnsi="Arial" w:ascii="Arial"/>
                <w:b/>
                <w:szCs w:val="24"/>
                <w:lang w:val="pl-PL"/>
              </w:rPr>
            </w:pPr>
          </w:p>
          <w:p w:rsidRDefault="00834850" w:rsidP="00EE7C78" w:rsidR="00787114">
            <w:pPr>
              <w:pStyle w:val="Standard"/>
              <w:ind w:right="397"/>
              <w:jc w:val="center"/>
              <w:rPr>
                <w:rFonts w:cs="Times New Roman"/>
                <w:b/>
                <w:sz w:val="32"/>
                <w:szCs w:val="32"/>
              </w:rPr>
            </w:pPr>
            <w:r w:rsidRPr="00834850">
              <w:rPr>
                <w:rFonts w:cs="Times New Roman"/>
                <w:b/>
                <w:sz w:val="32"/>
                <w:szCs w:val="32"/>
              </w:rPr>
              <w:t xml:space="preserve">Izvješće stečajnog upravitelja o gospodarskom položaju stečajnog dužnika i stanju stečajne mase </w:t>
            </w:r>
          </w:p>
          <w:p w:rsidRDefault="00DA09D6" w:rsidP="00DA09D6" w:rsidR="00DA09D6">
            <w:pPr>
              <w:pStyle w:val="Standard"/>
              <w:ind w:right="397"/>
              <w:rPr>
                <w:rFonts w:cs="Times New Roman"/>
                <w:b/>
                <w:sz w:val="32"/>
                <w:szCs w:val="32"/>
              </w:rPr>
            </w:pPr>
          </w:p>
          <w:p w:rsidRDefault="00DA09D6" w:rsidP="00DA09D6" w:rsidR="00DA09D6" w:rsidRPr="00EE7C78">
            <w:pPr>
              <w:pStyle w:val="Standard"/>
              <w:ind w:right="397"/>
              <w:rPr>
                <w:rFonts w:cs="Times New Roman"/>
                <w:b/>
                <w:sz w:val="32"/>
                <w:szCs w:val="32"/>
              </w:rPr>
            </w:pPr>
          </w:p>
          <w:p w:rsidRDefault="0084216B" w:rsidP="00BA331B" w:rsidR="00415CE7" w:rsidRPr="0037704F">
            <w:pPr>
              <w:spacing w:lineRule="auto" w:line="276"/>
              <w:ind w:right="397"/>
              <w:rPr>
                <w:rFonts w:cs="Arial" w:hAnsi="Arial" w:ascii="Arial"/>
                <w:b/>
                <w:szCs w:val="24"/>
              </w:rPr>
            </w:pPr>
            <w:r w:rsidRPr="0037704F">
              <w:rPr>
                <w:rFonts w:cs="Arial" w:hAnsi="Arial" w:ascii="Arial"/>
                <w:b/>
                <w:szCs w:val="24"/>
              </w:rPr>
              <w:t>I</w:t>
            </w:r>
            <w:r w:rsidR="00BA61A5" w:rsidRPr="0037704F">
              <w:rPr>
                <w:rFonts w:cs="Arial" w:hAnsi="Arial" w:ascii="Arial"/>
                <w:b/>
                <w:szCs w:val="24"/>
              </w:rPr>
              <w:t xml:space="preserve">. </w:t>
            </w:r>
            <w:r w:rsidR="007A2892" w:rsidRPr="0037704F">
              <w:rPr>
                <w:rFonts w:cs="Arial" w:hAnsi="Arial" w:ascii="Arial"/>
                <w:b/>
                <w:szCs w:val="24"/>
              </w:rPr>
              <w:t>UVOD</w:t>
            </w:r>
          </w:p>
          <w:p w:rsidRDefault="00DA09D6" w:rsidP="00BA331B" w:rsidR="00DA09D6" w:rsidRPr="0037704F">
            <w:pPr>
              <w:spacing w:lineRule="auto" w:line="276"/>
              <w:ind w:right="397"/>
              <w:rPr>
                <w:rFonts w:cs="Arial" w:hAnsi="Arial" w:ascii="Arial"/>
                <w:b/>
                <w:szCs w:val="24"/>
                <w:lang w:val="hr-HR"/>
              </w:rPr>
            </w:pPr>
          </w:p>
          <w:p w:rsidRDefault="00EE7C78" w:rsidP="0011088E" w:rsidR="00EE7C78">
            <w:pPr>
              <w:shd w:themeFill="background1" w:fill="FFFFFF" w:color="auto" w:val="clear"/>
              <w:spacing w:lineRule="auto" w:line="276"/>
              <w:ind w:right="34"/>
              <w:jc w:val="both"/>
              <w:rPr>
                <w:rFonts w:cs="Arial" w:hAnsi="Arial" w:ascii="Arial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>Trgovački sud u Varaždinu</w:t>
            </w:r>
            <w:r w:rsidR="0011088E">
              <w:rPr>
                <w:rFonts w:cs="Arial" w:hAnsi="Arial" w:ascii="Arial"/>
                <w:sz w:val="22"/>
                <w:szCs w:val="22"/>
                <w:lang w:val="hr-HR"/>
              </w:rPr>
              <w:t>,</w:t>
            </w:r>
            <w:r>
              <w:rPr>
                <w:rFonts w:cs="Arial" w:hAnsi="Arial" w:ascii="Arial"/>
                <w:sz w:val="22"/>
                <w:szCs w:val="22"/>
                <w:lang w:val="hr-HR"/>
              </w:rPr>
              <w:t xml:space="preserve"> rješenjem broj 4 St-391/15-5 od 28.12.2015. godine</w:t>
            </w:r>
            <w:r w:rsidR="0011088E">
              <w:rPr>
                <w:rFonts w:cs="Arial" w:hAnsi="Arial" w:ascii="Arial"/>
                <w:sz w:val="22"/>
                <w:szCs w:val="22"/>
                <w:lang w:val="hr-HR"/>
              </w:rPr>
              <w:t>,</w:t>
            </w:r>
            <w:r>
              <w:rPr>
                <w:rFonts w:cs="Arial" w:hAnsi="Arial" w:ascii="Arial"/>
                <w:sz w:val="22"/>
                <w:szCs w:val="22"/>
                <w:lang w:val="hr-HR"/>
              </w:rPr>
              <w:t xml:space="preserve"> otvorio je i zaključio stečajni postupak nad dužnikom GESTUM d.o.o. za proizvodnju, ugostiteljstvo i usluge, Varaždin, Mali plac 1/a, MBS: 070082371, OIB:36453900685,</w:t>
            </w:r>
            <w:r w:rsidR="00813F99">
              <w:rPr>
                <w:rFonts w:cs="Arial" w:hAnsi="Arial" w:ascii="Arial"/>
                <w:sz w:val="22"/>
                <w:szCs w:val="22"/>
                <w:lang w:val="hr-HR"/>
              </w:rPr>
              <w:t xml:space="preserve"> koje je postalo pravomoćno 09. ožujka 2016</w:t>
            </w:r>
            <w:r w:rsidR="0011088E">
              <w:rPr>
                <w:rFonts w:cs="Arial" w:hAnsi="Arial" w:ascii="Arial"/>
                <w:sz w:val="22"/>
                <w:szCs w:val="22"/>
                <w:lang w:val="hr-HR"/>
              </w:rPr>
              <w:t>.</w:t>
            </w:r>
            <w:r w:rsidR="00813F99">
              <w:rPr>
                <w:rFonts w:cs="Arial" w:hAnsi="Arial" w:ascii="Arial"/>
                <w:sz w:val="22"/>
                <w:szCs w:val="22"/>
                <w:lang w:val="hr-HR"/>
              </w:rPr>
              <w:t xml:space="preserve"> godine,</w:t>
            </w:r>
            <w:r>
              <w:rPr>
                <w:rFonts w:cs="Arial" w:hAnsi="Arial" w:ascii="Arial"/>
                <w:sz w:val="22"/>
                <w:szCs w:val="22"/>
                <w:lang w:val="hr-HR"/>
              </w:rPr>
              <w:t xml:space="preserve"> a za stečajnog upravitelja imenovana je Lidija Lesar iz </w:t>
            </w:r>
            <w:r w:rsidRPr="00BD49B7">
              <w:rPr>
                <w:rFonts w:cs="Arial" w:hAnsi="Arial" w:ascii="Arial"/>
                <w:sz w:val="22"/>
                <w:szCs w:val="22"/>
                <w:lang w:val="pl-PL"/>
              </w:rPr>
              <w:t>Čakovca, Travnička 26, OIB</w:t>
            </w:r>
            <w:r w:rsidR="00813F99">
              <w:rPr>
                <w:rFonts w:cs="Arial" w:hAnsi="Arial" w:ascii="Arial"/>
                <w:sz w:val="22"/>
                <w:szCs w:val="22"/>
                <w:lang w:val="pl-PL"/>
              </w:rPr>
              <w:t>:</w:t>
            </w:r>
            <w:r w:rsidRPr="00BD49B7">
              <w:rPr>
                <w:rFonts w:cs="Arial" w:hAnsi="Arial" w:ascii="Arial"/>
                <w:sz w:val="22"/>
                <w:szCs w:val="22"/>
                <w:lang w:val="pl-PL"/>
              </w:rPr>
              <w:t xml:space="preserve"> 29389899347</w:t>
            </w:r>
            <w:r w:rsidRPr="00BD49B7">
              <w:rPr>
                <w:rFonts w:cs="Arial" w:hAnsi="Arial" w:ascii="Arial"/>
                <w:sz w:val="22"/>
                <w:szCs w:val="22"/>
                <w:lang w:val="hr-HR"/>
              </w:rPr>
              <w:t>.</w:t>
            </w:r>
            <w:r w:rsidR="00DA09D6">
              <w:rPr>
                <w:rFonts w:cs="Arial" w:hAnsi="Arial" w:ascii="Arial"/>
                <w:sz w:val="22"/>
                <w:szCs w:val="22"/>
                <w:lang w:val="hr-HR"/>
              </w:rPr>
              <w:t xml:space="preserve"> </w:t>
            </w:r>
            <w:r w:rsidR="00813F99">
              <w:rPr>
                <w:rFonts w:cs="Arial" w:hAnsi="Arial" w:ascii="Arial"/>
                <w:sz w:val="22"/>
                <w:szCs w:val="22"/>
                <w:lang w:val="hr-HR"/>
              </w:rPr>
              <w:t>Dužnik</w:t>
            </w:r>
            <w:r w:rsidR="0011088E">
              <w:rPr>
                <w:rFonts w:cs="Arial" w:hAnsi="Arial" w:ascii="Arial"/>
                <w:sz w:val="22"/>
                <w:szCs w:val="22"/>
                <w:lang w:val="hr-HR"/>
              </w:rPr>
              <w:t>,</w:t>
            </w:r>
            <w:r w:rsidR="00813F99">
              <w:rPr>
                <w:rFonts w:cs="Arial" w:hAnsi="Arial" w:ascii="Arial"/>
                <w:sz w:val="22"/>
                <w:szCs w:val="22"/>
                <w:lang w:val="hr-HR"/>
              </w:rPr>
              <w:t xml:space="preserve"> po</w:t>
            </w:r>
            <w:r w:rsidR="006E079A">
              <w:rPr>
                <w:rFonts w:cs="Arial" w:hAnsi="Arial" w:ascii="Arial"/>
                <w:sz w:val="22"/>
                <w:szCs w:val="22"/>
                <w:lang w:val="hr-HR"/>
              </w:rPr>
              <w:t xml:space="preserve"> </w:t>
            </w:r>
            <w:r w:rsidR="00813F99">
              <w:rPr>
                <w:rFonts w:cs="Arial" w:hAnsi="Arial" w:ascii="Arial"/>
                <w:sz w:val="22"/>
                <w:szCs w:val="22"/>
                <w:lang w:val="hr-HR"/>
              </w:rPr>
              <w:t>pravomoćnosti tog rješenja</w:t>
            </w:r>
            <w:r w:rsidR="0011088E">
              <w:rPr>
                <w:rFonts w:cs="Arial" w:hAnsi="Arial" w:ascii="Arial"/>
                <w:sz w:val="22"/>
                <w:szCs w:val="22"/>
                <w:lang w:val="hr-HR"/>
              </w:rPr>
              <w:t>,</w:t>
            </w:r>
            <w:r w:rsidR="00813F99">
              <w:rPr>
                <w:rFonts w:cs="Arial" w:hAnsi="Arial" w:ascii="Arial"/>
                <w:sz w:val="22"/>
                <w:szCs w:val="22"/>
                <w:lang w:val="hr-HR"/>
              </w:rPr>
              <w:t xml:space="preserve"> nije brisan iz sudskog registra.</w:t>
            </w:r>
          </w:p>
          <w:p w:rsidRDefault="00DA09D6" w:rsidP="00AF7080" w:rsidR="00DA09D6" w:rsidRPr="00EE7C78">
            <w:pPr>
              <w:shd w:themeFill="background1" w:fill="FFFFFF" w:color="auto" w:val="clear"/>
              <w:spacing w:lineRule="auto" w:line="276"/>
              <w:ind w:right="34"/>
              <w:rPr>
                <w:rFonts w:cs="Arial" w:hAnsi="Arial" w:ascii="Arial"/>
                <w:szCs w:val="22"/>
                <w:lang w:val="hr-HR"/>
              </w:rPr>
            </w:pPr>
          </w:p>
          <w:p w:rsidRDefault="00EE7C78" w:rsidP="00BA331B" w:rsidR="00DF7C24">
            <w:pPr>
              <w:shd w:themeFill="background1" w:fill="FFFFFF" w:color="auto" w:val="clear"/>
              <w:spacing w:lineRule="auto" w:line="276"/>
              <w:ind w:right="397"/>
              <w:jc w:val="both"/>
              <w:rPr>
                <w:rFonts w:cs="Arial" w:hAnsi="Arial" w:ascii="Arial"/>
                <w:szCs w:val="22"/>
                <w:lang w:val="pl-PL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>Nastavak Stečajnog postupka</w:t>
            </w:r>
            <w:r w:rsidR="00DF5773" w:rsidRPr="00BD49B7">
              <w:rPr>
                <w:rFonts w:cs="Arial" w:hAnsi="Arial" w:ascii="Arial"/>
                <w:sz w:val="22"/>
                <w:szCs w:val="22"/>
                <w:lang w:val="hr-HR"/>
              </w:rPr>
              <w:t xml:space="preserve"> nad</w:t>
            </w:r>
            <w:r>
              <w:rPr>
                <w:rFonts w:cs="Arial" w:hAnsi="Arial" w:ascii="Arial"/>
                <w:sz w:val="22"/>
                <w:szCs w:val="22"/>
                <w:lang w:val="hr-HR"/>
              </w:rPr>
              <w:t xml:space="preserve"> </w:t>
            </w:r>
            <w:r w:rsidR="00C955B4" w:rsidRPr="00BD49B7">
              <w:rPr>
                <w:rFonts w:cs="Arial" w:hAnsi="Arial" w:ascii="Arial"/>
                <w:sz w:val="22"/>
                <w:szCs w:val="22"/>
                <w:lang w:val="hr-HR"/>
              </w:rPr>
              <w:t>dužnikom</w:t>
            </w:r>
            <w:r w:rsidR="0011088E">
              <w:rPr>
                <w:rFonts w:cs="Arial" w:hAnsi="Arial" w:ascii="Arial"/>
                <w:sz w:val="22"/>
                <w:szCs w:val="22"/>
                <w:lang w:val="hr-HR"/>
              </w:rPr>
              <w:t xml:space="preserve"> </w:t>
            </w:r>
            <w:r>
              <w:rPr>
                <w:rFonts w:cs="Arial" w:hAnsi="Arial" w:ascii="Arial"/>
                <w:sz w:val="22"/>
                <w:szCs w:val="22"/>
                <w:lang w:val="hr-HR"/>
              </w:rPr>
              <w:t>GESTUM</w:t>
            </w:r>
            <w:r w:rsidR="005C129D" w:rsidRPr="00BD49B7">
              <w:rPr>
                <w:rFonts w:cs="Arial" w:hAnsi="Arial" w:ascii="Arial"/>
                <w:sz w:val="22"/>
                <w:szCs w:val="22"/>
                <w:lang w:val="hr-HR"/>
              </w:rPr>
              <w:t xml:space="preserve"> d.o.o.</w:t>
            </w:r>
            <w:r>
              <w:rPr>
                <w:rFonts w:cs="Arial" w:hAnsi="Arial" w:ascii="Arial"/>
                <w:sz w:val="22"/>
                <w:szCs w:val="22"/>
                <w:lang w:val="pl-PL"/>
              </w:rPr>
              <w:t>, Varaždin</w:t>
            </w:r>
            <w:r w:rsidR="005C129D" w:rsidRPr="00BD49B7">
              <w:rPr>
                <w:rFonts w:cs="Arial" w:hAnsi="Arial" w:ascii="Arial"/>
                <w:sz w:val="22"/>
                <w:szCs w:val="22"/>
                <w:lang w:val="pl-PL"/>
              </w:rPr>
              <w:t xml:space="preserve">, </w:t>
            </w:r>
            <w:r>
              <w:rPr>
                <w:rFonts w:cs="Arial" w:hAnsi="Arial" w:ascii="Arial"/>
                <w:sz w:val="22"/>
                <w:szCs w:val="22"/>
                <w:lang w:val="pl-PL"/>
              </w:rPr>
              <w:t>Mali plac 1/a</w:t>
            </w:r>
            <w:r w:rsidR="005C129D" w:rsidRPr="00BD49B7">
              <w:rPr>
                <w:rFonts w:cs="Arial" w:hAnsi="Arial" w:ascii="Arial"/>
                <w:sz w:val="22"/>
                <w:szCs w:val="22"/>
                <w:lang w:val="pl-PL"/>
              </w:rPr>
              <w:t xml:space="preserve">, OIB: </w:t>
            </w:r>
            <w:r>
              <w:rPr>
                <w:rFonts w:cs="Arial" w:hAnsi="Arial" w:ascii="Arial"/>
                <w:sz w:val="22"/>
                <w:szCs w:val="22"/>
                <w:lang w:val="pl-PL"/>
              </w:rPr>
              <w:t>36453900685, određen</w:t>
            </w:r>
            <w:r w:rsidR="0035403C" w:rsidRPr="00BD49B7">
              <w:rPr>
                <w:rFonts w:cs="Arial" w:hAnsi="Arial" w:ascii="Arial"/>
                <w:sz w:val="22"/>
                <w:szCs w:val="22"/>
                <w:lang w:val="pl-PL"/>
              </w:rPr>
              <w:t xml:space="preserve"> je</w:t>
            </w:r>
            <w:r w:rsidR="0035403C" w:rsidRPr="00BD49B7">
              <w:rPr>
                <w:rFonts w:cs="Arial" w:hAnsi="Arial" w:ascii="Arial"/>
                <w:sz w:val="22"/>
                <w:szCs w:val="22"/>
                <w:lang w:val="hr-HR"/>
              </w:rPr>
              <w:t xml:space="preserve"> Rješenjem Trgovačkog suda u Varaždinu</w:t>
            </w:r>
            <w:r w:rsidR="005D2497">
              <w:rPr>
                <w:rFonts w:cs="Arial" w:hAnsi="Arial" w:ascii="Arial"/>
                <w:sz w:val="22"/>
                <w:szCs w:val="22"/>
                <w:lang w:val="hr-HR"/>
              </w:rPr>
              <w:t xml:space="preserve"> od</w:t>
            </w:r>
            <w:r w:rsidR="0035403C" w:rsidRPr="00BD49B7">
              <w:rPr>
                <w:rFonts w:cs="Arial" w:hAnsi="Arial" w:ascii="Arial"/>
                <w:sz w:val="22"/>
                <w:szCs w:val="22"/>
                <w:lang w:val="hr-HR"/>
              </w:rPr>
              <w:t xml:space="preserve"> </w:t>
            </w:r>
            <w:r w:rsidRPr="00BD49B7">
              <w:rPr>
                <w:rFonts w:cs="Arial" w:hAnsi="Arial" w:ascii="Arial"/>
                <w:sz w:val="22"/>
                <w:szCs w:val="22"/>
                <w:lang w:val="hr-HR"/>
              </w:rPr>
              <w:t xml:space="preserve">10. </w:t>
            </w:r>
            <w:r>
              <w:rPr>
                <w:rFonts w:cs="Arial" w:hAnsi="Arial" w:ascii="Arial"/>
                <w:sz w:val="22"/>
                <w:szCs w:val="22"/>
                <w:lang w:val="hr-HR"/>
              </w:rPr>
              <w:t xml:space="preserve">travnja </w:t>
            </w:r>
            <w:r w:rsidRPr="00BD49B7">
              <w:rPr>
                <w:rFonts w:cs="Arial" w:hAnsi="Arial" w:ascii="Arial"/>
                <w:sz w:val="22"/>
                <w:szCs w:val="22"/>
                <w:lang w:val="hr-HR"/>
              </w:rPr>
              <w:t xml:space="preserve">2017. godine, </w:t>
            </w:r>
            <w:r w:rsidR="005D2497">
              <w:rPr>
                <w:rFonts w:cs="Arial" w:hAnsi="Arial" w:ascii="Arial"/>
                <w:sz w:val="22"/>
                <w:szCs w:val="22"/>
                <w:lang w:val="hr-HR"/>
              </w:rPr>
              <w:t xml:space="preserve">poslovni </w:t>
            </w:r>
            <w:r w:rsidRPr="00BD49B7">
              <w:rPr>
                <w:rFonts w:cs="Arial" w:hAnsi="Arial" w:ascii="Arial"/>
                <w:sz w:val="22"/>
                <w:szCs w:val="22"/>
                <w:lang w:val="hr-HR"/>
              </w:rPr>
              <w:t>broj</w:t>
            </w:r>
            <w:r w:rsidR="005D2497">
              <w:rPr>
                <w:rFonts w:cs="Arial" w:hAnsi="Arial" w:ascii="Arial"/>
                <w:sz w:val="22"/>
                <w:szCs w:val="22"/>
                <w:lang w:val="hr-HR"/>
              </w:rPr>
              <w:t>:</w:t>
            </w:r>
            <w:r w:rsidRPr="00BD49B7">
              <w:rPr>
                <w:rFonts w:cs="Arial" w:hAnsi="Arial" w:ascii="Arial"/>
                <w:sz w:val="22"/>
                <w:szCs w:val="22"/>
                <w:lang w:val="hr-HR"/>
              </w:rPr>
              <w:t xml:space="preserve"> </w:t>
            </w:r>
            <w:r>
              <w:rPr>
                <w:rFonts w:cs="Arial" w:hAnsi="Arial" w:ascii="Arial"/>
                <w:sz w:val="22"/>
                <w:szCs w:val="22"/>
                <w:lang w:val="pl-PL"/>
              </w:rPr>
              <w:t>4 St-184/17-2</w:t>
            </w:r>
            <w:r w:rsidR="00813F99">
              <w:rPr>
                <w:rFonts w:cs="Arial" w:hAnsi="Arial" w:ascii="Arial"/>
                <w:sz w:val="22"/>
                <w:szCs w:val="22"/>
                <w:lang w:val="pl-PL"/>
              </w:rPr>
              <w:t>, r</w:t>
            </w:r>
            <w:r w:rsidR="0011088E">
              <w:rPr>
                <w:rFonts w:cs="Arial" w:hAnsi="Arial" w:ascii="Arial"/>
                <w:sz w:val="22"/>
                <w:szCs w:val="22"/>
                <w:lang w:val="pl-PL"/>
              </w:rPr>
              <w:t>z razloga</w:t>
            </w:r>
            <w:r w:rsidR="00813F99">
              <w:rPr>
                <w:rFonts w:cs="Arial" w:hAnsi="Arial" w:ascii="Arial"/>
                <w:sz w:val="22"/>
                <w:szCs w:val="22"/>
                <w:lang w:val="pl-PL"/>
              </w:rPr>
              <w:t xml:space="preserve"> jer je pronađena imovina koja ulazi u stečajnu masu.</w:t>
            </w:r>
          </w:p>
          <w:p w:rsidRDefault="00DA09D6" w:rsidP="00BA331B" w:rsidR="00DA09D6" w:rsidRPr="00BD49B7">
            <w:pPr>
              <w:shd w:themeFill="background1" w:fill="FFFFFF" w:color="auto" w:val="clear"/>
              <w:spacing w:lineRule="auto" w:line="276"/>
              <w:ind w:right="397"/>
              <w:jc w:val="both"/>
              <w:rPr>
                <w:rFonts w:cs="Arial" w:hAnsi="Arial" w:ascii="Arial"/>
                <w:szCs w:val="22"/>
                <w:lang w:val="pl-PL"/>
              </w:rPr>
            </w:pPr>
          </w:p>
          <w:p w:rsidRDefault="005D2497" w:rsidP="00BA331B" w:rsidR="00DA09D6" w:rsidRPr="00BD49B7">
            <w:pPr>
              <w:pStyle w:val="Standard"/>
              <w:ind w:right="397"/>
              <w:jc w:val="both"/>
              <w:rPr>
                <w:rFonts w:cs="Arial" w:hAnsi="Arial" w:ascii="Arial"/>
                <w:sz w:val="22"/>
                <w:szCs w:val="22"/>
                <w:lang w:val="pl-PL"/>
              </w:rPr>
            </w:pPr>
            <w:r>
              <w:rPr>
                <w:rFonts w:cs="Arial" w:hAnsi="Arial" w:ascii="Arial"/>
                <w:sz w:val="22"/>
                <w:szCs w:val="22"/>
                <w:lang w:val="pl-PL"/>
              </w:rPr>
              <w:t>Oglas o određivanju nastavka</w:t>
            </w:r>
            <w:r w:rsidR="00953E87" w:rsidRPr="00BD49B7">
              <w:rPr>
                <w:rFonts w:cs="Arial" w:hAnsi="Arial" w:ascii="Arial"/>
                <w:sz w:val="22"/>
                <w:szCs w:val="22"/>
                <w:lang w:val="pl-PL"/>
              </w:rPr>
              <w:t xml:space="preserve"> stečajnog postupka objavlje</w:t>
            </w:r>
            <w:r w:rsidR="00EC2728" w:rsidRPr="00BD49B7">
              <w:rPr>
                <w:rFonts w:cs="Arial" w:hAnsi="Arial" w:ascii="Arial"/>
                <w:sz w:val="22"/>
                <w:szCs w:val="22"/>
                <w:lang w:val="pl-PL"/>
              </w:rPr>
              <w:t>n je na e</w:t>
            </w:r>
            <w:r w:rsidR="0093632E">
              <w:rPr>
                <w:rFonts w:cs="Arial" w:hAnsi="Arial" w:ascii="Arial"/>
                <w:sz w:val="22"/>
                <w:szCs w:val="22"/>
                <w:lang w:val="pl-PL"/>
              </w:rPr>
              <w:t>-oglasnoj ploči suda</w:t>
            </w:r>
            <w:r w:rsidR="00AE24C5">
              <w:rPr>
                <w:rFonts w:cs="Arial" w:hAnsi="Arial" w:ascii="Arial"/>
                <w:sz w:val="22"/>
                <w:szCs w:val="22"/>
                <w:lang w:val="pl-PL"/>
              </w:rPr>
              <w:t>, dana</w:t>
            </w:r>
            <w:r w:rsidR="0093632E">
              <w:rPr>
                <w:rFonts w:cs="Arial" w:hAnsi="Arial" w:ascii="Arial"/>
                <w:sz w:val="22"/>
                <w:szCs w:val="22"/>
                <w:lang w:val="pl-PL"/>
              </w:rPr>
              <w:t xml:space="preserve"> 10. travnja</w:t>
            </w:r>
            <w:r w:rsidR="00953E87" w:rsidRPr="00BD49B7">
              <w:rPr>
                <w:rFonts w:cs="Arial" w:hAnsi="Arial" w:ascii="Arial"/>
                <w:sz w:val="22"/>
                <w:szCs w:val="22"/>
                <w:lang w:val="pl-PL"/>
              </w:rPr>
              <w:t xml:space="preserve"> 2017. </w:t>
            </w:r>
            <w:r w:rsidR="00E36352" w:rsidRPr="00BD49B7">
              <w:rPr>
                <w:rFonts w:cs="Arial" w:hAnsi="Arial" w:ascii="Arial"/>
                <w:sz w:val="22"/>
                <w:szCs w:val="22"/>
                <w:lang w:val="pl-PL"/>
              </w:rPr>
              <w:t>g</w:t>
            </w:r>
            <w:r w:rsidR="00953E87" w:rsidRPr="00BD49B7">
              <w:rPr>
                <w:rFonts w:cs="Arial" w:hAnsi="Arial" w:ascii="Arial"/>
                <w:sz w:val="22"/>
                <w:szCs w:val="22"/>
                <w:lang w:val="pl-PL"/>
              </w:rPr>
              <w:t>odine</w:t>
            </w:r>
            <w:r w:rsidR="00834850" w:rsidRPr="00BD49B7">
              <w:rPr>
                <w:rFonts w:cs="Arial" w:hAnsi="Arial" w:ascii="Arial"/>
                <w:sz w:val="22"/>
                <w:szCs w:val="22"/>
                <w:lang w:val="pl-PL"/>
              </w:rPr>
              <w:t>,</w:t>
            </w:r>
            <w:r w:rsidR="00953E87" w:rsidRPr="00BD49B7">
              <w:rPr>
                <w:rFonts w:cs="Arial" w:hAnsi="Arial" w:ascii="Arial"/>
                <w:sz w:val="22"/>
                <w:szCs w:val="22"/>
                <w:lang w:val="pl-PL"/>
              </w:rPr>
              <w:t xml:space="preserve"> sa pozivom vjerovnicima radi prijava tražbina u stečajni postupak, te poziv dužnikovim dužnicima da ispune svoje obveze prema stečajnom dužniku.</w:t>
            </w:r>
          </w:p>
          <w:p w:rsidRDefault="00953E87" w:rsidP="00BA331B" w:rsidR="00EC2728" w:rsidRPr="00BD49B7">
            <w:pPr>
              <w:pStyle w:val="Standard"/>
              <w:ind w:right="397"/>
              <w:jc w:val="both"/>
              <w:rPr>
                <w:rFonts w:cs="Arial" w:hAnsi="Arial" w:ascii="Arial"/>
                <w:sz w:val="22"/>
                <w:szCs w:val="22"/>
                <w:lang w:val="pl-PL"/>
              </w:rPr>
            </w:pPr>
            <w:r w:rsidRPr="00BD49B7">
              <w:rPr>
                <w:rFonts w:cs="Arial" w:hAnsi="Arial" w:ascii="Arial"/>
                <w:sz w:val="22"/>
                <w:szCs w:val="22"/>
                <w:lang w:val="pl-PL"/>
              </w:rPr>
              <w:t>I</w:t>
            </w:r>
            <w:r w:rsidR="0011088E">
              <w:rPr>
                <w:rFonts w:cs="Arial" w:hAnsi="Arial" w:ascii="Arial"/>
                <w:sz w:val="22"/>
                <w:szCs w:val="22"/>
                <w:lang w:val="pl-PL"/>
              </w:rPr>
              <w:t>spitno</w:t>
            </w:r>
            <w:r w:rsidR="002D6117">
              <w:rPr>
                <w:rFonts w:cs="Arial" w:hAnsi="Arial" w:ascii="Arial"/>
                <w:sz w:val="22"/>
                <w:szCs w:val="22"/>
                <w:lang w:val="pl-PL"/>
              </w:rPr>
              <w:t xml:space="preserve"> i</w:t>
            </w:r>
            <w:r w:rsidRPr="00BD49B7">
              <w:rPr>
                <w:rFonts w:cs="Arial" w:hAnsi="Arial" w:ascii="Arial"/>
                <w:sz w:val="22"/>
                <w:szCs w:val="22"/>
                <w:lang w:val="pl-PL"/>
              </w:rPr>
              <w:t xml:space="preserve"> i</w:t>
            </w:r>
            <w:r w:rsidR="0011088E">
              <w:rPr>
                <w:rFonts w:cs="Arial" w:hAnsi="Arial" w:ascii="Arial"/>
                <w:sz w:val="22"/>
                <w:szCs w:val="22"/>
                <w:lang w:val="pl-PL"/>
              </w:rPr>
              <w:t>zvještajno</w:t>
            </w:r>
            <w:r w:rsidR="0093632E">
              <w:rPr>
                <w:rFonts w:cs="Arial" w:hAnsi="Arial" w:ascii="Arial"/>
                <w:sz w:val="22"/>
                <w:szCs w:val="22"/>
                <w:lang w:val="pl-PL"/>
              </w:rPr>
              <w:t xml:space="preserve"> ročište zakazano je za dan 0</w:t>
            </w:r>
            <w:r w:rsidR="00CB329E">
              <w:rPr>
                <w:rFonts w:cs="Arial" w:hAnsi="Arial" w:ascii="Arial"/>
                <w:sz w:val="22"/>
                <w:szCs w:val="22"/>
                <w:lang w:val="pl-PL"/>
              </w:rPr>
              <w:t>6</w:t>
            </w:r>
            <w:r w:rsidR="0093632E">
              <w:rPr>
                <w:rFonts w:cs="Arial" w:hAnsi="Arial" w:ascii="Arial"/>
                <w:sz w:val="22"/>
                <w:szCs w:val="22"/>
                <w:lang w:val="pl-PL"/>
              </w:rPr>
              <w:t xml:space="preserve">. </w:t>
            </w:r>
            <w:r w:rsidR="00CB329E">
              <w:rPr>
                <w:rFonts w:cs="Arial" w:hAnsi="Arial" w:ascii="Arial"/>
                <w:sz w:val="22"/>
                <w:szCs w:val="22"/>
                <w:lang w:val="pl-PL"/>
              </w:rPr>
              <w:t>srpnja</w:t>
            </w:r>
            <w:r w:rsidRPr="00BD49B7">
              <w:rPr>
                <w:rFonts w:cs="Arial" w:hAnsi="Arial" w:ascii="Arial"/>
                <w:sz w:val="22"/>
                <w:szCs w:val="22"/>
                <w:lang w:val="pl-PL"/>
              </w:rPr>
              <w:t xml:space="preserve"> 2017. godine.</w:t>
            </w:r>
          </w:p>
          <w:p w:rsidRDefault="00285203" w:rsidP="0011088E" w:rsidR="0011088E">
            <w:pPr>
              <w:pStyle w:val="Standard"/>
              <w:ind w:right="397"/>
              <w:jc w:val="both"/>
              <w:rPr>
                <w:rFonts w:cs="Arial" w:hAnsi="Arial" w:ascii="Arial"/>
                <w:sz w:val="22"/>
                <w:szCs w:val="22"/>
                <w:lang w:val="pl-PL"/>
              </w:rPr>
            </w:pPr>
            <w:r w:rsidRPr="00BD49B7">
              <w:rPr>
                <w:rFonts w:cs="Arial" w:hAnsi="Arial" w:ascii="Arial"/>
                <w:sz w:val="22"/>
                <w:szCs w:val="22"/>
                <w:lang w:val="pl-PL"/>
              </w:rPr>
              <w:lastRenderedPageBreak/>
              <w:t>Odluka Trgovač</w:t>
            </w:r>
            <w:r>
              <w:rPr>
                <w:rFonts w:cs="Arial" w:hAnsi="Arial" w:ascii="Arial"/>
                <w:sz w:val="22"/>
                <w:szCs w:val="22"/>
                <w:lang w:val="pl-PL"/>
              </w:rPr>
              <w:t>kog suda u Varaždinu</w:t>
            </w:r>
            <w:r w:rsidR="0011088E">
              <w:rPr>
                <w:rFonts w:cs="Arial" w:hAnsi="Arial" w:ascii="Arial"/>
                <w:sz w:val="22"/>
                <w:szCs w:val="22"/>
                <w:lang w:val="pl-PL"/>
              </w:rPr>
              <w:t>,</w:t>
            </w:r>
            <w:r>
              <w:rPr>
                <w:rFonts w:cs="Arial" w:hAnsi="Arial" w:ascii="Arial"/>
                <w:sz w:val="22"/>
                <w:szCs w:val="22"/>
                <w:lang w:val="pl-PL"/>
              </w:rPr>
              <w:t xml:space="preserve"> o nastavku</w:t>
            </w:r>
            <w:r w:rsidRPr="00BD49B7">
              <w:rPr>
                <w:rFonts w:cs="Arial" w:hAnsi="Arial" w:ascii="Arial"/>
                <w:sz w:val="22"/>
                <w:szCs w:val="22"/>
                <w:lang w:val="pl-PL"/>
              </w:rPr>
              <w:t xml:space="preserve"> stečajnog postupka</w:t>
            </w:r>
            <w:r w:rsidR="0011088E">
              <w:rPr>
                <w:rFonts w:cs="Arial" w:hAnsi="Arial" w:ascii="Arial"/>
                <w:sz w:val="22"/>
                <w:szCs w:val="22"/>
                <w:lang w:val="pl-PL"/>
              </w:rPr>
              <w:t>,</w:t>
            </w:r>
            <w:r w:rsidRPr="00BD49B7">
              <w:rPr>
                <w:rFonts w:cs="Arial" w:hAnsi="Arial" w:ascii="Arial"/>
                <w:sz w:val="22"/>
                <w:szCs w:val="22"/>
                <w:lang w:val="pl-PL"/>
              </w:rPr>
              <w:t xml:space="preserve"> upisana je u Sudski registar</w:t>
            </w:r>
            <w:r w:rsidR="0011088E">
              <w:rPr>
                <w:rFonts w:cs="Arial" w:hAnsi="Arial" w:ascii="Arial"/>
                <w:sz w:val="22"/>
                <w:szCs w:val="22"/>
                <w:lang w:val="pl-PL"/>
              </w:rPr>
              <w:t>,</w:t>
            </w:r>
            <w:r w:rsidRPr="00BD49B7">
              <w:rPr>
                <w:rFonts w:cs="Arial" w:hAnsi="Arial" w:ascii="Arial"/>
                <w:sz w:val="22"/>
                <w:szCs w:val="22"/>
                <w:lang w:val="pl-PL"/>
              </w:rPr>
              <w:t xml:space="preserve"> po rješenju registarskog sud</w:t>
            </w:r>
            <w:r>
              <w:rPr>
                <w:rFonts w:cs="Arial" w:hAnsi="Arial" w:ascii="Arial"/>
                <w:sz w:val="22"/>
                <w:szCs w:val="22"/>
                <w:lang w:val="pl-PL"/>
              </w:rPr>
              <w:t>a pod poslovnim brojem Tt-17/1730-2 od 20. travnja</w:t>
            </w:r>
            <w:r w:rsidRPr="00BD49B7">
              <w:rPr>
                <w:rFonts w:cs="Arial" w:hAnsi="Arial" w:ascii="Arial"/>
                <w:sz w:val="22"/>
                <w:szCs w:val="22"/>
                <w:lang w:val="pl-PL"/>
              </w:rPr>
              <w:t xml:space="preserve"> 2017. godine.</w:t>
            </w:r>
            <w:r w:rsidR="00DA09D6">
              <w:rPr>
                <w:rFonts w:cs="Arial" w:hAnsi="Arial" w:ascii="Arial"/>
                <w:sz w:val="22"/>
                <w:szCs w:val="22"/>
                <w:lang w:val="pl-PL"/>
              </w:rPr>
              <w:t xml:space="preserve">  </w:t>
            </w:r>
          </w:p>
          <w:p w:rsidRDefault="00DA09D6" w:rsidP="0011088E" w:rsidR="008A73B9">
            <w:pPr>
              <w:pStyle w:val="Standard"/>
              <w:ind w:right="397"/>
              <w:jc w:val="both"/>
              <w:rPr>
                <w:rFonts w:cs="Arial" w:hAnsi="Arial" w:ascii="Arial"/>
                <w:sz w:val="22"/>
                <w:szCs w:val="22"/>
                <w:lang w:val="pl-PL"/>
              </w:rPr>
            </w:pPr>
            <w:r>
              <w:rPr>
                <w:rFonts w:cs="Arial" w:hAnsi="Arial" w:ascii="Arial"/>
                <w:sz w:val="22"/>
                <w:szCs w:val="22"/>
                <w:lang w:val="pl-PL"/>
              </w:rPr>
              <w:t xml:space="preserve"> </w:t>
            </w:r>
          </w:p>
          <w:p w:rsidRDefault="00CF4BAF" w:rsidP="00CF4BAF" w:rsidR="0011088E">
            <w:pPr>
              <w:pStyle w:val="Standard"/>
              <w:ind w:right="397"/>
              <w:rPr>
                <w:rFonts w:cs="Arial" w:hAnsi="Arial" w:ascii="Arial"/>
                <w:sz w:val="22"/>
                <w:szCs w:val="22"/>
              </w:rPr>
            </w:pPr>
            <w:r w:rsidRPr="00CF4BAF">
              <w:rPr>
                <w:rFonts w:cs="Arial" w:hAnsi="Arial" w:ascii="Arial"/>
                <w:sz w:val="22"/>
                <w:szCs w:val="22"/>
                <w:u w:val="single"/>
              </w:rPr>
              <w:t>Povijesni dio-Izvadak/Statusne promjene</w:t>
            </w:r>
            <w:r w:rsidRPr="00CF4BAF">
              <w:rPr>
                <w:rFonts w:cs="Arial" w:hAnsi="Arial" w:ascii="Arial"/>
                <w:sz w:val="22"/>
                <w:szCs w:val="22"/>
              </w:rPr>
              <w:t xml:space="preserve">:   </w:t>
            </w:r>
          </w:p>
          <w:p w:rsidRDefault="00CF4BAF" w:rsidP="0011088E" w:rsidR="00CF4BAF">
            <w:pPr>
              <w:pStyle w:val="Standard"/>
              <w:ind w:right="397"/>
              <w:jc w:val="both"/>
              <w:rPr>
                <w:rFonts w:cs="Arial" w:hAnsi="Arial" w:ascii="Arial"/>
                <w:sz w:val="22"/>
                <w:szCs w:val="22"/>
              </w:rPr>
            </w:pPr>
            <w:r w:rsidRPr="00CF4BAF">
              <w:rPr>
                <w:rFonts w:cs="Arial" w:hAnsi="Arial" w:ascii="Arial"/>
                <w:b/>
                <w:sz w:val="22"/>
                <w:szCs w:val="22"/>
              </w:rPr>
              <w:t>Trgovački sud u Varaždinu</w:t>
            </w:r>
            <w:r w:rsidRPr="00CF4BAF">
              <w:rPr>
                <w:rFonts w:cs="Arial" w:hAnsi="Arial" w:ascii="Arial"/>
                <w:sz w:val="22"/>
                <w:szCs w:val="22"/>
              </w:rPr>
              <w:t xml:space="preserve"> u registarskom predmetu upisa promjene tvrtke, promjene sjedišta, promjene predmeta poslovanja i promjene </w:t>
            </w:r>
            <w:r w:rsidRPr="00CF4BAF">
              <w:rPr>
                <w:rFonts w:cs="Arial" w:hAnsi="Arial" w:ascii="Arial"/>
                <w:b/>
                <w:sz w:val="22"/>
                <w:szCs w:val="22"/>
              </w:rPr>
              <w:t>Izjave po prijedlogu predlagatelja EMA d.o.o.</w:t>
            </w:r>
            <w:r w:rsidRPr="00CF4BAF">
              <w:rPr>
                <w:rFonts w:cs="Arial" w:hAnsi="Arial" w:ascii="Arial"/>
                <w:sz w:val="22"/>
                <w:szCs w:val="22"/>
              </w:rPr>
              <w:t xml:space="preserve"> za poslovanje nekretninama, investicije i usluge, Varaždin, Augusta Šenoe 10,  26.10.2009. godine  </w:t>
            </w:r>
            <w:r w:rsidRPr="00CF4BAF">
              <w:rPr>
                <w:rFonts w:cs="Arial" w:hAnsi="Arial" w:ascii="Arial"/>
                <w:b/>
                <w:sz w:val="22"/>
                <w:szCs w:val="22"/>
              </w:rPr>
              <w:t>riješio je</w:t>
            </w:r>
            <w:r w:rsidRPr="00CF4BAF">
              <w:rPr>
                <w:rFonts w:cs="Arial" w:hAnsi="Arial" w:ascii="Arial"/>
                <w:sz w:val="22"/>
                <w:szCs w:val="22"/>
              </w:rPr>
              <w:t xml:space="preserve">  u sudski registar ovoga suda upisuje se: promjena tvrtke, promjena sjedišta, promjena predmeta poslovanja i promjena Izjave pod tvrtkom/nazivom </w:t>
            </w:r>
            <w:r w:rsidRPr="00CF4BAF">
              <w:rPr>
                <w:rFonts w:cs="Arial" w:hAnsi="Arial" w:ascii="Arial"/>
                <w:b/>
                <w:sz w:val="22"/>
                <w:szCs w:val="22"/>
              </w:rPr>
              <w:t>GESTUM d.o.o.</w:t>
            </w:r>
            <w:r w:rsidRPr="00CF4BAF">
              <w:rPr>
                <w:rFonts w:cs="Arial" w:hAnsi="Arial" w:ascii="Arial"/>
                <w:sz w:val="22"/>
                <w:szCs w:val="22"/>
              </w:rPr>
              <w:t xml:space="preserve"> za proizvodnju, ugostiteljstvo i usluge, sa sjedištem u Varaždin, Mali plac 1/a, u registarski uložak s matičnim brojem subjekta upisa (MBS) 070082371, prema podacima naznačenim u prilogu rješenja ("Podaci za upis u glavnu knjigu sudskog registra") koji je njegov sastavni dio.           </w:t>
            </w:r>
            <w:r>
              <w:rPr>
                <w:rFonts w:cs="Arial" w:hAnsi="Arial" w:ascii="Arial"/>
                <w:sz w:val="22"/>
                <w:szCs w:val="22"/>
              </w:rPr>
              <w:t xml:space="preserve">             </w:t>
            </w:r>
          </w:p>
          <w:p w:rsidRDefault="00CF4BAF" w:rsidP="00CF4BAF" w:rsidR="000518AE">
            <w:pPr>
              <w:pStyle w:val="Standard"/>
              <w:ind w:right="397"/>
              <w:rPr>
                <w:rFonts w:cs="Arial" w:hAnsi="Arial" w:ascii="Arial"/>
                <w:sz w:val="22"/>
                <w:szCs w:val="22"/>
                <w:lang w:val="pl-PL"/>
              </w:rPr>
            </w:pPr>
            <w:r w:rsidRPr="00CF4BAF">
              <w:rPr>
                <w:rFonts w:cs="Arial" w:hAnsi="Arial" w:ascii="Arial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="000518AE">
              <w:rPr>
                <w:rFonts w:cs="Arial" w:hAnsi="Arial" w:ascii="Arial"/>
                <w:sz w:val="22"/>
                <w:szCs w:val="22"/>
                <w:lang w:val="pl-PL"/>
              </w:rPr>
              <w:t xml:space="preserve">                                                                                                                                                    </w:t>
            </w:r>
            <w:r w:rsidR="00DA09D6">
              <w:rPr>
                <w:rFonts w:cs="Arial" w:hAnsi="Arial" w:ascii="Arial"/>
                <w:sz w:val="22"/>
                <w:szCs w:val="22"/>
                <w:lang w:val="pl-PL"/>
              </w:rPr>
              <w:t xml:space="preserve">                                                                                                                                                  </w:t>
            </w:r>
            <w:r w:rsidR="0084216B" w:rsidRPr="00BD49B7">
              <w:rPr>
                <w:rFonts w:cs="Arial" w:hAnsi="Arial" w:ascii="Arial"/>
                <w:sz w:val="22"/>
                <w:szCs w:val="22"/>
                <w:lang w:val="pl-PL"/>
              </w:rPr>
              <w:t>S</w:t>
            </w:r>
            <w:r w:rsidR="0084216B" w:rsidRPr="00BD49B7">
              <w:rPr>
                <w:rFonts w:cs="Arial" w:hAnsi="Arial" w:ascii="Arial"/>
                <w:bCs/>
                <w:sz w:val="22"/>
                <w:szCs w:val="22"/>
              </w:rPr>
              <w:t xml:space="preserve">tečajna upraviteljica podnosi sudu ovo Izvješće </w:t>
            </w:r>
            <w:r w:rsidR="0084216B" w:rsidRPr="00BD49B7">
              <w:rPr>
                <w:rFonts w:cs="Arial" w:hAnsi="Arial" w:ascii="Arial"/>
                <w:sz w:val="22"/>
                <w:szCs w:val="22"/>
              </w:rPr>
              <w:t xml:space="preserve">u sklopu kojeg </w:t>
            </w:r>
            <w:r w:rsidR="00145609" w:rsidRPr="00BD49B7">
              <w:rPr>
                <w:rFonts w:cs="Arial" w:hAnsi="Arial" w:ascii="Arial"/>
                <w:sz w:val="22"/>
                <w:szCs w:val="22"/>
              </w:rPr>
              <w:t xml:space="preserve">prilaže </w:t>
            </w:r>
            <w:r w:rsidR="00EC2728" w:rsidRPr="00BD49B7">
              <w:rPr>
                <w:rFonts w:cs="Arial" w:hAnsi="Arial" w:ascii="Arial"/>
                <w:sz w:val="22"/>
                <w:szCs w:val="22"/>
              </w:rPr>
              <w:t>p</w:t>
            </w:r>
            <w:r w:rsidR="00EC2728" w:rsidRPr="00BD49B7">
              <w:rPr>
                <w:rFonts w:cs="Arial" w:hAnsi="Arial" w:ascii="Arial"/>
                <w:sz w:val="22"/>
                <w:szCs w:val="22"/>
                <w:lang w:val="pl-PL"/>
              </w:rPr>
              <w:t>rijav</w:t>
            </w:r>
            <w:r w:rsidR="00FA6132" w:rsidRPr="00BD49B7">
              <w:rPr>
                <w:rFonts w:cs="Arial" w:hAnsi="Arial" w:ascii="Arial"/>
                <w:sz w:val="22"/>
                <w:szCs w:val="22"/>
                <w:lang w:val="pl-PL"/>
              </w:rPr>
              <w:t xml:space="preserve">u pristiglih tražbina I. i </w:t>
            </w:r>
            <w:r>
              <w:rPr>
                <w:rFonts w:cs="Arial" w:hAnsi="Arial" w:ascii="Arial"/>
                <w:sz w:val="22"/>
                <w:szCs w:val="22"/>
                <w:lang w:val="pl-PL"/>
              </w:rPr>
              <w:t xml:space="preserve"> </w:t>
            </w:r>
            <w:r w:rsidR="00FA6132" w:rsidRPr="00BD49B7">
              <w:rPr>
                <w:rFonts w:cs="Arial" w:hAnsi="Arial" w:ascii="Arial"/>
                <w:sz w:val="22"/>
                <w:szCs w:val="22"/>
                <w:lang w:val="pl-PL"/>
              </w:rPr>
              <w:t>II.  višeg isplatnog reda, prijavu</w:t>
            </w:r>
            <w:r w:rsidR="00EC2728" w:rsidRPr="00BD49B7">
              <w:rPr>
                <w:rFonts w:cs="Arial" w:hAnsi="Arial" w:ascii="Arial"/>
                <w:sz w:val="22"/>
                <w:szCs w:val="22"/>
                <w:lang w:val="pl-PL"/>
              </w:rPr>
              <w:t xml:space="preserve"> razlučnih prava, pregled imovine i obveza, p</w:t>
            </w:r>
            <w:r w:rsidR="0084216B" w:rsidRPr="00BD49B7">
              <w:rPr>
                <w:rFonts w:cs="Arial" w:hAnsi="Arial" w:ascii="Arial"/>
                <w:sz w:val="22"/>
                <w:szCs w:val="22"/>
                <w:lang w:val="pl-PL"/>
              </w:rPr>
              <w:t>opis predmeta stečajne mase,</w:t>
            </w:r>
            <w:r w:rsidR="00FA6132" w:rsidRPr="00BD49B7">
              <w:rPr>
                <w:rFonts w:cs="Arial" w:hAnsi="Arial" w:ascii="Arial"/>
                <w:sz w:val="22"/>
                <w:szCs w:val="22"/>
                <w:lang w:val="pl-PL"/>
              </w:rPr>
              <w:t xml:space="preserve"> popis tražbina</w:t>
            </w:r>
            <w:r w:rsidR="0011088E">
              <w:rPr>
                <w:rFonts w:cs="Arial" w:hAnsi="Arial" w:ascii="Arial"/>
                <w:sz w:val="22"/>
                <w:szCs w:val="22"/>
                <w:lang w:val="pl-PL"/>
              </w:rPr>
              <w:t xml:space="preserve"> vjerovnika izražen u postocima</w:t>
            </w:r>
            <w:r w:rsidR="00EC2728" w:rsidRPr="00BD49B7">
              <w:rPr>
                <w:rFonts w:cs="Arial" w:hAnsi="Arial" w:ascii="Arial"/>
                <w:sz w:val="22"/>
                <w:szCs w:val="22"/>
                <w:lang w:val="pl-PL"/>
              </w:rPr>
              <w:t xml:space="preserve"> </w:t>
            </w:r>
            <w:r w:rsidR="00EC2728" w:rsidRPr="0037704F">
              <w:rPr>
                <w:rFonts w:cs="Arial" w:hAnsi="Arial" w:ascii="Arial"/>
                <w:lang w:val="pl-PL"/>
              </w:rPr>
              <w:t>i</w:t>
            </w:r>
            <w:r w:rsidR="00EC2728" w:rsidRPr="0093632E">
              <w:rPr>
                <w:rFonts w:cs="Arial" w:hAnsi="Arial" w:ascii="Arial"/>
                <w:sz w:val="22"/>
                <w:szCs w:val="22"/>
                <w:lang w:val="pl-PL"/>
              </w:rPr>
              <w:t xml:space="preserve"> </w:t>
            </w:r>
            <w:r w:rsidR="00590299" w:rsidRPr="0093632E">
              <w:rPr>
                <w:rFonts w:cs="Arial" w:hAnsi="Arial" w:ascii="Arial"/>
                <w:sz w:val="22"/>
                <w:szCs w:val="22"/>
                <w:lang w:val="pl-PL"/>
              </w:rPr>
              <w:t>tablica</w:t>
            </w:r>
            <w:r w:rsidR="00EC2728" w:rsidRPr="0093632E">
              <w:rPr>
                <w:rFonts w:cs="Arial" w:hAnsi="Arial" w:ascii="Arial"/>
                <w:sz w:val="22"/>
                <w:szCs w:val="22"/>
                <w:lang w:val="pl-PL"/>
              </w:rPr>
              <w:t xml:space="preserve"> plaćenih pristojbi. </w:t>
            </w:r>
            <w:r>
              <w:rPr>
                <w:rFonts w:cs="Arial" w:hAnsi="Arial" w:ascii="Arial"/>
                <w:sz w:val="22"/>
                <w:szCs w:val="22"/>
                <w:lang w:val="pl-PL"/>
              </w:rPr>
              <w:t xml:space="preserve">       </w:t>
            </w:r>
          </w:p>
          <w:p w:rsidRDefault="008A73B9" w:rsidP="00CF4BAF" w:rsidR="008A73B9">
            <w:pPr>
              <w:pStyle w:val="Standard"/>
              <w:ind w:right="397"/>
              <w:rPr>
                <w:rFonts w:cs="Arial" w:hAnsi="Arial" w:ascii="Arial"/>
                <w:b/>
                <w:sz w:val="22"/>
                <w:szCs w:val="22"/>
              </w:rPr>
            </w:pPr>
          </w:p>
          <w:p w:rsidRDefault="008A73B9" w:rsidP="00CF4BAF" w:rsidR="008A73B9" w:rsidRPr="00CF4BAF">
            <w:pPr>
              <w:pStyle w:val="Standard"/>
              <w:ind w:right="397"/>
              <w:rPr>
                <w:rFonts w:cs="Arial" w:hAnsi="Arial" w:ascii="Arial"/>
                <w:b/>
                <w:sz w:val="22"/>
                <w:szCs w:val="22"/>
              </w:rPr>
            </w:pPr>
          </w:p>
          <w:p w:rsidRDefault="0084216B" w:rsidP="00BA331B" w:rsidR="00501D01" w:rsidRPr="0037704F">
            <w:pPr>
              <w:spacing w:lineRule="auto" w:line="276"/>
              <w:ind w:right="397"/>
              <w:rPr>
                <w:rFonts w:cs="Arial" w:hAnsi="Arial" w:ascii="Arial"/>
                <w:b/>
                <w:szCs w:val="24"/>
              </w:rPr>
            </w:pPr>
            <w:r w:rsidRPr="0037704F">
              <w:rPr>
                <w:rFonts w:cs="Arial" w:hAnsi="Arial" w:ascii="Arial"/>
                <w:b/>
                <w:bCs/>
                <w:szCs w:val="24"/>
                <w:lang w:val="pl-PL"/>
              </w:rPr>
              <w:t>II</w:t>
            </w:r>
            <w:r w:rsidR="00501D01" w:rsidRPr="0037704F">
              <w:rPr>
                <w:rFonts w:cs="Arial" w:hAnsi="Arial" w:ascii="Arial"/>
                <w:b/>
                <w:bCs/>
                <w:szCs w:val="24"/>
                <w:lang w:val="pl-PL"/>
              </w:rPr>
              <w:t>. Radnje stečajn</w:t>
            </w:r>
            <w:r w:rsidR="00CD589C" w:rsidRPr="0037704F">
              <w:rPr>
                <w:rFonts w:cs="Arial" w:hAnsi="Arial" w:ascii="Arial"/>
                <w:b/>
                <w:bCs/>
                <w:szCs w:val="24"/>
                <w:lang w:val="pl-PL"/>
              </w:rPr>
              <w:t>e</w:t>
            </w:r>
            <w:r w:rsidR="00501D01" w:rsidRPr="0037704F">
              <w:rPr>
                <w:rFonts w:cs="Arial" w:hAnsi="Arial" w:ascii="Arial"/>
                <w:b/>
                <w:bCs/>
                <w:szCs w:val="24"/>
                <w:lang w:val="pl-PL"/>
              </w:rPr>
              <w:t xml:space="preserve"> upravitelj</w:t>
            </w:r>
            <w:r w:rsidR="00CD589C" w:rsidRPr="0037704F">
              <w:rPr>
                <w:rFonts w:cs="Arial" w:hAnsi="Arial" w:ascii="Arial"/>
                <w:b/>
                <w:bCs/>
                <w:szCs w:val="24"/>
                <w:lang w:val="pl-PL"/>
              </w:rPr>
              <w:t>ice</w:t>
            </w:r>
            <w:r w:rsidR="00501D01" w:rsidRPr="0037704F">
              <w:rPr>
                <w:rFonts w:cs="Arial" w:hAnsi="Arial" w:ascii="Arial"/>
                <w:b/>
                <w:bCs/>
                <w:szCs w:val="24"/>
                <w:lang w:val="pl-PL"/>
              </w:rPr>
              <w:t xml:space="preserve"> nakon preuzimanja dužnosti</w:t>
            </w:r>
          </w:p>
          <w:p w:rsidRDefault="00501D01" w:rsidP="00BA331B" w:rsidR="00501D01" w:rsidRPr="0037704F">
            <w:pPr>
              <w:pStyle w:val="Standard"/>
              <w:spacing w:after="0"/>
              <w:ind w:right="397"/>
              <w:jc w:val="both"/>
              <w:rPr>
                <w:rStyle w:val="Zadanifontodlomka1"/>
                <w:rFonts w:cs="Arial" w:hAnsi="Arial" w:ascii="Arial"/>
                <w:b/>
                <w:lang w:val="pl-PL"/>
              </w:rPr>
            </w:pPr>
          </w:p>
          <w:p w:rsidRDefault="00055182" w:rsidP="00BA331B" w:rsidR="00251E25" w:rsidRPr="00BD49B7">
            <w:pPr>
              <w:pStyle w:val="Standard"/>
              <w:spacing w:after="0"/>
              <w:ind w:right="397"/>
              <w:jc w:val="both"/>
              <w:rPr>
                <w:rStyle w:val="Zadanifontodlomka1"/>
                <w:rFonts w:cs="Arial" w:hAnsi="Arial" w:ascii="Arial"/>
                <w:sz w:val="22"/>
                <w:szCs w:val="22"/>
                <w:lang w:val="pl-PL"/>
              </w:rPr>
            </w:pPr>
            <w:r w:rsidRPr="00BD49B7">
              <w:rPr>
                <w:rStyle w:val="Zadanifontodlomka1"/>
                <w:rFonts w:cs="Arial" w:hAnsi="Arial" w:ascii="Arial"/>
                <w:sz w:val="22"/>
                <w:szCs w:val="22"/>
                <w:lang w:val="pl-PL"/>
              </w:rPr>
              <w:t>Stečajn</w:t>
            </w:r>
            <w:r w:rsidR="00CD589C" w:rsidRPr="00BD49B7">
              <w:rPr>
                <w:rStyle w:val="Zadanifontodlomka1"/>
                <w:rFonts w:cs="Arial" w:hAnsi="Arial" w:ascii="Arial"/>
                <w:sz w:val="22"/>
                <w:szCs w:val="22"/>
                <w:lang w:val="pl-PL"/>
              </w:rPr>
              <w:t>a</w:t>
            </w:r>
            <w:r w:rsidRPr="00BD49B7">
              <w:rPr>
                <w:rStyle w:val="Zadanifontodlomka1"/>
                <w:rFonts w:cs="Arial" w:hAnsi="Arial" w:ascii="Arial"/>
                <w:sz w:val="22"/>
                <w:szCs w:val="22"/>
                <w:lang w:val="pl-PL"/>
              </w:rPr>
              <w:t xml:space="preserve"> upravitelj</w:t>
            </w:r>
            <w:r w:rsidR="00CD589C" w:rsidRPr="00BD49B7">
              <w:rPr>
                <w:rStyle w:val="Zadanifontodlomka1"/>
                <w:rFonts w:cs="Arial" w:hAnsi="Arial" w:ascii="Arial"/>
                <w:sz w:val="22"/>
                <w:szCs w:val="22"/>
                <w:lang w:val="pl-PL"/>
              </w:rPr>
              <w:t>ica</w:t>
            </w:r>
            <w:r w:rsidRPr="00BD49B7">
              <w:rPr>
                <w:rStyle w:val="Zadanifontodlomka1"/>
                <w:rFonts w:cs="Arial" w:hAnsi="Arial" w:ascii="Arial"/>
                <w:sz w:val="22"/>
                <w:szCs w:val="22"/>
                <w:lang w:val="pl-PL"/>
              </w:rPr>
              <w:t xml:space="preserve"> preuze</w:t>
            </w:r>
            <w:r w:rsidR="0011088E">
              <w:rPr>
                <w:rStyle w:val="Zadanifontodlomka1"/>
                <w:rFonts w:cs="Arial" w:hAnsi="Arial" w:ascii="Arial"/>
                <w:sz w:val="22"/>
                <w:szCs w:val="22"/>
                <w:lang w:val="pl-PL"/>
              </w:rPr>
              <w:t xml:space="preserve">la </w:t>
            </w:r>
            <w:r w:rsidRPr="00BD49B7">
              <w:rPr>
                <w:rStyle w:val="Zadanifontodlomka1"/>
                <w:rFonts w:cs="Arial" w:hAnsi="Arial" w:ascii="Arial"/>
                <w:sz w:val="22"/>
                <w:szCs w:val="22"/>
                <w:lang w:val="pl-PL"/>
              </w:rPr>
              <w:t>je dužnost dan</w:t>
            </w:r>
            <w:r w:rsidR="00840E48" w:rsidRPr="00BD49B7">
              <w:rPr>
                <w:rStyle w:val="Zadanifontodlomka1"/>
                <w:rFonts w:cs="Arial" w:hAnsi="Arial" w:ascii="Arial"/>
                <w:sz w:val="22"/>
                <w:szCs w:val="22"/>
                <w:lang w:val="pl-PL"/>
              </w:rPr>
              <w:t>om otvaranja stečajnog postupka</w:t>
            </w:r>
            <w:r w:rsidRPr="00BD49B7">
              <w:rPr>
                <w:rStyle w:val="Zadanifontodlomka1"/>
                <w:rFonts w:cs="Arial" w:hAnsi="Arial" w:ascii="Arial"/>
                <w:sz w:val="22"/>
                <w:szCs w:val="22"/>
                <w:lang w:val="pl-PL"/>
              </w:rPr>
              <w:t xml:space="preserve"> te su nakon preuzimanja dužnosti poduzete </w:t>
            </w:r>
            <w:r w:rsidR="004B4D9D" w:rsidRPr="00BD49B7">
              <w:rPr>
                <w:rStyle w:val="Zadanifontodlomka1"/>
                <w:rFonts w:cs="Arial" w:hAnsi="Arial" w:ascii="Arial"/>
                <w:sz w:val="22"/>
                <w:szCs w:val="22"/>
                <w:lang w:val="pl-PL"/>
              </w:rPr>
              <w:t>slijedeće aktivnosti</w:t>
            </w:r>
            <w:r w:rsidRPr="00BD49B7">
              <w:rPr>
                <w:rStyle w:val="Zadanifontodlomka1"/>
                <w:rFonts w:cs="Arial" w:hAnsi="Arial" w:ascii="Arial"/>
                <w:sz w:val="22"/>
                <w:szCs w:val="22"/>
                <w:lang w:val="pl-PL"/>
              </w:rPr>
              <w:t>:</w:t>
            </w:r>
          </w:p>
          <w:p w:rsidRDefault="00A53043" w:rsidP="00BA331B" w:rsidR="006C148D" w:rsidRPr="00BD49B7">
            <w:pPr>
              <w:pStyle w:val="Standard"/>
              <w:spacing w:after="0"/>
              <w:ind w:right="397"/>
              <w:jc w:val="both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BD49B7">
              <w:rPr>
                <w:rFonts w:cs="Arial" w:hAnsi="Arial" w:ascii="Arial"/>
                <w:sz w:val="22"/>
                <w:szCs w:val="22"/>
                <w:lang w:eastAsia="hr-HR"/>
              </w:rPr>
              <w:t>-</w:t>
            </w:r>
            <w:r w:rsidR="0011088E">
              <w:rPr>
                <w:rFonts w:cs="Arial" w:hAnsi="Arial" w:ascii="Arial"/>
                <w:sz w:val="22"/>
                <w:szCs w:val="22"/>
                <w:lang w:eastAsia="hr-HR"/>
              </w:rPr>
              <w:t xml:space="preserve"> </w:t>
            </w:r>
            <w:r w:rsidRPr="00BD49B7">
              <w:rPr>
                <w:rFonts w:cs="Arial" w:hAnsi="Arial" w:ascii="Arial"/>
                <w:sz w:val="22"/>
                <w:szCs w:val="22"/>
                <w:lang w:eastAsia="hr-HR"/>
              </w:rPr>
              <w:t>izrađen</w:t>
            </w:r>
            <w:r w:rsidR="0000489E" w:rsidRPr="00BD49B7">
              <w:rPr>
                <w:rFonts w:cs="Arial" w:hAnsi="Arial" w:ascii="Arial"/>
                <w:sz w:val="22"/>
                <w:szCs w:val="22"/>
                <w:lang w:eastAsia="hr-HR"/>
              </w:rPr>
              <w:t xml:space="preserve"> je</w:t>
            </w:r>
            <w:r w:rsidRPr="00BD49B7">
              <w:rPr>
                <w:rFonts w:cs="Arial" w:hAnsi="Arial" w:ascii="Arial"/>
                <w:sz w:val="22"/>
                <w:szCs w:val="22"/>
                <w:lang w:eastAsia="hr-HR"/>
              </w:rPr>
              <w:t xml:space="preserve"> novi</w:t>
            </w:r>
            <w:r w:rsidR="00F80ECA" w:rsidRPr="00BD49B7">
              <w:rPr>
                <w:rFonts w:cs="Arial" w:hAnsi="Arial" w:ascii="Arial"/>
                <w:sz w:val="22"/>
                <w:szCs w:val="22"/>
                <w:lang w:eastAsia="hr-HR"/>
              </w:rPr>
              <w:t xml:space="preserve"> pečat </w:t>
            </w:r>
            <w:r w:rsidRPr="00BD49B7">
              <w:rPr>
                <w:rFonts w:cs="Arial" w:hAnsi="Arial" w:ascii="Arial"/>
                <w:sz w:val="22"/>
                <w:szCs w:val="22"/>
                <w:lang w:eastAsia="hr-HR"/>
              </w:rPr>
              <w:t>s oznak</w:t>
            </w:r>
            <w:r w:rsidR="00FA6132" w:rsidRPr="00BD49B7">
              <w:rPr>
                <w:rFonts w:cs="Arial" w:hAnsi="Arial" w:ascii="Arial"/>
                <w:sz w:val="22"/>
                <w:szCs w:val="22"/>
                <w:lang w:eastAsia="hr-HR"/>
              </w:rPr>
              <w:t>om „</w:t>
            </w:r>
            <w:r w:rsidR="0000489E" w:rsidRPr="00BD49B7">
              <w:rPr>
                <w:rFonts w:cs="Arial" w:hAnsi="Arial" w:ascii="Arial"/>
                <w:sz w:val="22"/>
                <w:szCs w:val="22"/>
                <w:lang w:eastAsia="hr-HR"/>
              </w:rPr>
              <w:t xml:space="preserve"> u</w:t>
            </w:r>
            <w:r w:rsidR="0011088E">
              <w:rPr>
                <w:rFonts w:cs="Arial" w:hAnsi="Arial" w:ascii="Arial"/>
                <w:sz w:val="22"/>
                <w:szCs w:val="22"/>
                <w:lang w:eastAsia="hr-HR"/>
              </w:rPr>
              <w:t xml:space="preserve"> </w:t>
            </w:r>
            <w:r w:rsidR="00055182" w:rsidRPr="00BD49B7">
              <w:rPr>
                <w:rFonts w:cs="Arial" w:hAnsi="Arial" w:ascii="Arial"/>
                <w:sz w:val="22"/>
                <w:szCs w:val="22"/>
                <w:lang w:eastAsia="hr-HR"/>
              </w:rPr>
              <w:t>stečaju“,</w:t>
            </w:r>
          </w:p>
          <w:p w:rsidRDefault="00776D7C" w:rsidP="00BA331B" w:rsidR="006C148D" w:rsidRPr="00BD49B7">
            <w:pPr>
              <w:pStyle w:val="Standard"/>
              <w:spacing w:after="0"/>
              <w:ind w:right="397"/>
              <w:jc w:val="both"/>
              <w:rPr>
                <w:rFonts w:cs="Arial" w:hAnsi="Arial" w:ascii="Arial"/>
                <w:sz w:val="22"/>
                <w:szCs w:val="22"/>
              </w:rPr>
            </w:pPr>
            <w:r w:rsidRPr="00BD49B7">
              <w:rPr>
                <w:rFonts w:cs="Arial" w:hAnsi="Arial" w:ascii="Arial"/>
                <w:sz w:val="22"/>
                <w:szCs w:val="22"/>
                <w:lang w:eastAsia="hr-HR"/>
              </w:rPr>
              <w:t>-</w:t>
            </w:r>
            <w:r w:rsidR="0011088E">
              <w:rPr>
                <w:rFonts w:cs="Arial" w:hAnsi="Arial" w:ascii="Arial"/>
                <w:sz w:val="22"/>
                <w:szCs w:val="22"/>
                <w:lang w:eastAsia="hr-HR"/>
              </w:rPr>
              <w:t xml:space="preserve"> </w:t>
            </w:r>
            <w:r w:rsidR="00FA6132" w:rsidRPr="00BD49B7">
              <w:rPr>
                <w:rFonts w:cs="Arial" w:hAnsi="Arial" w:ascii="Arial"/>
                <w:sz w:val="22"/>
                <w:szCs w:val="22"/>
              </w:rPr>
              <w:t xml:space="preserve">otvoren je </w:t>
            </w:r>
            <w:r w:rsidR="00834850" w:rsidRPr="00BD49B7">
              <w:rPr>
                <w:rFonts w:cs="Arial" w:hAnsi="Arial" w:ascii="Arial"/>
                <w:sz w:val="22"/>
                <w:szCs w:val="22"/>
              </w:rPr>
              <w:t xml:space="preserve">novi </w:t>
            </w:r>
            <w:r w:rsidR="00FA6132" w:rsidRPr="00BD49B7">
              <w:rPr>
                <w:rFonts w:cs="Arial" w:hAnsi="Arial" w:ascii="Arial"/>
                <w:sz w:val="22"/>
                <w:szCs w:val="22"/>
              </w:rPr>
              <w:t>poslovni račun,</w:t>
            </w:r>
          </w:p>
          <w:p w:rsidRDefault="00FA6132" w:rsidP="00BA331B" w:rsidR="006C148D" w:rsidRPr="00BD49B7">
            <w:pPr>
              <w:pStyle w:val="Standard"/>
              <w:spacing w:after="0"/>
              <w:ind w:right="397"/>
              <w:jc w:val="both"/>
              <w:rPr>
                <w:rFonts w:cs="Arial" w:hAnsi="Arial" w:ascii="Arial"/>
                <w:sz w:val="22"/>
                <w:szCs w:val="22"/>
              </w:rPr>
            </w:pPr>
            <w:r w:rsidRPr="00BD49B7">
              <w:rPr>
                <w:rFonts w:cs="Arial" w:hAnsi="Arial" w:ascii="Arial"/>
                <w:sz w:val="22"/>
                <w:szCs w:val="22"/>
              </w:rPr>
              <w:t>- ovjeren je potpis</w:t>
            </w:r>
            <w:r w:rsidR="006C148D" w:rsidRPr="00BD49B7">
              <w:rPr>
                <w:rFonts w:cs="Arial" w:hAnsi="Arial" w:ascii="Arial"/>
                <w:sz w:val="22"/>
                <w:szCs w:val="22"/>
              </w:rPr>
              <w:t xml:space="preserve"> stečajne upraviteljica i deponiran u registru Trgovačkog suda,</w:t>
            </w:r>
          </w:p>
          <w:p w:rsidRDefault="006C148D" w:rsidP="00BA331B" w:rsidR="006C148D" w:rsidRPr="00BD49B7">
            <w:pPr>
              <w:pStyle w:val="Standard"/>
              <w:spacing w:after="0"/>
              <w:ind w:right="397"/>
              <w:jc w:val="both"/>
              <w:rPr>
                <w:rFonts w:cs="Arial" w:hAnsi="Arial" w:ascii="Arial"/>
                <w:sz w:val="22"/>
                <w:szCs w:val="22"/>
              </w:rPr>
            </w:pPr>
            <w:r w:rsidRPr="00BD49B7">
              <w:rPr>
                <w:rFonts w:cs="Arial" w:hAnsi="Arial" w:ascii="Arial"/>
                <w:sz w:val="22"/>
                <w:szCs w:val="22"/>
              </w:rPr>
              <w:t xml:space="preserve">- </w:t>
            </w:r>
            <w:r w:rsidR="00055182" w:rsidRPr="00BD49B7">
              <w:rPr>
                <w:rFonts w:cs="Arial" w:hAnsi="Arial" w:ascii="Arial"/>
                <w:sz w:val="22"/>
                <w:szCs w:val="22"/>
              </w:rPr>
              <w:t>zatražena je i pribavljena dokumentacija stečajnog dužnika</w:t>
            </w:r>
            <w:r w:rsidRPr="00BD49B7">
              <w:rPr>
                <w:rFonts w:cs="Arial" w:hAnsi="Arial" w:ascii="Arial"/>
                <w:sz w:val="22"/>
                <w:szCs w:val="22"/>
              </w:rPr>
              <w:t>,</w:t>
            </w:r>
          </w:p>
          <w:p w:rsidRDefault="006C148D" w:rsidP="00BA331B" w:rsidR="006C148D" w:rsidRPr="00BD49B7">
            <w:pPr>
              <w:pStyle w:val="Standard"/>
              <w:spacing w:after="0"/>
              <w:ind w:right="397"/>
              <w:jc w:val="both"/>
              <w:rPr>
                <w:rFonts w:cs="Arial" w:hAnsi="Arial" w:ascii="Arial"/>
                <w:sz w:val="22"/>
                <w:szCs w:val="22"/>
              </w:rPr>
            </w:pPr>
            <w:r w:rsidRPr="00BD49B7">
              <w:rPr>
                <w:rFonts w:cs="Arial" w:hAnsi="Arial" w:ascii="Arial"/>
                <w:sz w:val="22"/>
                <w:szCs w:val="22"/>
              </w:rPr>
              <w:t xml:space="preserve">- </w:t>
            </w:r>
            <w:r w:rsidR="004B2E1D" w:rsidRPr="00BD49B7">
              <w:rPr>
                <w:rFonts w:cs="Arial" w:hAnsi="Arial" w:ascii="Arial"/>
                <w:sz w:val="22"/>
                <w:szCs w:val="22"/>
              </w:rPr>
              <w:t>sklopljen</w:t>
            </w:r>
            <w:r w:rsidR="00501D01" w:rsidRPr="00BD49B7">
              <w:rPr>
                <w:rFonts w:cs="Arial" w:hAnsi="Arial" w:ascii="Arial"/>
                <w:sz w:val="22"/>
                <w:szCs w:val="22"/>
              </w:rPr>
              <w:t xml:space="preserve"> je ugovor o obavljanju knjigovodstvenih poslova s</w:t>
            </w:r>
            <w:r w:rsidR="00CD589C" w:rsidRPr="00BD49B7">
              <w:rPr>
                <w:rFonts w:cs="Arial" w:hAnsi="Arial" w:ascii="Arial"/>
                <w:sz w:val="22"/>
                <w:szCs w:val="22"/>
              </w:rPr>
              <w:t>a</w:t>
            </w:r>
            <w:r w:rsidR="00501D01" w:rsidRPr="00BD49B7">
              <w:rPr>
                <w:rFonts w:cs="Arial" w:hAnsi="Arial" w:ascii="Arial"/>
                <w:sz w:val="22"/>
                <w:szCs w:val="22"/>
              </w:rPr>
              <w:t xml:space="preserve"> Sirius d.o.o. iz </w:t>
            </w:r>
            <w:r w:rsidR="00834850" w:rsidRPr="00BD49B7">
              <w:rPr>
                <w:rFonts w:cs="Arial" w:hAnsi="Arial" w:ascii="Arial"/>
                <w:sz w:val="22"/>
                <w:szCs w:val="22"/>
              </w:rPr>
              <w:t>Čakovca,</w:t>
            </w:r>
          </w:p>
          <w:p w:rsidRDefault="007A7594" w:rsidP="00BA331B" w:rsidR="007A7594" w:rsidRPr="00BD49B7">
            <w:pPr>
              <w:pStyle w:val="Standard"/>
              <w:spacing w:after="0"/>
              <w:ind w:right="397"/>
              <w:jc w:val="both"/>
              <w:rPr>
                <w:rFonts w:cs="Arial" w:hAnsi="Arial" w:ascii="Arial"/>
                <w:sz w:val="22"/>
                <w:szCs w:val="22"/>
              </w:rPr>
            </w:pPr>
            <w:r w:rsidRPr="00BD49B7">
              <w:rPr>
                <w:rFonts w:cs="Arial" w:hAnsi="Arial" w:ascii="Arial"/>
                <w:sz w:val="22"/>
                <w:szCs w:val="22"/>
              </w:rPr>
              <w:t>- pribav</w:t>
            </w:r>
            <w:r w:rsidR="00B41111" w:rsidRPr="00BD49B7">
              <w:rPr>
                <w:rFonts w:cs="Arial" w:hAnsi="Arial" w:ascii="Arial"/>
                <w:sz w:val="22"/>
                <w:szCs w:val="22"/>
              </w:rPr>
              <w:t>ljena</w:t>
            </w:r>
            <w:r w:rsidRPr="00BD49B7">
              <w:rPr>
                <w:rFonts w:cs="Arial" w:hAnsi="Arial" w:ascii="Arial"/>
                <w:sz w:val="22"/>
                <w:szCs w:val="22"/>
              </w:rPr>
              <w:t xml:space="preserve"> od HZMO-a in</w:t>
            </w:r>
            <w:r w:rsidR="00E36352" w:rsidRPr="00BD49B7">
              <w:rPr>
                <w:rFonts w:cs="Arial" w:hAnsi="Arial" w:ascii="Arial"/>
                <w:sz w:val="22"/>
                <w:szCs w:val="22"/>
              </w:rPr>
              <w:t>f</w:t>
            </w:r>
            <w:r w:rsidRPr="00BD49B7">
              <w:rPr>
                <w:rFonts w:cs="Arial" w:hAnsi="Arial" w:ascii="Arial"/>
                <w:sz w:val="22"/>
                <w:szCs w:val="22"/>
              </w:rPr>
              <w:t>ormacij</w:t>
            </w:r>
            <w:r w:rsidR="00B41111" w:rsidRPr="00BD49B7">
              <w:rPr>
                <w:rFonts w:cs="Arial" w:hAnsi="Arial" w:ascii="Arial"/>
                <w:sz w:val="22"/>
                <w:szCs w:val="22"/>
              </w:rPr>
              <w:t>a</w:t>
            </w:r>
            <w:r w:rsidRPr="00BD49B7">
              <w:rPr>
                <w:rFonts w:cs="Arial" w:hAnsi="Arial" w:ascii="Arial"/>
                <w:sz w:val="22"/>
                <w:szCs w:val="22"/>
              </w:rPr>
              <w:t xml:space="preserve"> da dužnik nema zaposlenih radnika </w:t>
            </w:r>
          </w:p>
          <w:p w:rsidRDefault="006C148D" w:rsidP="00BA331B" w:rsidR="006C148D" w:rsidRPr="00BD49B7">
            <w:pPr>
              <w:pStyle w:val="Standard"/>
              <w:spacing w:after="0"/>
              <w:ind w:right="397"/>
              <w:jc w:val="both"/>
              <w:rPr>
                <w:rFonts w:cs="Arial" w:hAnsi="Arial" w:ascii="Arial"/>
                <w:sz w:val="22"/>
                <w:szCs w:val="22"/>
              </w:rPr>
            </w:pPr>
            <w:r w:rsidRPr="00BD49B7">
              <w:rPr>
                <w:rFonts w:cs="Arial" w:hAnsi="Arial" w:ascii="Arial"/>
                <w:sz w:val="22"/>
                <w:szCs w:val="22"/>
              </w:rPr>
              <w:t xml:space="preserve">- </w:t>
            </w:r>
            <w:r w:rsidR="004B2E1D" w:rsidRPr="00BD49B7">
              <w:rPr>
                <w:rFonts w:cs="Arial" w:hAnsi="Arial" w:ascii="Arial"/>
                <w:sz w:val="22"/>
                <w:szCs w:val="22"/>
              </w:rPr>
              <w:t>stup</w:t>
            </w:r>
            <w:r w:rsidR="00F407A6" w:rsidRPr="00BD49B7">
              <w:rPr>
                <w:rFonts w:cs="Arial" w:hAnsi="Arial" w:ascii="Arial"/>
                <w:sz w:val="22"/>
                <w:szCs w:val="22"/>
              </w:rPr>
              <w:t>ila</w:t>
            </w:r>
            <w:r w:rsidRPr="00BD49B7">
              <w:rPr>
                <w:rFonts w:cs="Arial" w:hAnsi="Arial" w:ascii="Arial"/>
                <w:sz w:val="22"/>
                <w:szCs w:val="22"/>
              </w:rPr>
              <w:t xml:space="preserve"> je u posjed</w:t>
            </w:r>
            <w:r w:rsidR="004B2E1D" w:rsidRPr="00BD49B7">
              <w:rPr>
                <w:rFonts w:cs="Arial" w:hAnsi="Arial" w:ascii="Arial"/>
                <w:sz w:val="22"/>
                <w:szCs w:val="22"/>
              </w:rPr>
              <w:t xml:space="preserve"> imovine</w:t>
            </w:r>
            <w:r w:rsidRPr="00BD49B7">
              <w:rPr>
                <w:rFonts w:cs="Arial" w:hAnsi="Arial" w:ascii="Arial"/>
                <w:sz w:val="22"/>
                <w:szCs w:val="22"/>
              </w:rPr>
              <w:t xml:space="preserve"> stečajnog dužnika</w:t>
            </w:r>
          </w:p>
          <w:p w:rsidRDefault="004A575C" w:rsidP="00BA331B" w:rsidR="004A575C" w:rsidRPr="00BD49B7">
            <w:pPr>
              <w:pStyle w:val="Standard"/>
              <w:spacing w:after="0"/>
              <w:ind w:right="397"/>
              <w:jc w:val="both"/>
              <w:rPr>
                <w:rFonts w:cs="Arial" w:hAnsi="Arial" w:ascii="Arial"/>
                <w:sz w:val="22"/>
                <w:szCs w:val="22"/>
              </w:rPr>
            </w:pPr>
            <w:r w:rsidRPr="00BD49B7">
              <w:rPr>
                <w:rFonts w:cs="Arial" w:hAnsi="Arial" w:ascii="Arial"/>
                <w:sz w:val="22"/>
                <w:szCs w:val="22"/>
              </w:rPr>
              <w:t>- poslan je propisani obrazac u Državni zavod za statistiku za razvrstavanje stečajnog dužnika</w:t>
            </w:r>
          </w:p>
          <w:p w:rsidRDefault="004A575C" w:rsidP="00BA331B" w:rsidR="004A575C" w:rsidRPr="00BD49B7">
            <w:pPr>
              <w:pStyle w:val="Standard"/>
              <w:spacing w:after="0"/>
              <w:ind w:right="397"/>
              <w:jc w:val="both"/>
              <w:rPr>
                <w:rFonts w:cs="Arial" w:hAnsi="Arial" w:ascii="Arial"/>
                <w:sz w:val="22"/>
                <w:szCs w:val="22"/>
              </w:rPr>
            </w:pPr>
            <w:r w:rsidRPr="00BD49B7">
              <w:rPr>
                <w:rFonts w:cs="Arial" w:hAnsi="Arial" w:ascii="Arial"/>
                <w:sz w:val="22"/>
                <w:szCs w:val="22"/>
              </w:rPr>
              <w:t xml:space="preserve">  po djelatnosti</w:t>
            </w:r>
          </w:p>
          <w:p w:rsidRDefault="006C148D" w:rsidP="00BA331B" w:rsidR="006C148D" w:rsidRPr="00BD49B7">
            <w:pPr>
              <w:pStyle w:val="Standard"/>
              <w:spacing w:after="0"/>
              <w:ind w:right="397"/>
              <w:jc w:val="both"/>
              <w:rPr>
                <w:rFonts w:cs="Arial" w:hAnsi="Arial" w:ascii="Arial"/>
                <w:sz w:val="22"/>
                <w:szCs w:val="22"/>
              </w:rPr>
            </w:pPr>
            <w:r w:rsidRPr="00BD49B7">
              <w:rPr>
                <w:rFonts w:cs="Arial" w:hAnsi="Arial" w:ascii="Arial"/>
                <w:sz w:val="22"/>
                <w:szCs w:val="22"/>
              </w:rPr>
              <w:t xml:space="preserve">- </w:t>
            </w:r>
            <w:r w:rsidR="0070150B" w:rsidRPr="00BD49B7">
              <w:rPr>
                <w:rFonts w:cs="Arial" w:hAnsi="Arial" w:ascii="Arial"/>
                <w:sz w:val="22"/>
                <w:szCs w:val="22"/>
              </w:rPr>
              <w:t>izrađena</w:t>
            </w:r>
            <w:r w:rsidR="004B2E1D" w:rsidRPr="00BD49B7">
              <w:rPr>
                <w:rFonts w:cs="Arial" w:hAnsi="Arial" w:ascii="Arial"/>
                <w:sz w:val="22"/>
                <w:szCs w:val="22"/>
              </w:rPr>
              <w:t xml:space="preserve"> je</w:t>
            </w:r>
            <w:r w:rsidR="0070150B" w:rsidRPr="00BD49B7">
              <w:rPr>
                <w:rFonts w:cs="Arial" w:hAnsi="Arial" w:ascii="Arial"/>
                <w:sz w:val="22"/>
                <w:szCs w:val="22"/>
              </w:rPr>
              <w:t xml:space="preserve"> početna stečajna bilanca</w:t>
            </w:r>
            <w:r w:rsidR="00501D01" w:rsidRPr="00BD49B7">
              <w:rPr>
                <w:rFonts w:cs="Arial" w:hAnsi="Arial" w:ascii="Arial"/>
                <w:sz w:val="22"/>
                <w:szCs w:val="22"/>
              </w:rPr>
              <w:t xml:space="preserve"> s danom otvaranja stečajnog postupka</w:t>
            </w:r>
          </w:p>
          <w:p w:rsidRDefault="006C148D" w:rsidP="00BA331B" w:rsidR="006C148D" w:rsidRPr="00BD49B7">
            <w:pPr>
              <w:pStyle w:val="Standard"/>
              <w:spacing w:after="0"/>
              <w:ind w:right="397"/>
              <w:jc w:val="both"/>
              <w:rPr>
                <w:rFonts w:cs="Arial" w:hAnsi="Arial" w:ascii="Arial"/>
                <w:sz w:val="22"/>
                <w:szCs w:val="22"/>
              </w:rPr>
            </w:pPr>
            <w:r w:rsidRPr="00BD49B7">
              <w:rPr>
                <w:rFonts w:cs="Arial" w:hAnsi="Arial" w:ascii="Arial"/>
                <w:sz w:val="22"/>
                <w:szCs w:val="22"/>
              </w:rPr>
              <w:t xml:space="preserve">- </w:t>
            </w:r>
            <w:r w:rsidR="00055182" w:rsidRPr="00BD49B7">
              <w:rPr>
                <w:rFonts w:cs="Arial" w:hAnsi="Arial" w:ascii="Arial"/>
                <w:sz w:val="22"/>
                <w:szCs w:val="22"/>
              </w:rPr>
              <w:t>izvršena je detaljna analiza radi ut</w:t>
            </w:r>
            <w:r w:rsidR="00145609" w:rsidRPr="00BD49B7">
              <w:rPr>
                <w:rFonts w:cs="Arial" w:hAnsi="Arial" w:ascii="Arial"/>
                <w:sz w:val="22"/>
                <w:szCs w:val="22"/>
              </w:rPr>
              <w:t>vrđivanja osnovanosti pri</w:t>
            </w:r>
            <w:r w:rsidR="0047342D" w:rsidRPr="00BD49B7">
              <w:rPr>
                <w:rFonts w:cs="Arial" w:hAnsi="Arial" w:ascii="Arial"/>
                <w:sz w:val="22"/>
                <w:szCs w:val="22"/>
              </w:rPr>
              <w:t xml:space="preserve">stiglih tražbina </w:t>
            </w:r>
            <w:r w:rsidR="00055182" w:rsidRPr="00BD49B7">
              <w:rPr>
                <w:rFonts w:cs="Arial" w:hAnsi="Arial" w:ascii="Arial"/>
                <w:sz w:val="22"/>
                <w:szCs w:val="22"/>
              </w:rPr>
              <w:t>vjerovnika</w:t>
            </w:r>
          </w:p>
          <w:p w:rsidRDefault="008A5D27" w:rsidP="00BA331B" w:rsidR="008E15FC" w:rsidRPr="00BD49B7">
            <w:pPr>
              <w:pStyle w:val="Standard"/>
              <w:spacing w:after="0"/>
              <w:ind w:right="397"/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 xml:space="preserve">  </w:t>
            </w:r>
            <w:r w:rsidR="00662C4D" w:rsidRPr="00BD49B7">
              <w:rPr>
                <w:rFonts w:cs="Arial" w:hAnsi="Arial" w:ascii="Arial"/>
                <w:sz w:val="22"/>
                <w:szCs w:val="22"/>
              </w:rPr>
              <w:t>te su</w:t>
            </w:r>
            <w:r>
              <w:rPr>
                <w:rFonts w:cs="Arial" w:hAnsi="Arial" w:ascii="Arial"/>
                <w:sz w:val="22"/>
                <w:szCs w:val="22"/>
              </w:rPr>
              <w:t xml:space="preserve"> </w:t>
            </w:r>
            <w:r w:rsidR="00055182" w:rsidRPr="00BD49B7">
              <w:rPr>
                <w:rFonts w:cs="Arial" w:hAnsi="Arial" w:ascii="Arial"/>
                <w:sz w:val="22"/>
                <w:szCs w:val="22"/>
              </w:rPr>
              <w:t>sastavljene tablice</w:t>
            </w:r>
            <w:r>
              <w:rPr>
                <w:rFonts w:cs="Arial" w:hAnsi="Arial" w:ascii="Arial"/>
                <w:sz w:val="22"/>
                <w:szCs w:val="22"/>
              </w:rPr>
              <w:t xml:space="preserve"> </w:t>
            </w:r>
            <w:r w:rsidR="00055182" w:rsidRPr="00BD49B7">
              <w:rPr>
                <w:rFonts w:cs="Arial" w:hAnsi="Arial" w:ascii="Arial"/>
                <w:sz w:val="22"/>
                <w:szCs w:val="22"/>
              </w:rPr>
              <w:t>prijavljenih tražbina vjerovnika</w:t>
            </w:r>
            <w:r w:rsidR="006C148D" w:rsidRPr="00BD49B7">
              <w:rPr>
                <w:rFonts w:cs="Arial" w:hAnsi="Arial" w:ascii="Arial"/>
                <w:sz w:val="22"/>
                <w:szCs w:val="22"/>
              </w:rPr>
              <w:t>,</w:t>
            </w:r>
            <w:r w:rsidR="0011088E">
              <w:rPr>
                <w:rFonts w:cs="Arial" w:hAnsi="Arial" w:ascii="Arial"/>
                <w:sz w:val="22"/>
                <w:szCs w:val="22"/>
              </w:rPr>
              <w:t xml:space="preserve"> </w:t>
            </w:r>
            <w:r w:rsidR="00055182" w:rsidRPr="00BD49B7">
              <w:rPr>
                <w:rFonts w:cs="Arial" w:hAnsi="Arial" w:ascii="Arial"/>
                <w:sz w:val="22"/>
                <w:szCs w:val="22"/>
              </w:rPr>
              <w:t xml:space="preserve">popis predmeta stečajne </w:t>
            </w:r>
          </w:p>
          <w:p w:rsidRDefault="008A5D27" w:rsidP="00BA331B" w:rsidR="00FA6132" w:rsidRPr="00BD49B7">
            <w:pPr>
              <w:pStyle w:val="Standard"/>
              <w:spacing w:after="0"/>
              <w:ind w:right="397"/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 xml:space="preserve">  </w:t>
            </w:r>
            <w:r w:rsidR="00055182" w:rsidRPr="00BD49B7">
              <w:rPr>
                <w:rFonts w:cs="Arial" w:hAnsi="Arial" w:ascii="Arial"/>
                <w:sz w:val="22"/>
                <w:szCs w:val="22"/>
              </w:rPr>
              <w:t>mase</w:t>
            </w:r>
            <w:r w:rsidR="00FA6132" w:rsidRPr="00BD49B7">
              <w:rPr>
                <w:rFonts w:cs="Arial" w:hAnsi="Arial" w:ascii="Arial"/>
                <w:sz w:val="22"/>
                <w:szCs w:val="22"/>
              </w:rPr>
              <w:t xml:space="preserve"> i </w:t>
            </w:r>
            <w:r w:rsidR="00055182" w:rsidRPr="00BD49B7">
              <w:rPr>
                <w:rFonts w:cs="Arial" w:hAnsi="Arial" w:ascii="Arial"/>
                <w:sz w:val="22"/>
                <w:szCs w:val="22"/>
              </w:rPr>
              <w:t>pregled imo</w:t>
            </w:r>
            <w:r w:rsidR="00501D01" w:rsidRPr="00BD49B7">
              <w:rPr>
                <w:rFonts w:cs="Arial" w:hAnsi="Arial" w:ascii="Arial"/>
                <w:sz w:val="22"/>
                <w:szCs w:val="22"/>
              </w:rPr>
              <w:t>vine i obveza stečajnog</w:t>
            </w:r>
            <w:r w:rsidR="00223D24">
              <w:rPr>
                <w:rFonts w:cs="Arial" w:hAnsi="Arial" w:ascii="Arial"/>
                <w:sz w:val="22"/>
                <w:szCs w:val="22"/>
              </w:rPr>
              <w:t xml:space="preserve"> </w:t>
            </w:r>
            <w:r w:rsidR="00501D01" w:rsidRPr="00BD49B7">
              <w:rPr>
                <w:rFonts w:cs="Arial" w:hAnsi="Arial" w:ascii="Arial"/>
                <w:sz w:val="22"/>
                <w:szCs w:val="22"/>
              </w:rPr>
              <w:t>dužnika</w:t>
            </w:r>
          </w:p>
          <w:p w:rsidRDefault="00FA6132" w:rsidP="00BA331B" w:rsidR="00501D01" w:rsidRPr="00BD49B7">
            <w:pPr>
              <w:pStyle w:val="Standard"/>
              <w:spacing w:after="0"/>
              <w:ind w:right="397"/>
              <w:jc w:val="both"/>
              <w:rPr>
                <w:rFonts w:cs="Arial" w:hAnsi="Arial" w:ascii="Arial"/>
                <w:sz w:val="22"/>
                <w:szCs w:val="22"/>
              </w:rPr>
            </w:pPr>
            <w:r w:rsidRPr="00BD49B7">
              <w:rPr>
                <w:rFonts w:cs="Arial" w:hAnsi="Arial" w:ascii="Arial"/>
                <w:sz w:val="22"/>
                <w:szCs w:val="22"/>
              </w:rPr>
              <w:t>-</w:t>
            </w:r>
            <w:r w:rsidR="0011088E">
              <w:rPr>
                <w:rFonts w:cs="Arial" w:hAnsi="Arial" w:ascii="Arial"/>
                <w:sz w:val="22"/>
                <w:szCs w:val="22"/>
              </w:rPr>
              <w:t xml:space="preserve">  </w:t>
            </w:r>
            <w:r w:rsidR="004B2E1D" w:rsidRPr="00BD49B7">
              <w:rPr>
                <w:rFonts w:cs="Arial" w:hAnsi="Arial" w:ascii="Arial"/>
                <w:sz w:val="22"/>
                <w:szCs w:val="22"/>
              </w:rPr>
              <w:t>obavljeni</w:t>
            </w:r>
            <w:r w:rsidR="00776D7C" w:rsidRPr="00BD49B7">
              <w:rPr>
                <w:rFonts w:cs="Arial" w:hAnsi="Arial" w:ascii="Arial"/>
                <w:sz w:val="22"/>
                <w:szCs w:val="22"/>
              </w:rPr>
              <w:t xml:space="preserve"> su</w:t>
            </w:r>
            <w:r w:rsidR="00501D01" w:rsidRPr="00BD49B7">
              <w:rPr>
                <w:rFonts w:cs="Arial" w:hAnsi="Arial" w:ascii="Arial"/>
                <w:sz w:val="22"/>
                <w:szCs w:val="22"/>
              </w:rPr>
              <w:t xml:space="preserve"> i drug</w:t>
            </w:r>
            <w:r w:rsidR="004B2E1D" w:rsidRPr="00BD49B7">
              <w:rPr>
                <w:rFonts w:cs="Arial" w:hAnsi="Arial" w:ascii="Arial"/>
                <w:sz w:val="22"/>
                <w:szCs w:val="22"/>
              </w:rPr>
              <w:t>i</w:t>
            </w:r>
            <w:r w:rsidR="00501D01" w:rsidRPr="00BD49B7">
              <w:rPr>
                <w:rFonts w:cs="Arial" w:hAnsi="Arial" w:ascii="Arial"/>
                <w:sz w:val="22"/>
                <w:szCs w:val="22"/>
              </w:rPr>
              <w:t xml:space="preserve"> poslov</w:t>
            </w:r>
            <w:r w:rsidR="004B2E1D" w:rsidRPr="00BD49B7">
              <w:rPr>
                <w:rFonts w:cs="Arial" w:hAnsi="Arial" w:ascii="Arial"/>
                <w:sz w:val="22"/>
                <w:szCs w:val="22"/>
              </w:rPr>
              <w:t>i</w:t>
            </w:r>
            <w:r w:rsidR="00501D01" w:rsidRPr="00BD49B7">
              <w:rPr>
                <w:rFonts w:cs="Arial" w:hAnsi="Arial" w:ascii="Arial"/>
                <w:sz w:val="22"/>
                <w:szCs w:val="22"/>
              </w:rPr>
              <w:t xml:space="preserve"> u skladu s Stečajnim zakonom.</w:t>
            </w:r>
          </w:p>
          <w:p w:rsidRDefault="00F732F6" w:rsidP="00BA331B" w:rsidR="00F732F6">
            <w:pPr>
              <w:pStyle w:val="Standard"/>
              <w:spacing w:after="0"/>
              <w:ind w:right="397"/>
              <w:jc w:val="both"/>
              <w:rPr>
                <w:rStyle w:val="Zadanifontodlomka1"/>
                <w:rFonts w:cs="Arial" w:hAnsi="Arial" w:ascii="Arial"/>
                <w:b/>
                <w:sz w:val="22"/>
                <w:szCs w:val="22"/>
              </w:rPr>
            </w:pPr>
          </w:p>
          <w:p w:rsidRDefault="008A73B9" w:rsidP="00BA331B" w:rsidR="008A73B9">
            <w:pPr>
              <w:pStyle w:val="Standard"/>
              <w:spacing w:after="0"/>
              <w:ind w:right="397"/>
              <w:jc w:val="both"/>
              <w:rPr>
                <w:rStyle w:val="Zadanifontodlomka1"/>
                <w:rFonts w:cs="Arial" w:hAnsi="Arial" w:ascii="Arial"/>
                <w:b/>
                <w:sz w:val="22"/>
                <w:szCs w:val="22"/>
              </w:rPr>
            </w:pPr>
          </w:p>
          <w:p w:rsidRDefault="008A73B9" w:rsidP="00BA331B" w:rsidR="008A73B9">
            <w:pPr>
              <w:pStyle w:val="Standard"/>
              <w:spacing w:after="0"/>
              <w:ind w:right="397"/>
              <w:jc w:val="both"/>
              <w:rPr>
                <w:rStyle w:val="Zadanifontodlomka1"/>
                <w:rFonts w:cs="Arial" w:hAnsi="Arial" w:ascii="Arial"/>
                <w:b/>
                <w:sz w:val="22"/>
                <w:szCs w:val="22"/>
              </w:rPr>
            </w:pPr>
          </w:p>
          <w:p w:rsidRDefault="008A73B9" w:rsidP="00BA331B" w:rsidR="008A73B9" w:rsidRPr="00BD49B7">
            <w:pPr>
              <w:pStyle w:val="Standard"/>
              <w:spacing w:after="0"/>
              <w:ind w:right="397"/>
              <w:jc w:val="both"/>
              <w:rPr>
                <w:rStyle w:val="Zadanifontodlomka1"/>
                <w:rFonts w:cs="Arial" w:hAnsi="Arial" w:ascii="Arial"/>
                <w:b/>
                <w:sz w:val="22"/>
                <w:szCs w:val="22"/>
              </w:rPr>
            </w:pPr>
          </w:p>
          <w:p w:rsidRDefault="00145609" w:rsidP="00BA331B" w:rsidR="00F1583D" w:rsidRPr="00BD49B7">
            <w:pPr>
              <w:pStyle w:val="Standard"/>
              <w:spacing w:after="0"/>
              <w:ind w:right="397"/>
              <w:jc w:val="both"/>
              <w:rPr>
                <w:rStyle w:val="Zadanifontodlomka1"/>
                <w:rFonts w:cs="Arial" w:hAnsi="Arial" w:ascii="Arial"/>
                <w:b/>
              </w:rPr>
            </w:pPr>
            <w:r w:rsidRPr="00BD49B7">
              <w:rPr>
                <w:rStyle w:val="Zadanifontodlomka1"/>
                <w:rFonts w:cs="Arial" w:hAnsi="Arial" w:ascii="Arial"/>
                <w:b/>
              </w:rPr>
              <w:t xml:space="preserve">III. </w:t>
            </w:r>
            <w:r w:rsidR="00F1583D" w:rsidRPr="00BD49B7">
              <w:rPr>
                <w:rStyle w:val="Zadanifontodlomka1"/>
                <w:rFonts w:cs="Arial" w:hAnsi="Arial" w:ascii="Arial"/>
                <w:b/>
              </w:rPr>
              <w:t>S</w:t>
            </w:r>
            <w:r w:rsidR="00DF7D59" w:rsidRPr="00BD49B7">
              <w:rPr>
                <w:rStyle w:val="Zadanifontodlomka1"/>
                <w:rFonts w:cs="Arial" w:hAnsi="Arial" w:ascii="Arial"/>
                <w:b/>
              </w:rPr>
              <w:t>tanje stečajne mase</w:t>
            </w:r>
          </w:p>
          <w:p w:rsidRDefault="00834850" w:rsidP="00BA331B" w:rsidR="00834850" w:rsidRPr="00BD49B7">
            <w:pPr>
              <w:pStyle w:val="Standard"/>
              <w:spacing w:after="0"/>
              <w:ind w:right="397"/>
              <w:jc w:val="both"/>
              <w:rPr>
                <w:rFonts w:cs="Arial" w:hAnsi="Arial" w:ascii="Arial"/>
                <w:b/>
                <w:sz w:val="22"/>
                <w:szCs w:val="22"/>
              </w:rPr>
            </w:pPr>
          </w:p>
          <w:p w:rsidRDefault="00222823" w:rsidP="00BA331B" w:rsidR="00222823" w:rsidRPr="00BD49B7">
            <w:pPr>
              <w:pStyle w:val="Standard"/>
              <w:spacing w:after="0"/>
              <w:ind w:right="397"/>
              <w:jc w:val="both"/>
              <w:rPr>
                <w:rFonts w:cs="Arial" w:hAnsi="Arial" w:ascii="Arial"/>
                <w:b/>
                <w:sz w:val="22"/>
                <w:szCs w:val="22"/>
              </w:rPr>
            </w:pPr>
          </w:p>
          <w:p w:rsidRDefault="0015686A" w:rsidP="0011088E" w:rsidR="00906A94" w:rsidRPr="00BD49B7">
            <w:pPr>
              <w:spacing w:lineRule="auto" w:line="276"/>
              <w:ind w:right="397"/>
              <w:jc w:val="both"/>
              <w:rPr>
                <w:rFonts w:cs="Arial" w:hAnsi="Arial" w:ascii="Arial"/>
                <w:color w:val="000000"/>
                <w:szCs w:val="22"/>
                <w:lang w:val="pl-PL"/>
              </w:rPr>
            </w:pPr>
            <w:r w:rsidRPr="00BD49B7">
              <w:rPr>
                <w:rFonts w:cs="Arial" w:hAnsi="Arial" w:ascii="Arial"/>
                <w:color w:val="000000"/>
                <w:sz w:val="22"/>
                <w:szCs w:val="22"/>
                <w:lang w:val="pl-PL"/>
              </w:rPr>
              <w:t>Uvidom u spis predmeta i podacima iz spisa predmeta razvidno je da je posljednje godišnje fina</w:t>
            </w:r>
            <w:r w:rsidR="00CC1F0E" w:rsidRPr="00BD49B7">
              <w:rPr>
                <w:rFonts w:cs="Arial" w:hAnsi="Arial" w:ascii="Arial"/>
                <w:color w:val="000000"/>
                <w:sz w:val="22"/>
                <w:szCs w:val="22"/>
                <w:lang w:val="pl-PL"/>
              </w:rPr>
              <w:t>ncijsko izvješće predano za 2016</w:t>
            </w:r>
            <w:r w:rsidR="00C955B4" w:rsidRPr="00BD49B7">
              <w:rPr>
                <w:rFonts w:cs="Arial" w:hAnsi="Arial" w:ascii="Arial"/>
                <w:color w:val="000000"/>
                <w:sz w:val="22"/>
                <w:szCs w:val="22"/>
                <w:lang w:val="pl-PL"/>
              </w:rPr>
              <w:t>. godinu. Stečajni dužnik dostavio je bruto bilancu na dan 31.12.2016.</w:t>
            </w:r>
            <w:r w:rsidR="004E6932" w:rsidRPr="00BD49B7">
              <w:rPr>
                <w:rFonts w:cs="Arial" w:hAnsi="Arial" w:ascii="Arial"/>
                <w:color w:val="000000"/>
                <w:sz w:val="22"/>
                <w:szCs w:val="22"/>
                <w:lang w:val="pl-PL"/>
              </w:rPr>
              <w:t xml:space="preserve"> godine</w:t>
            </w:r>
            <w:r w:rsidR="004D1249">
              <w:rPr>
                <w:rFonts w:cs="Arial" w:hAnsi="Arial" w:ascii="Arial"/>
                <w:color w:val="000000"/>
                <w:sz w:val="22"/>
                <w:szCs w:val="22"/>
                <w:lang w:val="pl-PL"/>
              </w:rPr>
              <w:t>.</w:t>
            </w:r>
          </w:p>
          <w:p w:rsidRDefault="00C955B4" w:rsidP="0011088E" w:rsidR="008D085D" w:rsidRPr="00BD49B7">
            <w:pPr>
              <w:spacing w:lineRule="auto" w:line="276"/>
              <w:ind w:right="397"/>
              <w:jc w:val="both"/>
              <w:rPr>
                <w:rFonts w:cs="Arial" w:hAnsi="Arial" w:ascii="Arial"/>
                <w:color w:val="000000"/>
                <w:szCs w:val="22"/>
                <w:lang w:val="pl-PL"/>
              </w:rPr>
            </w:pPr>
            <w:r w:rsidRPr="00BD49B7">
              <w:rPr>
                <w:rFonts w:cs="Arial" w:hAnsi="Arial" w:ascii="Arial"/>
                <w:color w:val="000000"/>
                <w:sz w:val="22"/>
                <w:szCs w:val="22"/>
                <w:lang w:val="pl-PL"/>
              </w:rPr>
              <w:t xml:space="preserve">Međutim </w:t>
            </w:r>
            <w:r w:rsidR="004E6932" w:rsidRPr="00BD49B7">
              <w:rPr>
                <w:rFonts w:cs="Arial" w:hAnsi="Arial" w:ascii="Arial"/>
                <w:color w:val="000000"/>
                <w:sz w:val="22"/>
                <w:szCs w:val="22"/>
                <w:lang w:val="pl-PL"/>
              </w:rPr>
              <w:t>iz stanja</w:t>
            </w:r>
            <w:r w:rsidRPr="00BD49B7">
              <w:rPr>
                <w:rFonts w:cs="Arial" w:hAnsi="Arial" w:ascii="Arial"/>
                <w:color w:val="000000"/>
                <w:sz w:val="22"/>
                <w:szCs w:val="22"/>
                <w:lang w:val="pl-PL"/>
              </w:rPr>
              <w:t xml:space="preserve"> poslovnih knjiga proizlazi da stečajni dužnik nije uredno vodio</w:t>
            </w:r>
            <w:r w:rsidR="009E57E1">
              <w:rPr>
                <w:rFonts w:cs="Arial" w:hAnsi="Arial" w:ascii="Arial"/>
                <w:color w:val="000000"/>
                <w:sz w:val="22"/>
                <w:szCs w:val="22"/>
                <w:lang w:val="pl-PL"/>
              </w:rPr>
              <w:t xml:space="preserve"> </w:t>
            </w:r>
            <w:r w:rsidRPr="00BD49B7">
              <w:rPr>
                <w:rFonts w:cs="Arial" w:hAnsi="Arial" w:ascii="Arial"/>
                <w:color w:val="000000"/>
                <w:sz w:val="22"/>
                <w:szCs w:val="22"/>
                <w:lang w:val="pl-PL"/>
              </w:rPr>
              <w:t>poslovne knjige.</w:t>
            </w:r>
          </w:p>
          <w:p w:rsidRDefault="00CC1F0E" w:rsidP="0011088E" w:rsidR="00CC1F0E" w:rsidRPr="00BD49B7">
            <w:pPr>
              <w:spacing w:lineRule="auto" w:line="276"/>
              <w:ind w:right="397"/>
              <w:jc w:val="both"/>
              <w:rPr>
                <w:rFonts w:cs="Arial" w:hAnsi="Arial" w:ascii="Arial"/>
                <w:color w:val="000000"/>
                <w:szCs w:val="22"/>
                <w:lang w:val="pl-PL"/>
              </w:rPr>
            </w:pPr>
            <w:r w:rsidRPr="00BD49B7">
              <w:rPr>
                <w:rFonts w:cs="Arial" w:hAnsi="Arial" w:ascii="Arial"/>
                <w:color w:val="000000"/>
                <w:sz w:val="22"/>
                <w:szCs w:val="22"/>
                <w:lang w:val="pl-PL"/>
              </w:rPr>
              <w:t xml:space="preserve">Prema </w:t>
            </w:r>
            <w:r w:rsidR="001760A4">
              <w:rPr>
                <w:rFonts w:cs="Arial" w:hAnsi="Arial" w:ascii="Arial"/>
                <w:color w:val="000000"/>
                <w:sz w:val="22"/>
                <w:szCs w:val="22"/>
                <w:lang w:val="pl-PL"/>
              </w:rPr>
              <w:t>navednom</w:t>
            </w:r>
            <w:r w:rsidR="0011088E">
              <w:rPr>
                <w:rFonts w:cs="Arial" w:hAnsi="Arial" w:ascii="Arial"/>
                <w:color w:val="000000"/>
                <w:sz w:val="22"/>
                <w:szCs w:val="22"/>
                <w:lang w:val="pl-PL"/>
              </w:rPr>
              <w:t>,</w:t>
            </w:r>
            <w:r w:rsidR="001760A4">
              <w:rPr>
                <w:rFonts w:cs="Arial" w:hAnsi="Arial" w:ascii="Arial"/>
                <w:color w:val="000000"/>
                <w:sz w:val="22"/>
                <w:szCs w:val="22"/>
                <w:lang w:val="pl-PL"/>
              </w:rPr>
              <w:t xml:space="preserve"> društvo je više godina neaktivno,</w:t>
            </w:r>
            <w:r w:rsidR="0011088E">
              <w:rPr>
                <w:rFonts w:cs="Arial" w:hAnsi="Arial" w:ascii="Arial"/>
                <w:color w:val="000000"/>
                <w:sz w:val="22"/>
                <w:szCs w:val="22"/>
                <w:lang w:val="pl-PL"/>
              </w:rPr>
              <w:t xml:space="preserve"> </w:t>
            </w:r>
            <w:r w:rsidR="001760A4">
              <w:rPr>
                <w:rFonts w:cs="Arial" w:hAnsi="Arial" w:ascii="Arial"/>
                <w:color w:val="000000"/>
                <w:sz w:val="22"/>
                <w:szCs w:val="22"/>
                <w:lang w:val="pl-PL"/>
              </w:rPr>
              <w:t>ne posluje i nema uvjeta za nastavak poslovanja</w:t>
            </w:r>
            <w:r w:rsidR="0011088E">
              <w:rPr>
                <w:rFonts w:cs="Arial" w:hAnsi="Arial" w:ascii="Arial"/>
                <w:color w:val="000000"/>
                <w:sz w:val="22"/>
                <w:szCs w:val="22"/>
                <w:lang w:val="pl-PL"/>
              </w:rPr>
              <w:t>,</w:t>
            </w:r>
            <w:r w:rsidR="001760A4">
              <w:rPr>
                <w:rFonts w:cs="Arial" w:hAnsi="Arial" w:ascii="Arial"/>
                <w:color w:val="000000"/>
                <w:sz w:val="22"/>
                <w:szCs w:val="22"/>
                <w:lang w:val="pl-PL"/>
              </w:rPr>
              <w:t xml:space="preserve"> a prema </w:t>
            </w:r>
            <w:r w:rsidRPr="00BD49B7">
              <w:rPr>
                <w:rFonts w:cs="Arial" w:hAnsi="Arial" w:ascii="Arial"/>
                <w:color w:val="000000"/>
                <w:sz w:val="22"/>
                <w:szCs w:val="22"/>
                <w:lang w:val="pl-PL"/>
              </w:rPr>
              <w:t>raspoloživim podacima i informacije od HZMO-a društvo nema zaposlenih radnika.</w:t>
            </w:r>
          </w:p>
          <w:p w:rsidRDefault="006A3D0A" w:rsidP="00BA331B" w:rsidR="006A3D0A" w:rsidRPr="00BD49B7">
            <w:pPr>
              <w:spacing w:lineRule="auto" w:line="276"/>
              <w:ind w:right="397"/>
              <w:jc w:val="both"/>
              <w:rPr>
                <w:rFonts w:cs="Arial" w:hAnsi="Arial" w:ascii="Arial"/>
                <w:color w:val="000000"/>
                <w:szCs w:val="22"/>
                <w:lang w:val="pl-PL"/>
              </w:rPr>
            </w:pPr>
          </w:p>
          <w:p w:rsidRDefault="006A3D0A" w:rsidP="00BA331B" w:rsidR="006A3D0A" w:rsidRPr="00BD49B7">
            <w:pPr>
              <w:spacing w:lineRule="auto" w:line="276"/>
              <w:ind w:right="397"/>
              <w:jc w:val="both"/>
              <w:rPr>
                <w:rFonts w:cs="Arial" w:hAnsi="Arial" w:ascii="Arial"/>
                <w:color w:val="000000"/>
                <w:szCs w:val="22"/>
                <w:lang w:val="pl-PL"/>
              </w:rPr>
            </w:pPr>
          </w:p>
          <w:p w:rsidRDefault="0015686A" w:rsidP="00BA331B" w:rsidR="0015686A" w:rsidRPr="0037704F">
            <w:pPr>
              <w:pStyle w:val="Tijeloteksta2"/>
              <w:tabs>
                <w:tab w:pos="6150" w:val="left"/>
              </w:tabs>
              <w:spacing w:lineRule="auto" w:line="276"/>
              <w:ind w:right="397"/>
              <w:jc w:val="both"/>
              <w:rPr>
                <w:rFonts w:cs="Arial" w:hAnsi="Arial" w:ascii="Arial"/>
                <w:color w:val="000000"/>
                <w:sz w:val="24"/>
                <w:szCs w:val="24"/>
                <w:lang w:val="pl-PL"/>
              </w:rPr>
            </w:pPr>
            <w:r w:rsidRPr="00BD49B7">
              <w:rPr>
                <w:rFonts w:cs="Arial" w:hAnsi="Arial" w:ascii="Arial"/>
                <w:color w:val="000000"/>
                <w:szCs w:val="22"/>
                <w:lang w:val="pl-PL"/>
              </w:rPr>
              <w:t>Uvidom u pribavljen</w:t>
            </w:r>
            <w:r w:rsidR="00CF5277">
              <w:rPr>
                <w:rFonts w:cs="Arial" w:hAnsi="Arial" w:ascii="Arial"/>
                <w:color w:val="000000"/>
                <w:szCs w:val="22"/>
                <w:lang w:val="pl-PL"/>
              </w:rPr>
              <w:t>u bruto bilancu od 31. prosinca iz 2016</w:t>
            </w:r>
            <w:r w:rsidR="00145609" w:rsidRPr="00BD49B7">
              <w:rPr>
                <w:rFonts w:cs="Arial" w:hAnsi="Arial" w:ascii="Arial"/>
                <w:color w:val="000000"/>
                <w:szCs w:val="22"/>
                <w:lang w:val="pl-PL"/>
              </w:rPr>
              <w:t>.</w:t>
            </w:r>
            <w:r w:rsidR="00906A94" w:rsidRPr="00BD49B7">
              <w:rPr>
                <w:rFonts w:cs="Arial" w:hAnsi="Arial" w:ascii="Arial"/>
                <w:color w:val="000000"/>
                <w:szCs w:val="22"/>
                <w:lang w:val="pl-PL"/>
              </w:rPr>
              <w:t xml:space="preserve"> godine</w:t>
            </w:r>
            <w:r w:rsidR="00C955B4" w:rsidRPr="00BD49B7">
              <w:rPr>
                <w:rFonts w:cs="Arial" w:hAnsi="Arial" w:ascii="Arial"/>
                <w:color w:val="000000"/>
                <w:szCs w:val="22"/>
                <w:lang w:val="pl-PL"/>
              </w:rPr>
              <w:t xml:space="preserve"> i pribavljene z.k izva</w:t>
            </w:r>
            <w:r w:rsidR="00906A94" w:rsidRPr="00BD49B7">
              <w:rPr>
                <w:rFonts w:cs="Arial" w:hAnsi="Arial" w:ascii="Arial"/>
                <w:color w:val="000000"/>
                <w:szCs w:val="22"/>
                <w:lang w:val="pl-PL"/>
              </w:rPr>
              <w:t>t</w:t>
            </w:r>
            <w:r w:rsidR="00C955B4" w:rsidRPr="00BD49B7">
              <w:rPr>
                <w:rFonts w:cs="Arial" w:hAnsi="Arial" w:ascii="Arial"/>
                <w:color w:val="000000"/>
                <w:szCs w:val="22"/>
                <w:lang w:val="pl-PL"/>
              </w:rPr>
              <w:t>ke</w:t>
            </w:r>
            <w:r w:rsidRPr="00BD49B7">
              <w:rPr>
                <w:rFonts w:cs="Arial" w:hAnsi="Arial" w:ascii="Arial"/>
                <w:color w:val="000000"/>
                <w:szCs w:val="22"/>
                <w:lang w:val="pl-PL"/>
              </w:rPr>
              <w:t xml:space="preserve">, utvrđeno je da </w:t>
            </w:r>
            <w:r w:rsidR="00C955B4" w:rsidRPr="00BD49B7">
              <w:rPr>
                <w:rFonts w:cs="Arial" w:hAnsi="Arial" w:ascii="Arial"/>
                <w:color w:val="000000"/>
                <w:szCs w:val="22"/>
                <w:lang w:val="pl-PL"/>
              </w:rPr>
              <w:t>stečajni dužnik ima u vlasništvu slijedeće nekretnine:</w:t>
            </w:r>
          </w:p>
          <w:p w:rsidRDefault="003E0203" w:rsidP="00BA331B" w:rsidR="003E0203" w:rsidRPr="0037704F">
            <w:pPr>
              <w:pStyle w:val="Tijeloteksta2"/>
              <w:tabs>
                <w:tab w:pos="6150" w:val="left"/>
              </w:tabs>
              <w:spacing w:lineRule="auto" w:line="276"/>
              <w:ind w:right="397"/>
              <w:jc w:val="both"/>
              <w:rPr>
                <w:rFonts w:cs="Arial" w:hAnsi="Arial" w:ascii="Arial"/>
                <w:color w:val="000000"/>
                <w:sz w:val="24"/>
                <w:szCs w:val="24"/>
                <w:lang w:val="pl-PL"/>
              </w:rPr>
            </w:pPr>
          </w:p>
          <w:p w:rsidRDefault="00BD49B7" w:rsidP="00BA331B" w:rsidR="00BD49B7">
            <w:pPr>
              <w:pStyle w:val="Tijeloteksta2"/>
              <w:tabs>
                <w:tab w:pos="6150" w:val="left"/>
              </w:tabs>
              <w:spacing w:lineRule="auto" w:line="276"/>
              <w:ind w:right="397"/>
              <w:jc w:val="both"/>
              <w:rPr>
                <w:rFonts w:cs="Arial" w:hAnsi="Arial" w:ascii="Arial"/>
                <w:b/>
                <w:color w:val="000000"/>
                <w:sz w:val="24"/>
                <w:szCs w:val="24"/>
                <w:u w:val="single"/>
                <w:lang w:val="pl-PL"/>
              </w:rPr>
            </w:pPr>
          </w:p>
          <w:p w:rsidRDefault="003E0203" w:rsidP="00BA331B" w:rsidR="003E0203">
            <w:pPr>
              <w:pStyle w:val="Tijeloteksta2"/>
              <w:tabs>
                <w:tab w:pos="6150" w:val="left"/>
              </w:tabs>
              <w:spacing w:lineRule="auto" w:line="276"/>
              <w:ind w:right="397"/>
              <w:jc w:val="both"/>
              <w:rPr>
                <w:rFonts w:cs="Arial" w:hAnsi="Arial" w:ascii="Arial"/>
                <w:b/>
                <w:color w:val="000000"/>
                <w:sz w:val="24"/>
                <w:szCs w:val="24"/>
                <w:u w:val="single"/>
                <w:lang w:val="pl-PL"/>
              </w:rPr>
            </w:pPr>
            <w:r w:rsidRPr="0037704F">
              <w:rPr>
                <w:rFonts w:cs="Arial" w:hAnsi="Arial" w:ascii="Arial"/>
                <w:b/>
                <w:color w:val="000000"/>
                <w:sz w:val="24"/>
                <w:szCs w:val="24"/>
                <w:u w:val="single"/>
                <w:lang w:val="pl-PL"/>
              </w:rPr>
              <w:t>Nekretnine</w:t>
            </w:r>
          </w:p>
          <w:p w:rsidRDefault="00906A94" w:rsidP="00BA331B" w:rsidR="00906A94" w:rsidRPr="0037704F">
            <w:pPr>
              <w:pStyle w:val="Tijeloteksta2"/>
              <w:tabs>
                <w:tab w:pos="6150" w:val="left"/>
              </w:tabs>
              <w:spacing w:lineRule="auto" w:line="276"/>
              <w:ind w:right="397"/>
              <w:jc w:val="both"/>
              <w:rPr>
                <w:rFonts w:cs="Arial" w:hAnsi="Arial" w:ascii="Arial"/>
                <w:b/>
                <w:color w:val="000000"/>
                <w:sz w:val="24"/>
                <w:szCs w:val="24"/>
                <w:u w:val="single"/>
                <w:lang w:val="pl-PL"/>
              </w:rPr>
            </w:pPr>
          </w:p>
          <w:p w:rsidRDefault="003F0F62" w:rsidP="003028BD" w:rsidR="003F0F62" w:rsidRPr="003F0F62">
            <w:pPr>
              <w:pStyle w:val="Bezproreda"/>
              <w:spacing w:lineRule="auto" w:line="276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1. </w:t>
            </w:r>
            <w:r w:rsidRPr="003F0F62">
              <w:rPr>
                <w:rFonts w:cs="Arial" w:hAnsi="Arial" w:ascii="Arial"/>
              </w:rPr>
              <w:t>Nekretnina je upisana u zemljišne knjige zk ul.13950, poduložak broj 2, Etažno vlasništvo, k.o. Varaždin (u osnivanju), čestica br.1686, Stambena zgrada Mali plac 1/A  od 582 m2.</w:t>
            </w:r>
          </w:p>
          <w:p w:rsidRDefault="00340B1D" w:rsidP="003028BD" w:rsidR="00340B1D">
            <w:pPr>
              <w:spacing w:lineRule="auto" w:line="276"/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2. ETAŽA: 0/0</w:t>
            </w:r>
          </w:p>
          <w:p w:rsidRDefault="003F0F62" w:rsidP="003028BD" w:rsidR="003F0F62" w:rsidRPr="003F0F62">
            <w:pPr>
              <w:spacing w:lineRule="auto" w:line="276"/>
              <w:jc w:val="both"/>
              <w:rPr>
                <w:rFonts w:cs="Arial" w:hAnsi="Arial" w:ascii="Arial"/>
                <w:szCs w:val="22"/>
              </w:rPr>
            </w:pPr>
            <w:r w:rsidRPr="003F0F62">
              <w:rPr>
                <w:rFonts w:cs="Arial" w:hAnsi="Arial" w:ascii="Arial"/>
                <w:sz w:val="22"/>
                <w:szCs w:val="22"/>
              </w:rPr>
              <w:t>1.ETAŽA</w:t>
            </w:r>
            <w:r w:rsidR="00340B1D">
              <w:rPr>
                <w:rFonts w:cs="Arial" w:hAnsi="Arial" w:ascii="Arial"/>
                <w:sz w:val="22"/>
                <w:szCs w:val="22"/>
              </w:rPr>
              <w:t xml:space="preserve"> </w:t>
            </w:r>
            <w:r w:rsidRPr="003F0F62">
              <w:rPr>
                <w:rFonts w:cs="Arial" w:hAnsi="Arial" w:ascii="Arial"/>
                <w:sz w:val="22"/>
                <w:szCs w:val="22"/>
              </w:rPr>
              <w:t xml:space="preserve"> II – koja se sastoji od prostorija u podrumu,</w:t>
            </w:r>
            <w:r w:rsidR="0011088E">
              <w:rPr>
                <w:rFonts w:cs="Arial" w:hAnsi="Arial" w:ascii="Arial"/>
                <w:sz w:val="22"/>
                <w:szCs w:val="22"/>
              </w:rPr>
              <w:t xml:space="preserve"> </w:t>
            </w:r>
            <w:r w:rsidRPr="003F0F62">
              <w:rPr>
                <w:rFonts w:cs="Arial" w:hAnsi="Arial" w:ascii="Arial"/>
                <w:sz w:val="22"/>
                <w:szCs w:val="22"/>
              </w:rPr>
              <w:t xml:space="preserve">prizemlju i katu: radiona </w:t>
            </w:r>
            <w:r w:rsidR="0011088E">
              <w:rPr>
                <w:rFonts w:cs="Arial" w:hAnsi="Arial" w:ascii="Arial"/>
                <w:sz w:val="22"/>
                <w:szCs w:val="22"/>
              </w:rPr>
              <w:t>I</w:t>
            </w:r>
            <w:r w:rsidRPr="003F0F62">
              <w:rPr>
                <w:rFonts w:cs="Arial" w:hAnsi="Arial" w:ascii="Arial"/>
                <w:sz w:val="22"/>
                <w:szCs w:val="22"/>
              </w:rPr>
              <w:t xml:space="preserve"> sa 73,20 m2, radiona II sa 18,95 m2, sanitarni čvor sa 3,10 m2, prodajni prostor sa 85,05 m2, prostorija sa 16,10 m2, stubište I sa 2,90 m2, stubište II sa 5,00 m2, čajna kuhinja sa</w:t>
            </w:r>
            <w:r w:rsidR="00DF4B7F">
              <w:rPr>
                <w:rFonts w:cs="Arial" w:hAnsi="Arial" w:ascii="Arial"/>
                <w:sz w:val="22"/>
                <w:szCs w:val="22"/>
              </w:rPr>
              <w:t xml:space="preserve"> </w:t>
            </w:r>
            <w:r w:rsidRPr="003F0F62">
              <w:rPr>
                <w:rFonts w:cs="Arial" w:hAnsi="Arial" w:ascii="Arial"/>
                <w:sz w:val="22"/>
                <w:szCs w:val="22"/>
              </w:rPr>
              <w:t>2,95 m2, kancelarija I sa 12,65 m2, kancelarija II sa 19,90 m2, terasa sa 10,30 m2, hodnik</w:t>
            </w:r>
            <w:r w:rsidR="00854147">
              <w:rPr>
                <w:rFonts w:cs="Arial" w:hAnsi="Arial" w:ascii="Arial"/>
                <w:sz w:val="22"/>
                <w:szCs w:val="22"/>
              </w:rPr>
              <w:t xml:space="preserve"> </w:t>
            </w:r>
            <w:r w:rsidRPr="003F0F62">
              <w:rPr>
                <w:rFonts w:cs="Arial" w:hAnsi="Arial" w:ascii="Arial"/>
                <w:sz w:val="22"/>
                <w:szCs w:val="22"/>
              </w:rPr>
              <w:t>sa 4,90 m2, sanitarni čvor II sa</w:t>
            </w:r>
            <w:r w:rsidR="00DF4B7F">
              <w:rPr>
                <w:rFonts w:cs="Arial" w:hAnsi="Arial" w:ascii="Arial"/>
                <w:sz w:val="22"/>
                <w:szCs w:val="22"/>
              </w:rPr>
              <w:t xml:space="preserve"> </w:t>
            </w:r>
            <w:r w:rsidRPr="003F0F62">
              <w:rPr>
                <w:rFonts w:cs="Arial" w:hAnsi="Arial" w:ascii="Arial"/>
                <w:sz w:val="22"/>
                <w:szCs w:val="22"/>
              </w:rPr>
              <w:t xml:space="preserve">4,40 m2, kancelarija III sa 21,60 m2 i garderoba sa 10,45 m2, sveukupne površine 291,45 m2. </w:t>
            </w:r>
          </w:p>
          <w:p w:rsidRDefault="003E0203" w:rsidP="003028BD" w:rsidR="003E0203">
            <w:pPr>
              <w:pStyle w:val="Tijeloteksta2"/>
              <w:tabs>
                <w:tab w:pos="6150" w:val="left"/>
              </w:tabs>
              <w:spacing w:lineRule="auto" w:line="276"/>
              <w:ind w:right="397"/>
              <w:jc w:val="both"/>
              <w:rPr>
                <w:rFonts w:cs="Arial" w:hAnsi="Arial" w:ascii="Arial"/>
                <w:szCs w:val="22"/>
              </w:rPr>
            </w:pPr>
          </w:p>
          <w:p w:rsidRDefault="00362C50" w:rsidP="00BA331B" w:rsidR="00362C50" w:rsidRPr="0037704F">
            <w:pPr>
              <w:pStyle w:val="Tijeloteksta2"/>
              <w:tabs>
                <w:tab w:pos="6150" w:val="left"/>
              </w:tabs>
              <w:spacing w:lineRule="auto" w:line="276"/>
              <w:ind w:right="397"/>
              <w:jc w:val="both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  <w:p w:rsidRDefault="003E0203" w:rsidP="00BA331B" w:rsidR="003E0203">
            <w:pPr>
              <w:pStyle w:val="Tijeloteksta2"/>
              <w:tabs>
                <w:tab w:pos="6150" w:val="left"/>
              </w:tabs>
              <w:spacing w:lineRule="auto" w:line="276"/>
              <w:ind w:right="397"/>
              <w:jc w:val="both"/>
              <w:rPr>
                <w:rFonts w:cs="Arial" w:hAnsi="Arial" w:ascii="Arial"/>
                <w:b/>
                <w:color w:val="000000"/>
                <w:sz w:val="24"/>
                <w:szCs w:val="24"/>
                <w:u w:val="single"/>
              </w:rPr>
            </w:pPr>
            <w:r w:rsidRPr="0037704F">
              <w:rPr>
                <w:rFonts w:cs="Arial" w:hAnsi="Arial" w:ascii="Arial"/>
                <w:b/>
                <w:color w:val="000000"/>
                <w:sz w:val="24"/>
                <w:szCs w:val="24"/>
                <w:u w:val="single"/>
              </w:rPr>
              <w:t>Pokretnine</w:t>
            </w:r>
          </w:p>
          <w:p w:rsidRDefault="00906A94" w:rsidP="00BA331B" w:rsidR="00906A94" w:rsidRPr="0037704F">
            <w:pPr>
              <w:pStyle w:val="Tijeloteksta2"/>
              <w:tabs>
                <w:tab w:pos="6150" w:val="left"/>
              </w:tabs>
              <w:spacing w:lineRule="auto" w:line="276"/>
              <w:ind w:right="397"/>
              <w:jc w:val="both"/>
              <w:rPr>
                <w:rFonts w:cs="Arial" w:hAnsi="Arial" w:ascii="Arial"/>
                <w:b/>
                <w:color w:val="000000"/>
                <w:sz w:val="24"/>
                <w:szCs w:val="24"/>
                <w:u w:val="single"/>
              </w:rPr>
            </w:pPr>
          </w:p>
          <w:p w:rsidRDefault="009023C8" w:rsidP="00DF4B7F" w:rsidR="003E0203">
            <w:pPr>
              <w:pStyle w:val="Tijeloteksta2"/>
              <w:tabs>
                <w:tab w:pos="6150" w:val="left"/>
              </w:tabs>
              <w:spacing w:lineRule="auto" w:line="276"/>
              <w:ind w:right="397"/>
              <w:jc w:val="both"/>
              <w:rPr>
                <w:rFonts w:cs="Arial" w:hAnsi="Arial" w:ascii="Arial"/>
                <w:color w:val="000000"/>
                <w:szCs w:val="22"/>
              </w:rPr>
            </w:pPr>
            <w:r w:rsidRPr="00BD49B7">
              <w:rPr>
                <w:rFonts w:cs="Arial" w:hAnsi="Arial" w:ascii="Arial"/>
                <w:color w:val="000000"/>
                <w:szCs w:val="22"/>
              </w:rPr>
              <w:t>Društvo nema pokret</w:t>
            </w:r>
            <w:r w:rsidR="00B41111" w:rsidRPr="00BD49B7">
              <w:rPr>
                <w:rFonts w:cs="Arial" w:hAnsi="Arial" w:ascii="Arial"/>
                <w:color w:val="000000"/>
                <w:szCs w:val="22"/>
              </w:rPr>
              <w:t>n</w:t>
            </w:r>
            <w:r w:rsidRPr="00BD49B7">
              <w:rPr>
                <w:rFonts w:cs="Arial" w:hAnsi="Arial" w:ascii="Arial"/>
                <w:color w:val="000000"/>
                <w:szCs w:val="22"/>
              </w:rPr>
              <w:t>ina, iste nisu evidentne u poslovnim knjigama</w:t>
            </w:r>
            <w:r w:rsidR="00340B1D">
              <w:rPr>
                <w:rFonts w:cs="Arial" w:hAnsi="Arial" w:ascii="Arial"/>
                <w:color w:val="000000"/>
                <w:szCs w:val="22"/>
              </w:rPr>
              <w:t xml:space="preserve"> </w:t>
            </w:r>
            <w:r w:rsidR="00903DC8" w:rsidRPr="00BD49B7">
              <w:rPr>
                <w:rFonts w:cs="Arial" w:hAnsi="Arial" w:ascii="Arial"/>
                <w:color w:val="000000"/>
                <w:szCs w:val="22"/>
              </w:rPr>
              <w:t>stečajnog dužnika</w:t>
            </w:r>
            <w:r w:rsidR="00702AD7">
              <w:rPr>
                <w:rFonts w:cs="Arial" w:hAnsi="Arial" w:ascii="Arial"/>
                <w:color w:val="000000"/>
                <w:szCs w:val="22"/>
              </w:rPr>
              <w:t>,</w:t>
            </w:r>
            <w:r w:rsidR="00044426">
              <w:rPr>
                <w:rFonts w:cs="Arial" w:hAnsi="Arial" w:ascii="Arial"/>
                <w:color w:val="000000"/>
                <w:szCs w:val="22"/>
              </w:rPr>
              <w:t xml:space="preserve"> </w:t>
            </w:r>
            <w:r w:rsidRPr="00BD49B7">
              <w:rPr>
                <w:rFonts w:cs="Arial" w:hAnsi="Arial" w:ascii="Arial"/>
                <w:color w:val="000000"/>
                <w:szCs w:val="22"/>
              </w:rPr>
              <w:t xml:space="preserve">a nisu utvrđene ni očevidom </w:t>
            </w:r>
            <w:r w:rsidR="00903DC8" w:rsidRPr="00BD49B7">
              <w:rPr>
                <w:rFonts w:cs="Arial" w:hAnsi="Arial" w:ascii="Arial"/>
                <w:color w:val="000000"/>
                <w:szCs w:val="22"/>
              </w:rPr>
              <w:t>kod pregleda poslovnog objekta.</w:t>
            </w:r>
          </w:p>
          <w:p w:rsidRDefault="00BD49B7" w:rsidP="00DF4B7F" w:rsidR="00BD49B7" w:rsidRPr="00BD49B7">
            <w:pPr>
              <w:pStyle w:val="Tijeloteksta2"/>
              <w:tabs>
                <w:tab w:pos="6150" w:val="left"/>
              </w:tabs>
              <w:spacing w:lineRule="auto" w:line="276"/>
              <w:ind w:right="397"/>
              <w:jc w:val="both"/>
              <w:rPr>
                <w:rFonts w:cs="Arial" w:hAnsi="Arial" w:ascii="Arial"/>
                <w:color w:val="000000"/>
                <w:szCs w:val="22"/>
              </w:rPr>
            </w:pPr>
          </w:p>
          <w:p w:rsidRDefault="00A5220F" w:rsidP="00BA331B" w:rsidR="00A5220F" w:rsidRPr="00BD49B7">
            <w:pPr>
              <w:pStyle w:val="Standard"/>
              <w:spacing w:after="0"/>
              <w:ind w:right="397"/>
              <w:jc w:val="both"/>
              <w:rPr>
                <w:rFonts w:cs="Arial" w:hAnsi="Arial" w:ascii="Arial"/>
                <w:b/>
                <w:sz w:val="22"/>
                <w:szCs w:val="22"/>
              </w:rPr>
            </w:pPr>
          </w:p>
          <w:p w:rsidRDefault="00F1583D" w:rsidP="00BA331B" w:rsidR="00251E25" w:rsidRPr="00BD49B7">
            <w:pPr>
              <w:spacing w:lineRule="auto" w:line="276"/>
              <w:ind w:right="397"/>
              <w:jc w:val="both"/>
              <w:rPr>
                <w:rStyle w:val="Zadanifontodlomka1"/>
                <w:rFonts w:cs="Arial" w:hAnsi="Arial" w:ascii="Arial"/>
                <w:b/>
                <w:szCs w:val="22"/>
              </w:rPr>
            </w:pPr>
            <w:r w:rsidRPr="00BD49B7">
              <w:rPr>
                <w:rStyle w:val="Zadanifontodlomka1"/>
                <w:rFonts w:cs="Arial" w:hAnsi="Arial" w:ascii="Arial"/>
                <w:iCs/>
                <w:sz w:val="22"/>
                <w:szCs w:val="22"/>
              </w:rPr>
              <w:t>U cilju izrade početne stečajne bilance, pregleda imovine i obveza</w:t>
            </w:r>
            <w:r w:rsidR="009665C3" w:rsidRPr="00BD49B7">
              <w:rPr>
                <w:rStyle w:val="Zadanifontodlomka1"/>
                <w:rFonts w:cs="Arial" w:hAnsi="Arial" w:ascii="Arial"/>
                <w:iCs/>
                <w:sz w:val="22"/>
                <w:szCs w:val="22"/>
              </w:rPr>
              <w:t xml:space="preserve"> stečajnog dužnika sukladno odredbama</w:t>
            </w:r>
            <w:r w:rsidRPr="00BD49B7">
              <w:rPr>
                <w:rStyle w:val="Zadanifontodlomka1"/>
                <w:rFonts w:cs="Arial" w:hAnsi="Arial" w:ascii="Arial"/>
                <w:iCs/>
                <w:sz w:val="22"/>
                <w:szCs w:val="22"/>
              </w:rPr>
              <w:t xml:space="preserve"> Stečajnog zakona, zatražena je te</w:t>
            </w:r>
            <w:r w:rsidR="00340B1D">
              <w:rPr>
                <w:rStyle w:val="Zadanifontodlomka1"/>
                <w:rFonts w:cs="Arial" w:hAnsi="Arial" w:ascii="Arial"/>
                <w:iCs/>
                <w:sz w:val="22"/>
                <w:szCs w:val="22"/>
              </w:rPr>
              <w:t xml:space="preserve"> </w:t>
            </w:r>
            <w:r w:rsidRPr="00BD49B7">
              <w:rPr>
                <w:rStyle w:val="Zadanifontodlomka1"/>
                <w:rFonts w:cs="Arial" w:hAnsi="Arial" w:ascii="Arial"/>
                <w:sz w:val="22"/>
                <w:szCs w:val="22"/>
              </w:rPr>
              <w:t>dostavljena slijedeća dokumentacija</w:t>
            </w:r>
            <w:r w:rsidR="00B41111" w:rsidRPr="00BD49B7">
              <w:rPr>
                <w:rStyle w:val="Zadanifontodlomka1"/>
                <w:rFonts w:cs="Arial" w:hAnsi="Arial" w:ascii="Arial"/>
                <w:sz w:val="22"/>
                <w:szCs w:val="22"/>
              </w:rPr>
              <w:t xml:space="preserve"> stečajnog dužnika</w:t>
            </w:r>
            <w:r w:rsidRPr="00BD49B7">
              <w:rPr>
                <w:rStyle w:val="Zadanifontodlomka1"/>
                <w:rFonts w:cs="Arial" w:hAnsi="Arial" w:ascii="Arial"/>
                <w:b/>
                <w:sz w:val="22"/>
                <w:szCs w:val="22"/>
              </w:rPr>
              <w:t>:</w:t>
            </w:r>
          </w:p>
          <w:p w:rsidRDefault="00D155A7" w:rsidP="00BA331B" w:rsidR="00D155A7" w:rsidRPr="00BD49B7">
            <w:pPr>
              <w:spacing w:lineRule="auto" w:line="276"/>
              <w:ind w:right="397"/>
              <w:rPr>
                <w:rStyle w:val="Zadanifontodlomka1"/>
                <w:rFonts w:cs="Arial" w:hAnsi="Arial" w:ascii="Arial"/>
                <w:b/>
                <w:szCs w:val="22"/>
              </w:rPr>
            </w:pPr>
          </w:p>
          <w:p w:rsidRDefault="00DF7D59" w:rsidP="00BA331B" w:rsidR="00DF7D59" w:rsidRPr="00BD49B7">
            <w:pPr>
              <w:spacing w:lineRule="auto" w:line="276"/>
              <w:ind w:right="397"/>
              <w:jc w:val="both"/>
              <w:rPr>
                <w:rFonts w:cs="Arial" w:hAnsi="Arial" w:ascii="Arial"/>
                <w:szCs w:val="22"/>
              </w:rPr>
            </w:pPr>
          </w:p>
          <w:p w:rsidRDefault="00C955B4" w:rsidP="00BA331B" w:rsidR="00F1583D" w:rsidRPr="00BD49B7">
            <w:pPr>
              <w:pStyle w:val="Odlomakpopisa2"/>
              <w:numPr>
                <w:ilvl w:val="0"/>
                <w:numId w:val="10"/>
              </w:numPr>
              <w:spacing w:after="0"/>
              <w:ind w:right="397"/>
              <w:jc w:val="both"/>
              <w:rPr>
                <w:rFonts w:cs="Arial" w:hAnsi="Arial" w:ascii="Arial"/>
                <w:sz w:val="22"/>
                <w:szCs w:val="22"/>
              </w:rPr>
            </w:pPr>
            <w:r w:rsidRPr="00BD49B7">
              <w:rPr>
                <w:rFonts w:cs="Arial" w:hAnsi="Arial" w:ascii="Arial"/>
                <w:sz w:val="22"/>
                <w:szCs w:val="22"/>
              </w:rPr>
              <w:t>Bruto bilanca za 2016</w:t>
            </w:r>
            <w:r w:rsidR="003B1DC4" w:rsidRPr="00BD49B7">
              <w:rPr>
                <w:rFonts w:cs="Arial" w:hAnsi="Arial" w:ascii="Arial"/>
                <w:sz w:val="22"/>
                <w:szCs w:val="22"/>
              </w:rPr>
              <w:t>.</w:t>
            </w:r>
            <w:r w:rsidR="00702AD7">
              <w:rPr>
                <w:rFonts w:cs="Arial" w:hAnsi="Arial" w:ascii="Arial"/>
                <w:sz w:val="22"/>
                <w:szCs w:val="22"/>
              </w:rPr>
              <w:t xml:space="preserve"> </w:t>
            </w:r>
            <w:r w:rsidR="00832473" w:rsidRPr="00BD49B7">
              <w:rPr>
                <w:rFonts w:cs="Arial" w:hAnsi="Arial" w:ascii="Arial"/>
                <w:sz w:val="22"/>
                <w:szCs w:val="22"/>
              </w:rPr>
              <w:t>g</w:t>
            </w:r>
            <w:r w:rsidR="002A7FCB">
              <w:rPr>
                <w:rFonts w:cs="Arial" w:hAnsi="Arial" w:ascii="Arial"/>
                <w:sz w:val="22"/>
                <w:szCs w:val="22"/>
              </w:rPr>
              <w:t>odinu</w:t>
            </w:r>
            <w:r w:rsidR="00702AD7">
              <w:rPr>
                <w:rFonts w:cs="Arial" w:hAnsi="Arial" w:ascii="Arial"/>
                <w:sz w:val="22"/>
                <w:szCs w:val="22"/>
              </w:rPr>
              <w:t xml:space="preserve"> </w:t>
            </w:r>
          </w:p>
          <w:p w:rsidRDefault="00F1583D" w:rsidP="002A7FCB" w:rsidR="00BD49B7" w:rsidRPr="002A7FCB">
            <w:pPr>
              <w:pStyle w:val="Odlomakpopisa2"/>
              <w:numPr>
                <w:ilvl w:val="0"/>
                <w:numId w:val="10"/>
              </w:numPr>
              <w:spacing w:after="0"/>
              <w:ind w:right="397"/>
              <w:jc w:val="both"/>
              <w:rPr>
                <w:rFonts w:cs="Arial" w:hAnsi="Arial" w:ascii="Arial"/>
                <w:sz w:val="22"/>
                <w:szCs w:val="22"/>
              </w:rPr>
            </w:pPr>
            <w:r w:rsidRPr="00BD49B7">
              <w:rPr>
                <w:rFonts w:cs="Arial" w:hAnsi="Arial" w:ascii="Arial"/>
                <w:sz w:val="22"/>
                <w:szCs w:val="22"/>
              </w:rPr>
              <w:t>Godišnji financijski izvještaji p</w:t>
            </w:r>
            <w:r w:rsidR="002A7FCB">
              <w:rPr>
                <w:rFonts w:cs="Arial" w:hAnsi="Arial" w:ascii="Arial"/>
                <w:sz w:val="22"/>
                <w:szCs w:val="22"/>
              </w:rPr>
              <w:t xml:space="preserve">oduzetnika/Gfi-pod za </w:t>
            </w:r>
            <w:r w:rsidR="00857651" w:rsidRPr="00BD49B7">
              <w:rPr>
                <w:rFonts w:cs="Arial" w:hAnsi="Arial" w:ascii="Arial"/>
                <w:sz w:val="22"/>
                <w:szCs w:val="22"/>
              </w:rPr>
              <w:t>2016</w:t>
            </w:r>
            <w:r w:rsidR="00145609" w:rsidRPr="00BD49B7">
              <w:rPr>
                <w:rFonts w:cs="Arial" w:hAnsi="Arial" w:ascii="Arial"/>
                <w:sz w:val="22"/>
                <w:szCs w:val="22"/>
              </w:rPr>
              <w:t>.</w:t>
            </w:r>
            <w:r w:rsidR="00DF4B7F">
              <w:rPr>
                <w:rFonts w:cs="Arial" w:hAnsi="Arial" w:ascii="Arial"/>
                <w:sz w:val="22"/>
                <w:szCs w:val="22"/>
              </w:rPr>
              <w:t xml:space="preserve"> </w:t>
            </w:r>
            <w:r w:rsidR="00857651" w:rsidRPr="00BD49B7">
              <w:rPr>
                <w:rFonts w:cs="Arial" w:hAnsi="Arial" w:ascii="Arial"/>
                <w:sz w:val="22"/>
                <w:szCs w:val="22"/>
              </w:rPr>
              <w:t>g</w:t>
            </w:r>
            <w:r w:rsidR="00DF7D59" w:rsidRPr="00BD49B7">
              <w:rPr>
                <w:rFonts w:cs="Arial" w:hAnsi="Arial" w:ascii="Arial"/>
                <w:sz w:val="22"/>
                <w:szCs w:val="22"/>
              </w:rPr>
              <w:t>odinu</w:t>
            </w:r>
          </w:p>
          <w:p w:rsidRDefault="0086231A" w:rsidP="0086231A" w:rsidR="0086231A" w:rsidRPr="00AA4EE2">
            <w:pPr>
              <w:pStyle w:val="Odlomakpopisa2"/>
              <w:numPr>
                <w:ilvl w:val="0"/>
                <w:numId w:val="32"/>
              </w:numPr>
              <w:spacing w:lineRule="auto" w:line="240" w:after="0"/>
              <w:jc w:val="both"/>
              <w:rPr>
                <w:rFonts w:cs="Arial" w:hAnsi="Arial" w:ascii="Arial"/>
                <w:sz w:val="22"/>
                <w:szCs w:val="22"/>
              </w:rPr>
            </w:pPr>
            <w:r w:rsidRPr="00AA4EE2">
              <w:rPr>
                <w:rFonts w:cs="Arial" w:hAnsi="Arial" w:ascii="Arial"/>
                <w:sz w:val="22"/>
                <w:szCs w:val="22"/>
              </w:rPr>
              <w:t>In</w:t>
            </w:r>
            <w:r w:rsidR="002A7FCB" w:rsidRPr="00AA4EE2">
              <w:rPr>
                <w:rFonts w:cs="Arial" w:hAnsi="Arial" w:ascii="Arial"/>
                <w:sz w:val="22"/>
                <w:szCs w:val="22"/>
              </w:rPr>
              <w:t>venturni popis imovine-nekretnine na dan 10.04</w:t>
            </w:r>
            <w:r w:rsidRPr="00AA4EE2">
              <w:rPr>
                <w:rFonts w:cs="Arial" w:hAnsi="Arial" w:ascii="Arial"/>
                <w:sz w:val="22"/>
                <w:szCs w:val="22"/>
              </w:rPr>
              <w:t>.2017</w:t>
            </w:r>
            <w:r w:rsidR="00DF4B7F">
              <w:rPr>
                <w:rFonts w:cs="Arial" w:hAnsi="Arial" w:ascii="Arial"/>
                <w:sz w:val="22"/>
                <w:szCs w:val="22"/>
              </w:rPr>
              <w:t>. godinu</w:t>
            </w:r>
          </w:p>
          <w:p w:rsidRDefault="00BD49B7" w:rsidP="00BD49B7" w:rsidR="00BD49B7">
            <w:pPr>
              <w:pStyle w:val="Odlomakpopisa2"/>
              <w:spacing w:after="0"/>
              <w:ind w:right="397"/>
              <w:jc w:val="both"/>
              <w:rPr>
                <w:rFonts w:cs="Arial" w:hAnsi="Arial" w:ascii="Arial"/>
                <w:sz w:val="22"/>
                <w:szCs w:val="22"/>
              </w:rPr>
            </w:pPr>
          </w:p>
          <w:p w:rsidRDefault="00F1583D" w:rsidP="00BA331B" w:rsidR="00F1583D" w:rsidRPr="00BD49B7">
            <w:pPr>
              <w:pStyle w:val="Odlomakpopisa2"/>
              <w:spacing w:after="0"/>
              <w:ind w:right="397" w:left="0"/>
              <w:jc w:val="both"/>
              <w:rPr>
                <w:rFonts w:cs="Arial" w:hAnsi="Arial" w:ascii="Arial"/>
                <w:sz w:val="22"/>
                <w:szCs w:val="22"/>
              </w:rPr>
            </w:pPr>
          </w:p>
          <w:p w:rsidRDefault="00F1583D" w:rsidP="00BA331B" w:rsidR="00145609" w:rsidRPr="00BD49B7">
            <w:pPr>
              <w:spacing w:lineRule="auto" w:line="276"/>
              <w:ind w:right="397"/>
              <w:jc w:val="both"/>
              <w:rPr>
                <w:rStyle w:val="Zadanifontodlomka1"/>
                <w:rFonts w:cs="Arial" w:hAnsi="Arial" w:ascii="Arial"/>
                <w:szCs w:val="22"/>
              </w:rPr>
            </w:pPr>
            <w:r w:rsidRPr="00BD49B7">
              <w:rPr>
                <w:rStyle w:val="Zadanifontodlomka1"/>
                <w:rFonts w:cs="Arial" w:hAnsi="Arial" w:ascii="Arial"/>
                <w:sz w:val="22"/>
                <w:szCs w:val="22"/>
              </w:rPr>
              <w:t>Po izvršenoj analizi knjigovodstveno evidenti</w:t>
            </w:r>
            <w:r w:rsidR="00C91EC7" w:rsidRPr="00BD49B7">
              <w:rPr>
                <w:rStyle w:val="Zadanifontodlomka1"/>
                <w:rFonts w:cs="Arial" w:hAnsi="Arial" w:ascii="Arial"/>
                <w:sz w:val="22"/>
                <w:szCs w:val="22"/>
              </w:rPr>
              <w:t xml:space="preserve">ranog stanja imovine i obveza, </w:t>
            </w:r>
            <w:r w:rsidRPr="00BD49B7">
              <w:rPr>
                <w:rStyle w:val="Zadanifontodlomka1"/>
                <w:rFonts w:cs="Arial" w:hAnsi="Arial" w:ascii="Arial"/>
                <w:sz w:val="22"/>
                <w:szCs w:val="22"/>
              </w:rPr>
              <w:t>prijavljenih tražbina vjerovnika stečajnog dužnika, izvršene procjene</w:t>
            </w:r>
            <w:r w:rsidR="00DF4B7F">
              <w:rPr>
                <w:rStyle w:val="Zadanifontodlomka1"/>
                <w:rFonts w:cs="Arial" w:hAnsi="Arial" w:ascii="Arial"/>
                <w:sz w:val="22"/>
                <w:szCs w:val="22"/>
              </w:rPr>
              <w:t>,</w:t>
            </w:r>
            <w:r w:rsidRPr="00BD49B7">
              <w:rPr>
                <w:rStyle w:val="Zadanifontodlomka1"/>
                <w:rFonts w:cs="Arial" w:hAnsi="Arial" w:ascii="Arial"/>
                <w:sz w:val="22"/>
                <w:szCs w:val="22"/>
              </w:rPr>
              <w:t xml:space="preserve"> mogućnosti naplate potraživanja</w:t>
            </w:r>
            <w:r w:rsidR="009665C3" w:rsidRPr="00BD49B7">
              <w:rPr>
                <w:rStyle w:val="Zadanifontodlomka1"/>
                <w:rFonts w:cs="Arial" w:hAnsi="Arial" w:ascii="Arial"/>
                <w:sz w:val="22"/>
                <w:szCs w:val="22"/>
              </w:rPr>
              <w:t>, izrađena je</w:t>
            </w:r>
            <w:r w:rsidR="00832473" w:rsidRPr="00BD49B7">
              <w:rPr>
                <w:rStyle w:val="Zadanifontodlomka1"/>
                <w:rFonts w:cs="Arial" w:hAnsi="Arial" w:ascii="Arial"/>
                <w:sz w:val="22"/>
                <w:szCs w:val="22"/>
              </w:rPr>
              <w:t>,</w:t>
            </w:r>
            <w:r w:rsidR="009665C3" w:rsidRPr="00BD49B7">
              <w:rPr>
                <w:rStyle w:val="Zadanifontodlomka1"/>
                <w:rFonts w:cs="Arial" w:hAnsi="Arial" w:ascii="Arial"/>
                <w:sz w:val="22"/>
                <w:szCs w:val="22"/>
              </w:rPr>
              <w:t xml:space="preserve"> sukladno </w:t>
            </w:r>
            <w:r w:rsidR="00DB1913" w:rsidRPr="00BD49B7">
              <w:rPr>
                <w:rStyle w:val="Zadanifontodlomka1"/>
                <w:rFonts w:cs="Arial" w:hAnsi="Arial" w:ascii="Arial"/>
                <w:sz w:val="22"/>
                <w:szCs w:val="22"/>
              </w:rPr>
              <w:t>Č</w:t>
            </w:r>
            <w:r w:rsidR="009665C3" w:rsidRPr="00BD49B7">
              <w:rPr>
                <w:rStyle w:val="Zadanifontodlomka1"/>
                <w:rFonts w:cs="Arial" w:hAnsi="Arial" w:ascii="Arial"/>
                <w:sz w:val="22"/>
                <w:szCs w:val="22"/>
              </w:rPr>
              <w:t>lanku 2</w:t>
            </w:r>
            <w:r w:rsidRPr="00BD49B7">
              <w:rPr>
                <w:rStyle w:val="Zadanifontodlomka1"/>
                <w:rFonts w:cs="Arial" w:hAnsi="Arial" w:ascii="Arial"/>
                <w:sz w:val="22"/>
                <w:szCs w:val="22"/>
              </w:rPr>
              <w:t>2</w:t>
            </w:r>
            <w:r w:rsidR="009665C3" w:rsidRPr="00BD49B7">
              <w:rPr>
                <w:rStyle w:val="Zadanifontodlomka1"/>
                <w:rFonts w:cs="Arial" w:hAnsi="Arial" w:ascii="Arial"/>
                <w:sz w:val="22"/>
                <w:szCs w:val="22"/>
              </w:rPr>
              <w:t>3</w:t>
            </w:r>
            <w:r w:rsidRPr="00BD49B7">
              <w:rPr>
                <w:rStyle w:val="Zadanifontodlomka1"/>
                <w:rFonts w:cs="Arial" w:hAnsi="Arial" w:ascii="Arial"/>
                <w:sz w:val="22"/>
                <w:szCs w:val="22"/>
              </w:rPr>
              <w:t>. Stečajnog zakona</w:t>
            </w:r>
            <w:r w:rsidR="00832473" w:rsidRPr="00BD49B7">
              <w:rPr>
                <w:rStyle w:val="Zadanifontodlomka1"/>
                <w:rFonts w:cs="Arial" w:hAnsi="Arial" w:ascii="Arial"/>
                <w:sz w:val="22"/>
                <w:szCs w:val="22"/>
              </w:rPr>
              <w:t>,</w:t>
            </w:r>
            <w:r w:rsidRPr="00BD49B7">
              <w:rPr>
                <w:rStyle w:val="Zadanifontodlomka1"/>
                <w:rFonts w:cs="Arial" w:hAnsi="Arial" w:ascii="Arial"/>
                <w:sz w:val="22"/>
                <w:szCs w:val="22"/>
              </w:rPr>
              <w:t xml:space="preserve"> početna st</w:t>
            </w:r>
            <w:r w:rsidR="00832473" w:rsidRPr="00BD49B7">
              <w:rPr>
                <w:rStyle w:val="Zadanifontodlomka1"/>
                <w:rFonts w:cs="Arial" w:hAnsi="Arial" w:ascii="Arial"/>
                <w:sz w:val="22"/>
                <w:szCs w:val="22"/>
              </w:rPr>
              <w:t>ečajna bilanca, kako slijedi u T</w:t>
            </w:r>
            <w:r w:rsidRPr="00BD49B7">
              <w:rPr>
                <w:rStyle w:val="Zadanifontodlomka1"/>
                <w:rFonts w:cs="Arial" w:hAnsi="Arial" w:ascii="Arial"/>
                <w:sz w:val="22"/>
                <w:szCs w:val="22"/>
              </w:rPr>
              <w:t>abeli 1.</w:t>
            </w:r>
          </w:p>
          <w:p w:rsidRDefault="001313A6" w:rsidP="00BA331B" w:rsidR="001313A6">
            <w:pPr>
              <w:spacing w:lineRule="auto" w:line="276"/>
              <w:jc w:val="both"/>
              <w:rPr>
                <w:rFonts w:cs="Arial" w:hAnsi="Arial" w:ascii="Arial"/>
                <w:b/>
                <w:szCs w:val="24"/>
              </w:rPr>
            </w:pPr>
          </w:p>
          <w:p w:rsidRDefault="001313A6" w:rsidP="00BA331B" w:rsidR="001313A6">
            <w:pPr>
              <w:spacing w:lineRule="auto" w:line="276"/>
              <w:jc w:val="both"/>
              <w:rPr>
                <w:rFonts w:cs="Arial" w:hAnsi="Arial" w:ascii="Arial"/>
                <w:b/>
                <w:szCs w:val="24"/>
              </w:rPr>
            </w:pPr>
          </w:p>
          <w:p w:rsidRDefault="00DF7D59" w:rsidP="00BA331B" w:rsidR="00DF7D59">
            <w:pPr>
              <w:spacing w:lineRule="auto" w:line="276"/>
              <w:jc w:val="both"/>
              <w:rPr>
                <w:rFonts w:cs="Arial" w:hAnsi="Arial" w:ascii="Arial"/>
                <w:b/>
                <w:szCs w:val="24"/>
              </w:rPr>
            </w:pPr>
            <w:r w:rsidRPr="0037704F">
              <w:rPr>
                <w:rFonts w:cs="Arial" w:hAnsi="Arial" w:ascii="Arial"/>
                <w:b/>
                <w:szCs w:val="24"/>
              </w:rPr>
              <w:t>Tabela 1.</w:t>
            </w:r>
          </w:p>
          <w:p w:rsidRDefault="00AD6642" w:rsidP="00BA331B" w:rsidR="00134E27">
            <w:pPr>
              <w:spacing w:lineRule="auto" w:line="276"/>
              <w:rPr>
                <w:rFonts w:cs="Arial" w:hAnsi="Arial" w:ascii="Arial"/>
                <w:b/>
                <w:bCs/>
                <w:szCs w:val="24"/>
              </w:rPr>
            </w:pPr>
            <w:r>
              <w:rPr>
                <w:rFonts w:cs="Arial" w:hAnsi="Arial" w:ascii="Arial"/>
                <w:b/>
                <w:bCs/>
                <w:szCs w:val="24"/>
              </w:rPr>
              <w:t xml:space="preserve">                 </w:t>
            </w:r>
            <w:r w:rsidR="00145609" w:rsidRPr="0037704F">
              <w:rPr>
                <w:rFonts w:cs="Arial" w:hAnsi="Arial" w:ascii="Arial"/>
                <w:b/>
                <w:bCs/>
                <w:szCs w:val="24"/>
              </w:rPr>
              <w:t>IMOVINA</w:t>
            </w:r>
          </w:p>
          <w:tbl>
            <w:tblPr>
              <w:tblW w:type="dxa" w:w="9801"/>
              <w:tblLayout w:type="fixed"/>
              <w:tblLook w:val="0000" w:noVBand="0" w:noHBand="0" w:lastColumn="0" w:firstColumn="0" w:lastRow="0" w:firstRow="0"/>
            </w:tblPr>
            <w:tblGrid>
              <w:gridCol w:w="1129"/>
              <w:gridCol w:w="4100"/>
              <w:gridCol w:w="2279"/>
              <w:gridCol w:w="898"/>
              <w:gridCol w:w="1370"/>
              <w:gridCol w:w="25"/>
            </w:tblGrid>
            <w:tr w:rsidTr="00806E54" w:rsidR="00134E27" w:rsidRPr="0037704F">
              <w:trPr>
                <w:gridAfter w:val="1"/>
                <w:wAfter w:type="dxa" w:w="25"/>
                <w:trHeight w:val="780"/>
              </w:trPr>
              <w:tc>
                <w:tcPr>
                  <w:tcW w:type="dxa" w:w="1129"/>
                  <w:tcBorders>
                    <w:top w:space="0" w:sz="4" w:color="00000A" w:val="single"/>
                    <w:left w:space="0" w:sz="4" w:color="00000A" w:val="single"/>
                    <w:bottom w:space="0" w:sz="4" w:color="00000A" w:val="single"/>
                  </w:tcBorders>
                  <w:shd w:fill="F2F2F2" w:color="auto" w:val="clear"/>
                  <w:vAlign w:val="bottom"/>
                </w:tcPr>
                <w:p w:rsidRDefault="00030B0F" w:rsidP="00BA331B" w:rsidR="00134E27" w:rsidRPr="00806E54">
                  <w:pPr>
                    <w:spacing w:lineRule="auto" w:line="276"/>
                    <w:rPr>
                      <w:rFonts w:cs="Arial" w:hAnsi="Arial" w:ascii="Arial"/>
                      <w:b/>
                      <w:szCs w:val="22"/>
                    </w:rPr>
                  </w:pPr>
                  <w:r>
                    <w:rPr>
                      <w:rFonts w:cs="Arial" w:hAnsi="Arial" w:ascii="Arial"/>
                      <w:b/>
                      <w:sz w:val="22"/>
                      <w:szCs w:val="22"/>
                    </w:rPr>
                    <w:t>R</w:t>
                  </w:r>
                  <w:r w:rsidR="00145609" w:rsidRPr="00806E54">
                    <w:rPr>
                      <w:rFonts w:cs="Arial" w:hAnsi="Arial" w:ascii="Arial"/>
                      <w:b/>
                      <w:sz w:val="22"/>
                      <w:szCs w:val="22"/>
                    </w:rPr>
                    <w:t>.br.</w:t>
                  </w:r>
                </w:p>
              </w:tc>
              <w:tc>
                <w:tcPr>
                  <w:tcW w:type="dxa" w:w="4100"/>
                  <w:tcBorders>
                    <w:top w:space="0" w:sz="4" w:color="00000A" w:val="single"/>
                    <w:left w:space="0" w:sz="4" w:color="00000A" w:val="single"/>
                    <w:bottom w:space="0" w:sz="4" w:color="00000A" w:val="single"/>
                  </w:tcBorders>
                  <w:shd w:fill="F2F2F2" w:color="auto" w:val="clear"/>
                  <w:vAlign w:val="bottom"/>
                </w:tcPr>
                <w:p w:rsidRDefault="00145609" w:rsidP="00BA331B" w:rsidR="00134E27" w:rsidRPr="00806E54">
                  <w:pPr>
                    <w:spacing w:lineRule="auto" w:line="276"/>
                    <w:jc w:val="center"/>
                    <w:rPr>
                      <w:rFonts w:cs="Arial" w:hAnsi="Arial" w:ascii="Arial"/>
                      <w:b/>
                      <w:szCs w:val="22"/>
                    </w:rPr>
                  </w:pPr>
                  <w:r w:rsidRPr="00806E54">
                    <w:rPr>
                      <w:rFonts w:cs="Arial" w:hAnsi="Arial" w:ascii="Arial"/>
                      <w:b/>
                      <w:sz w:val="22"/>
                      <w:szCs w:val="22"/>
                    </w:rPr>
                    <w:t>Opis imovine</w:t>
                  </w:r>
                </w:p>
              </w:tc>
              <w:tc>
                <w:tcPr>
                  <w:tcW w:type="dxa" w:w="2279"/>
                  <w:tcBorders>
                    <w:top w:space="0" w:sz="4" w:color="00000A" w:val="single"/>
                    <w:left w:space="0" w:sz="4" w:color="00000A" w:val="single"/>
                    <w:bottom w:space="0" w:sz="4" w:color="00000A" w:val="single"/>
                  </w:tcBorders>
                  <w:shd w:fill="F2F2F2" w:color="auto" w:val="clear"/>
                  <w:vAlign w:val="bottom"/>
                </w:tcPr>
                <w:p w:rsidRDefault="00832473" w:rsidP="00BA331B" w:rsidR="00832473" w:rsidRPr="00806E54">
                  <w:pPr>
                    <w:spacing w:lineRule="auto" w:line="276"/>
                    <w:rPr>
                      <w:rFonts w:cs="Arial" w:hAnsi="Arial" w:ascii="Arial"/>
                      <w:b/>
                      <w:szCs w:val="22"/>
                    </w:rPr>
                  </w:pPr>
                </w:p>
                <w:p w:rsidRDefault="00145609" w:rsidP="00BA331B" w:rsidR="002E211C" w:rsidRPr="00806E54">
                  <w:pPr>
                    <w:spacing w:lineRule="auto" w:line="276"/>
                    <w:jc w:val="center"/>
                    <w:rPr>
                      <w:rFonts w:cs="Arial" w:hAnsi="Arial" w:ascii="Arial"/>
                      <w:b/>
                      <w:szCs w:val="22"/>
                    </w:rPr>
                  </w:pPr>
                  <w:r w:rsidRPr="00806E54">
                    <w:rPr>
                      <w:rFonts w:cs="Arial" w:hAnsi="Arial" w:ascii="Arial"/>
                      <w:b/>
                      <w:sz w:val="22"/>
                      <w:szCs w:val="22"/>
                    </w:rPr>
                    <w:t>Knjigovodstv</w:t>
                  </w:r>
                  <w:r w:rsidR="00832473" w:rsidRPr="00806E54">
                    <w:rPr>
                      <w:rFonts w:cs="Arial" w:hAnsi="Arial" w:ascii="Arial"/>
                      <w:b/>
                      <w:sz w:val="22"/>
                      <w:szCs w:val="22"/>
                    </w:rPr>
                    <w:t>e</w:t>
                  </w:r>
                  <w:r w:rsidRPr="00806E54">
                    <w:rPr>
                      <w:rFonts w:cs="Arial" w:hAnsi="Arial" w:ascii="Arial"/>
                      <w:b/>
                      <w:sz w:val="22"/>
                      <w:szCs w:val="22"/>
                    </w:rPr>
                    <w:t>na vrijedn</w:t>
                  </w:r>
                  <w:r w:rsidR="00BD3B5E">
                    <w:rPr>
                      <w:rFonts w:cs="Arial" w:hAnsi="Arial" w:ascii="Arial"/>
                      <w:b/>
                      <w:sz w:val="22"/>
                      <w:szCs w:val="22"/>
                    </w:rPr>
                    <w:t>ost po bilanci na dan 31.12.2016</w:t>
                  </w:r>
                  <w:r w:rsidR="002E211C" w:rsidRPr="00806E54">
                    <w:rPr>
                      <w:rFonts w:cs="Arial" w:hAnsi="Arial" w:ascii="Arial"/>
                      <w:b/>
                      <w:sz w:val="22"/>
                      <w:szCs w:val="22"/>
                    </w:rPr>
                    <w:t>.</w:t>
                  </w:r>
                </w:p>
                <w:p w:rsidRDefault="00134E27" w:rsidP="00BA331B" w:rsidR="00134E27" w:rsidRPr="00806E54">
                  <w:pPr>
                    <w:spacing w:lineRule="auto" w:line="276"/>
                    <w:rPr>
                      <w:rFonts w:cs="Arial" w:hAnsi="Arial" w:ascii="Arial"/>
                      <w:b/>
                      <w:szCs w:val="22"/>
                    </w:rPr>
                  </w:pPr>
                </w:p>
              </w:tc>
              <w:tc>
                <w:tcPr>
                  <w:tcW w:type="dxa" w:w="2268"/>
                  <w:gridSpan w:val="2"/>
                  <w:tcBorders>
                    <w:top w:space="0" w:sz="4" w:color="00000A" w:val="single"/>
                    <w:left w:space="0" w:sz="4" w:color="00000A" w:val="single"/>
                    <w:bottom w:space="0" w:sz="4" w:color="00000A" w:val="single"/>
                    <w:right w:space="0" w:sz="4" w:color="00000A" w:val="single"/>
                  </w:tcBorders>
                  <w:shd w:fill="F2F2F2" w:color="auto" w:val="clear"/>
                  <w:vAlign w:val="bottom"/>
                </w:tcPr>
                <w:p w:rsidRDefault="00145609" w:rsidP="00836D66" w:rsidR="00134E27">
                  <w:pPr>
                    <w:spacing w:lineRule="auto" w:line="276"/>
                    <w:jc w:val="center"/>
                    <w:rPr>
                      <w:rFonts w:cs="Arial" w:hAnsi="Arial" w:ascii="Arial"/>
                      <w:b/>
                      <w:szCs w:val="22"/>
                    </w:rPr>
                  </w:pPr>
                  <w:r w:rsidRPr="00806E54">
                    <w:rPr>
                      <w:rFonts w:cs="Arial" w:hAnsi="Arial" w:ascii="Arial"/>
                      <w:b/>
                      <w:sz w:val="22"/>
                      <w:szCs w:val="22"/>
                    </w:rPr>
                    <w:t xml:space="preserve">Vrijednost procjenjene imovine – bilanca na dan </w:t>
                  </w:r>
                  <w:r w:rsidR="00561CA8">
                    <w:rPr>
                      <w:rFonts w:cs="Arial" w:hAnsi="Arial" w:ascii="Arial"/>
                      <w:b/>
                      <w:sz w:val="22"/>
                      <w:szCs w:val="22"/>
                    </w:rPr>
                    <w:t>10.04</w:t>
                  </w:r>
                  <w:r w:rsidRPr="00806E54">
                    <w:rPr>
                      <w:rFonts w:cs="Arial" w:hAnsi="Arial" w:ascii="Arial"/>
                      <w:b/>
                      <w:sz w:val="22"/>
                      <w:szCs w:val="22"/>
                    </w:rPr>
                    <w:t>.2017.</w:t>
                  </w:r>
                </w:p>
                <w:p w:rsidRDefault="00131357" w:rsidP="00131357" w:rsidR="00131357" w:rsidRPr="00806E54">
                  <w:pPr>
                    <w:spacing w:lineRule="auto" w:line="276"/>
                    <w:rPr>
                      <w:rFonts w:cs="Arial" w:hAnsi="Arial" w:ascii="Arial"/>
                      <w:b/>
                      <w:szCs w:val="22"/>
                    </w:rPr>
                  </w:pPr>
                </w:p>
              </w:tc>
            </w:tr>
            <w:tr w:rsidTr="00806E54" w:rsidR="00134E27" w:rsidRPr="0037704F">
              <w:trPr>
                <w:gridAfter w:val="1"/>
                <w:wAfter w:type="dxa" w:w="25"/>
                <w:trHeight w:val="657"/>
              </w:trPr>
              <w:tc>
                <w:tcPr>
                  <w:tcW w:type="dxa" w:w="112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134E27" w:rsidP="00BA331B" w:rsidR="00134E27" w:rsidRPr="0037704F">
                  <w:pPr>
                    <w:spacing w:lineRule="auto" w:line="276"/>
                    <w:jc w:val="center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>1</w:t>
                  </w:r>
                  <w:r w:rsidR="00A230F4" w:rsidRPr="0037704F">
                    <w:rPr>
                      <w:rFonts w:cs="Arial" w:hAnsi="Arial" w:ascii="Arial"/>
                      <w:color w:val="000000"/>
                      <w:szCs w:val="24"/>
                    </w:rPr>
                    <w:t>.</w:t>
                  </w:r>
                </w:p>
              </w:tc>
              <w:tc>
                <w:tcPr>
                  <w:tcW w:type="dxa" w:w="4100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134E27" w:rsidP="00BA331B" w:rsidR="00134E27" w:rsidRPr="0037704F">
                  <w:pPr>
                    <w:spacing w:lineRule="auto" w:line="276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 xml:space="preserve"> Nekretnine – </w:t>
                  </w:r>
                  <w:r w:rsidR="0061336F">
                    <w:rPr>
                      <w:rFonts w:cs="Arial" w:hAnsi="Arial" w:ascii="Arial"/>
                      <w:color w:val="000000"/>
                      <w:szCs w:val="24"/>
                    </w:rPr>
                    <w:t>zemljišta</w:t>
                  </w:r>
                </w:p>
              </w:tc>
              <w:tc>
                <w:tcPr>
                  <w:tcW w:type="dxa" w:w="227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0C35EA" w:rsidP="00BA331B" w:rsidR="00134E27" w:rsidRPr="0037704F">
                  <w:pPr>
                    <w:spacing w:lineRule="auto" w:line="276"/>
                    <w:jc w:val="right"/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  <w:szCs w:val="24"/>
                    </w:rPr>
                    <w:t>0</w:t>
                  </w:r>
                  <w:r w:rsidR="00030B0F">
                    <w:rPr>
                      <w:rFonts w:cs="Arial" w:hAnsi="Arial" w:ascii="Arial"/>
                      <w:szCs w:val="24"/>
                    </w:rPr>
                    <w:t>,00</w:t>
                  </w:r>
                </w:p>
              </w:tc>
              <w:tc>
                <w:tcPr>
                  <w:tcW w:type="dxa" w:w="2268"/>
                  <w:gridSpan w:val="2"/>
                  <w:tcBorders>
                    <w:left w:space="0" w:sz="4" w:color="00000A" w:val="single"/>
                    <w:bottom w:space="0" w:sz="4" w:color="00000A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2E211C" w:rsidP="000C35EA" w:rsidR="00134E27" w:rsidRPr="0037704F">
                  <w:pPr>
                    <w:snapToGrid w:val="false"/>
                    <w:spacing w:lineRule="auto" w:line="276"/>
                    <w:jc w:val="right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szCs w:val="24"/>
                    </w:rPr>
                    <w:t>0,00</w:t>
                  </w:r>
                </w:p>
              </w:tc>
            </w:tr>
            <w:tr w:rsidTr="00806E54" w:rsidR="0061336F" w:rsidRPr="0037704F">
              <w:trPr>
                <w:gridAfter w:val="1"/>
                <w:wAfter w:type="dxa" w:w="25"/>
                <w:trHeight w:val="300"/>
              </w:trPr>
              <w:tc>
                <w:tcPr>
                  <w:tcW w:type="dxa" w:w="112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61336F" w:rsidP="00BA331B" w:rsidR="0061336F" w:rsidRPr="0037704F">
                  <w:pPr>
                    <w:spacing w:lineRule="auto" w:line="276"/>
                    <w:jc w:val="center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>2.</w:t>
                  </w:r>
                </w:p>
              </w:tc>
              <w:tc>
                <w:tcPr>
                  <w:tcW w:type="dxa" w:w="4100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DE65C9" w:rsidP="00BA331B" w:rsidR="003F3ED1">
                  <w:pPr>
                    <w:spacing w:lineRule="auto" w:line="276"/>
                    <w:rPr>
                      <w:rFonts w:cs="Arial" w:hAnsi="Arial" w:ascii="Arial"/>
                      <w:color w:val="000000"/>
                      <w:szCs w:val="24"/>
                    </w:rPr>
                  </w:pPr>
                  <w:r>
                    <w:rPr>
                      <w:rFonts w:cs="Arial" w:hAnsi="Arial" w:ascii="Arial"/>
                      <w:color w:val="000000"/>
                      <w:szCs w:val="24"/>
                    </w:rPr>
                    <w:t xml:space="preserve"> Nekretnine – građevinski o</w:t>
                  </w:r>
                  <w:r w:rsidR="0061336F" w:rsidRPr="0037704F">
                    <w:rPr>
                      <w:rFonts w:cs="Arial" w:hAnsi="Arial" w:ascii="Arial"/>
                      <w:color w:val="000000"/>
                      <w:szCs w:val="24"/>
                    </w:rPr>
                    <w:t>bjekti</w:t>
                  </w:r>
                  <w:r>
                    <w:rPr>
                      <w:rFonts w:cs="Arial" w:hAnsi="Arial" w:ascii="Arial"/>
                      <w:color w:val="000000"/>
                      <w:szCs w:val="24"/>
                    </w:rPr>
                    <w:t xml:space="preserve"> i </w:t>
                  </w:r>
                </w:p>
                <w:p w:rsidRDefault="00DE65C9" w:rsidP="00BA331B" w:rsidR="0061336F" w:rsidRPr="0037704F">
                  <w:pPr>
                    <w:spacing w:lineRule="auto" w:line="276"/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  <w:color w:val="000000"/>
                      <w:szCs w:val="24"/>
                    </w:rPr>
                    <w:t>zemljište</w:t>
                  </w:r>
                </w:p>
              </w:tc>
              <w:tc>
                <w:tcPr>
                  <w:tcW w:type="dxa" w:w="227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0C35EA" w:rsidP="000C35EA" w:rsidR="0061336F" w:rsidRPr="0037704F">
                  <w:pPr>
                    <w:spacing w:lineRule="auto" w:line="276"/>
                    <w:jc w:val="right"/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  <w:szCs w:val="24"/>
                    </w:rPr>
                    <w:t>1.274.428</w:t>
                  </w:r>
                  <w:r w:rsidR="00030B0F">
                    <w:rPr>
                      <w:rFonts w:cs="Arial" w:hAnsi="Arial" w:ascii="Arial"/>
                      <w:szCs w:val="24"/>
                    </w:rPr>
                    <w:t>,00</w:t>
                  </w:r>
                </w:p>
              </w:tc>
              <w:tc>
                <w:tcPr>
                  <w:tcW w:type="dxa" w:w="2268"/>
                  <w:gridSpan w:val="2"/>
                  <w:tcBorders>
                    <w:left w:space="0" w:sz="4" w:color="00000A" w:val="single"/>
                    <w:bottom w:space="0" w:sz="4" w:color="00000A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5F1C50" w:rsidP="00BA331B" w:rsidR="0061336F" w:rsidRPr="0037704F">
                  <w:pPr>
                    <w:spacing w:lineRule="auto" w:line="276"/>
                    <w:jc w:val="right"/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  <w:szCs w:val="24"/>
                    </w:rPr>
                    <w:t>2.426.584</w:t>
                  </w:r>
                  <w:r w:rsidR="0061336F" w:rsidRPr="0037704F">
                    <w:rPr>
                      <w:rFonts w:cs="Arial" w:hAnsi="Arial" w:ascii="Arial"/>
                      <w:szCs w:val="24"/>
                    </w:rPr>
                    <w:t>,00</w:t>
                  </w:r>
                </w:p>
              </w:tc>
            </w:tr>
            <w:tr w:rsidTr="00806E54" w:rsidR="005F1C50" w:rsidRPr="0037704F">
              <w:trPr>
                <w:gridAfter w:val="1"/>
                <w:wAfter w:type="dxa" w:w="25"/>
                <w:trHeight w:val="300"/>
              </w:trPr>
              <w:tc>
                <w:tcPr>
                  <w:tcW w:type="dxa" w:w="112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5F1C50" w:rsidP="00BA331B" w:rsidR="005F1C50" w:rsidRPr="0037704F">
                  <w:pPr>
                    <w:spacing w:lineRule="auto" w:line="276"/>
                    <w:jc w:val="center"/>
                    <w:rPr>
                      <w:rFonts w:cs="Arial" w:hAnsi="Arial" w:ascii="Arial"/>
                      <w:color w:val="000000"/>
                      <w:szCs w:val="24"/>
                    </w:rPr>
                  </w:pPr>
                  <w:r>
                    <w:rPr>
                      <w:rFonts w:cs="Arial" w:hAnsi="Arial" w:ascii="Arial"/>
                      <w:color w:val="000000"/>
                      <w:szCs w:val="24"/>
                    </w:rPr>
                    <w:t>3.</w:t>
                  </w:r>
                </w:p>
              </w:tc>
              <w:tc>
                <w:tcPr>
                  <w:tcW w:type="dxa" w:w="4100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5F1C50" w:rsidP="00FD0EBE" w:rsidR="005F1C50" w:rsidRPr="0037704F">
                  <w:pPr>
                    <w:spacing w:lineRule="auto" w:line="276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 xml:space="preserve"> Zalihe (sirovine i trg. roba)</w:t>
                  </w:r>
                </w:p>
              </w:tc>
              <w:tc>
                <w:tcPr>
                  <w:tcW w:type="dxa" w:w="227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5F1C50" w:rsidP="005F1C50" w:rsidR="005F1C50" w:rsidRPr="0037704F">
                  <w:pPr>
                    <w:spacing w:lineRule="auto" w:line="276"/>
                    <w:jc w:val="right"/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  <w:szCs w:val="24"/>
                    </w:rPr>
                    <w:t>108.301,00</w:t>
                  </w:r>
                </w:p>
              </w:tc>
              <w:tc>
                <w:tcPr>
                  <w:tcW w:type="dxa" w:w="2268"/>
                  <w:gridSpan w:val="2"/>
                  <w:tcBorders>
                    <w:left w:space="0" w:sz="4" w:color="00000A" w:val="single"/>
                    <w:bottom w:space="0" w:sz="4" w:color="00000A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5F1C50" w:rsidP="00BA331B" w:rsidR="005F1C50" w:rsidRPr="0037704F">
                  <w:pPr>
                    <w:spacing w:lineRule="auto" w:line="276"/>
                    <w:jc w:val="right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szCs w:val="24"/>
                    </w:rPr>
                    <w:t>0,00</w:t>
                  </w:r>
                </w:p>
              </w:tc>
            </w:tr>
            <w:tr w:rsidTr="00806E54" w:rsidR="005F1C50" w:rsidRPr="0037704F">
              <w:trPr>
                <w:gridAfter w:val="1"/>
                <w:wAfter w:type="dxa" w:w="25"/>
                <w:trHeight w:val="300"/>
              </w:trPr>
              <w:tc>
                <w:tcPr>
                  <w:tcW w:type="dxa" w:w="112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5F1C50" w:rsidP="00BA331B" w:rsidR="005F1C50" w:rsidRPr="0037704F">
                  <w:pPr>
                    <w:spacing w:lineRule="auto" w:line="276"/>
                    <w:jc w:val="center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>4.</w:t>
                  </w:r>
                </w:p>
              </w:tc>
              <w:tc>
                <w:tcPr>
                  <w:tcW w:type="dxa" w:w="4100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5F1C50" w:rsidP="00FD0EBE" w:rsidR="005F1C50" w:rsidRPr="0037704F">
                  <w:pPr>
                    <w:spacing w:lineRule="auto" w:line="276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 xml:space="preserve"> Potraživanja od kupaca</w:t>
                  </w:r>
                </w:p>
              </w:tc>
              <w:tc>
                <w:tcPr>
                  <w:tcW w:type="dxa" w:w="227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F35776" w:rsidP="00BA331B" w:rsidR="005F1C50" w:rsidRPr="0037704F">
                  <w:pPr>
                    <w:spacing w:lineRule="auto" w:line="276"/>
                    <w:jc w:val="right"/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  <w:szCs w:val="24"/>
                    </w:rPr>
                    <w:t>96.380</w:t>
                  </w:r>
                  <w:r w:rsidR="005F1C50">
                    <w:rPr>
                      <w:rFonts w:cs="Arial" w:hAnsi="Arial" w:ascii="Arial"/>
                      <w:szCs w:val="24"/>
                    </w:rPr>
                    <w:t>,00</w:t>
                  </w:r>
                </w:p>
              </w:tc>
              <w:tc>
                <w:tcPr>
                  <w:tcW w:type="dxa" w:w="2268"/>
                  <w:gridSpan w:val="2"/>
                  <w:tcBorders>
                    <w:left w:space="0" w:sz="4" w:color="00000A" w:val="single"/>
                    <w:bottom w:space="0" w:sz="4" w:color="00000A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5F1C50" w:rsidP="00BA331B" w:rsidR="005F1C50" w:rsidRPr="0037704F">
                  <w:pPr>
                    <w:spacing w:lineRule="auto" w:line="276"/>
                    <w:jc w:val="right"/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  <w:szCs w:val="24"/>
                    </w:rPr>
                    <w:t>0,00</w:t>
                  </w:r>
                </w:p>
              </w:tc>
            </w:tr>
            <w:tr w:rsidTr="00806E54" w:rsidR="00F35776" w:rsidRPr="0037704F">
              <w:trPr>
                <w:gridAfter w:val="1"/>
                <w:wAfter w:type="dxa" w:w="25"/>
                <w:trHeight w:val="300"/>
              </w:trPr>
              <w:tc>
                <w:tcPr>
                  <w:tcW w:type="dxa" w:w="112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F35776" w:rsidP="00BA331B" w:rsidR="00F35776" w:rsidRPr="0037704F">
                  <w:pPr>
                    <w:spacing w:lineRule="auto" w:line="276"/>
                    <w:jc w:val="center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>5.</w:t>
                  </w:r>
                </w:p>
              </w:tc>
              <w:tc>
                <w:tcPr>
                  <w:tcW w:type="dxa" w:w="4100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8F1B97" w:rsidP="00FD0EBE" w:rsidR="008F1B97">
                  <w:pPr>
                    <w:spacing w:lineRule="auto" w:line="276"/>
                    <w:rPr>
                      <w:rFonts w:cs="Arial" w:hAnsi="Arial" w:ascii="Arial"/>
                      <w:color w:val="000000"/>
                      <w:szCs w:val="24"/>
                    </w:rPr>
                  </w:pPr>
                  <w:r>
                    <w:rPr>
                      <w:rFonts w:cs="Arial" w:hAnsi="Arial" w:ascii="Arial"/>
                      <w:color w:val="000000"/>
                      <w:szCs w:val="24"/>
                    </w:rPr>
                    <w:t xml:space="preserve"> </w:t>
                  </w:r>
                  <w:r w:rsidR="00F35776">
                    <w:rPr>
                      <w:rFonts w:cs="Arial" w:hAnsi="Arial" w:ascii="Arial"/>
                      <w:color w:val="000000"/>
                      <w:szCs w:val="24"/>
                    </w:rPr>
                    <w:t>P</w:t>
                  </w:r>
                  <w:r w:rsidR="00F35776" w:rsidRPr="0037704F">
                    <w:rPr>
                      <w:rFonts w:cs="Arial" w:hAnsi="Arial" w:ascii="Arial"/>
                      <w:color w:val="000000"/>
                      <w:szCs w:val="24"/>
                    </w:rPr>
                    <w:t>otraživanja</w:t>
                  </w:r>
                  <w:r w:rsidR="00F35776">
                    <w:rPr>
                      <w:rFonts w:cs="Arial" w:hAnsi="Arial" w:ascii="Arial"/>
                      <w:color w:val="000000"/>
                      <w:szCs w:val="24"/>
                    </w:rPr>
                    <w:t xml:space="preserve"> od države i drugih </w:t>
                  </w:r>
                  <w:r>
                    <w:rPr>
                      <w:rFonts w:cs="Arial" w:hAnsi="Arial" w:ascii="Arial"/>
                      <w:color w:val="000000"/>
                      <w:szCs w:val="24"/>
                    </w:rPr>
                    <w:t xml:space="preserve"> </w:t>
                  </w:r>
                </w:p>
                <w:p w:rsidRDefault="008F1B97" w:rsidP="00FD0EBE" w:rsidR="00F35776" w:rsidRPr="0037704F">
                  <w:pPr>
                    <w:spacing w:lineRule="auto" w:line="276"/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  <w:color w:val="000000"/>
                      <w:szCs w:val="24"/>
                    </w:rPr>
                    <w:t xml:space="preserve"> </w:t>
                  </w:r>
                  <w:r w:rsidR="00F35776">
                    <w:rPr>
                      <w:rFonts w:cs="Arial" w:hAnsi="Arial" w:ascii="Arial"/>
                      <w:color w:val="000000"/>
                      <w:szCs w:val="24"/>
                    </w:rPr>
                    <w:t xml:space="preserve">institucija </w:t>
                  </w:r>
                </w:p>
              </w:tc>
              <w:tc>
                <w:tcPr>
                  <w:tcW w:type="dxa" w:w="227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F35776" w:rsidP="00BA331B" w:rsidR="00F35776" w:rsidRPr="0037704F">
                  <w:pPr>
                    <w:spacing w:lineRule="auto" w:line="276"/>
                    <w:jc w:val="right"/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  <w:szCs w:val="24"/>
                    </w:rPr>
                    <w:t>189,00</w:t>
                  </w:r>
                </w:p>
              </w:tc>
              <w:tc>
                <w:tcPr>
                  <w:tcW w:type="dxa" w:w="2268"/>
                  <w:gridSpan w:val="2"/>
                  <w:tcBorders>
                    <w:left w:space="0" w:sz="4" w:color="00000A" w:val="single"/>
                    <w:bottom w:space="0" w:sz="4" w:color="00000A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F35776" w:rsidP="00BA331B" w:rsidR="00F35776" w:rsidRPr="0037704F">
                  <w:pPr>
                    <w:spacing w:lineRule="auto" w:line="276"/>
                    <w:jc w:val="right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> 0,00</w:t>
                  </w:r>
                </w:p>
              </w:tc>
            </w:tr>
            <w:tr w:rsidTr="00806E54" w:rsidR="00F35776" w:rsidRPr="0037704F">
              <w:trPr>
                <w:gridAfter w:val="1"/>
                <w:wAfter w:type="dxa" w:w="25"/>
                <w:trHeight w:val="300"/>
              </w:trPr>
              <w:tc>
                <w:tcPr>
                  <w:tcW w:type="dxa" w:w="112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F35776" w:rsidP="00BA331B" w:rsidR="00F35776" w:rsidRPr="0037704F">
                  <w:pPr>
                    <w:spacing w:lineRule="auto" w:line="276"/>
                    <w:jc w:val="center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>6.</w:t>
                  </w:r>
                </w:p>
              </w:tc>
              <w:tc>
                <w:tcPr>
                  <w:tcW w:type="dxa" w:w="4100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F35776" w:rsidP="00FD0EBE" w:rsidR="00F35776" w:rsidRPr="0037704F">
                  <w:pPr>
                    <w:spacing w:lineRule="auto" w:line="276"/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  <w:color w:val="000000"/>
                      <w:szCs w:val="24"/>
                    </w:rPr>
                    <w:t xml:space="preserve"> Dani zajmovi,depoziti i slično</w:t>
                  </w:r>
                </w:p>
              </w:tc>
              <w:tc>
                <w:tcPr>
                  <w:tcW w:type="dxa" w:w="227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F35776" w:rsidP="00BA331B" w:rsidR="00F35776" w:rsidRPr="0037704F">
                  <w:pPr>
                    <w:spacing w:lineRule="auto" w:line="276"/>
                    <w:jc w:val="right"/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  <w:szCs w:val="24"/>
                    </w:rPr>
                    <w:t>1.679.825,00</w:t>
                  </w:r>
                </w:p>
              </w:tc>
              <w:tc>
                <w:tcPr>
                  <w:tcW w:type="dxa" w:w="2268"/>
                  <w:gridSpan w:val="2"/>
                  <w:tcBorders>
                    <w:left w:space="0" w:sz="4" w:color="00000A" w:val="single"/>
                    <w:bottom w:space="0" w:sz="4" w:color="00000A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F35776" w:rsidP="00BA331B" w:rsidR="00F35776" w:rsidRPr="0037704F">
                  <w:pPr>
                    <w:spacing w:lineRule="auto" w:line="276"/>
                    <w:jc w:val="right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> 0,00</w:t>
                  </w:r>
                </w:p>
              </w:tc>
            </w:tr>
            <w:tr w:rsidTr="00806E54" w:rsidR="0061336F" w:rsidRPr="0037704F">
              <w:trPr>
                <w:gridAfter w:val="1"/>
                <w:wAfter w:type="dxa" w:w="25"/>
                <w:trHeight w:val="300"/>
              </w:trPr>
              <w:tc>
                <w:tcPr>
                  <w:tcW w:type="dxa" w:w="112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F35776" w:rsidP="00BA331B" w:rsidR="0061336F" w:rsidRPr="0037704F">
                  <w:pPr>
                    <w:spacing w:lineRule="auto" w:line="276"/>
                    <w:jc w:val="center"/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  <w:color w:val="000000"/>
                      <w:szCs w:val="24"/>
                    </w:rPr>
                    <w:t>7</w:t>
                  </w:r>
                  <w:r w:rsidR="0061336F" w:rsidRPr="0037704F">
                    <w:rPr>
                      <w:rFonts w:cs="Arial" w:hAnsi="Arial" w:ascii="Arial"/>
                      <w:color w:val="000000"/>
                      <w:szCs w:val="24"/>
                    </w:rPr>
                    <w:t>.</w:t>
                  </w:r>
                </w:p>
              </w:tc>
              <w:tc>
                <w:tcPr>
                  <w:tcW w:type="dxa" w:w="4100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61336F" w:rsidP="00BA331B" w:rsidR="0061336F" w:rsidRPr="0037704F">
                  <w:pPr>
                    <w:spacing w:lineRule="auto" w:line="276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 xml:space="preserve"> Novac na računu </w:t>
                  </w:r>
                  <w:r w:rsidR="00030B0F">
                    <w:rPr>
                      <w:rFonts w:cs="Arial" w:hAnsi="Arial" w:ascii="Arial"/>
                      <w:color w:val="000000"/>
                      <w:szCs w:val="24"/>
                    </w:rPr>
                    <w:t>i blagajni</w:t>
                  </w:r>
                </w:p>
              </w:tc>
              <w:tc>
                <w:tcPr>
                  <w:tcW w:type="dxa" w:w="227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8F1B97" w:rsidP="00BA331B" w:rsidR="0061336F" w:rsidRPr="0037704F">
                  <w:pPr>
                    <w:spacing w:lineRule="auto" w:line="276"/>
                    <w:jc w:val="right"/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  <w:szCs w:val="24"/>
                    </w:rPr>
                    <w:t>0</w:t>
                  </w:r>
                  <w:r w:rsidR="00030B0F">
                    <w:rPr>
                      <w:rFonts w:cs="Arial" w:hAnsi="Arial" w:ascii="Arial"/>
                      <w:szCs w:val="24"/>
                    </w:rPr>
                    <w:t>,00</w:t>
                  </w:r>
                </w:p>
              </w:tc>
              <w:tc>
                <w:tcPr>
                  <w:tcW w:type="dxa" w:w="2268"/>
                  <w:gridSpan w:val="2"/>
                  <w:tcBorders>
                    <w:left w:space="0" w:sz="4" w:color="00000A" w:val="single"/>
                    <w:bottom w:space="0" w:sz="4" w:color="00000A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61336F" w:rsidP="00BA331B" w:rsidR="0061336F" w:rsidRPr="0037704F">
                  <w:pPr>
                    <w:spacing w:lineRule="auto" w:line="276"/>
                    <w:jc w:val="right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> 0,00</w:t>
                  </w:r>
                </w:p>
              </w:tc>
            </w:tr>
            <w:tr w:rsidTr="00806E54" w:rsidR="00134E27" w:rsidRPr="0037704F">
              <w:trPr>
                <w:gridAfter w:val="1"/>
                <w:wAfter w:type="dxa" w:w="25"/>
                <w:trHeight w:val="493"/>
              </w:trPr>
              <w:tc>
                <w:tcPr>
                  <w:tcW w:type="dxa" w:w="1129"/>
                  <w:tcBorders>
                    <w:left w:space="0" w:sz="4" w:color="auto" w:val="single"/>
                    <w:bottom w:space="0" w:sz="4" w:color="00000A" w:val="single"/>
                  </w:tcBorders>
                  <w:shd w:themeFillShade="F2" w:themeFill="background1" w:fill="F2F2F2" w:color="auto" w:val="clear"/>
                  <w:vAlign w:val="bottom"/>
                </w:tcPr>
                <w:p w:rsidRDefault="00145609" w:rsidP="00BA331B" w:rsidR="00134E27" w:rsidRPr="0037704F">
                  <w:pPr>
                    <w:spacing w:lineRule="auto" w:line="276"/>
                    <w:jc w:val="center"/>
                    <w:rPr>
                      <w:rFonts w:cs="Arial" w:hAnsi="Arial" w:ascii="Arial"/>
                      <w:b/>
                      <w:szCs w:val="24"/>
                    </w:rPr>
                  </w:pPr>
                  <w:r w:rsidRPr="0037704F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t>A)</w:t>
                  </w:r>
                  <w:r w:rsidR="00134E27" w:rsidRPr="0037704F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type="dxa" w:w="4100"/>
                  <w:tcBorders>
                    <w:left w:space="0" w:sz="4" w:color="00000A" w:val="single"/>
                    <w:bottom w:space="0" w:sz="4" w:color="00000A" w:val="single"/>
                  </w:tcBorders>
                  <w:shd w:themeFillShade="F2" w:themeFill="background1" w:fill="F2F2F2" w:color="auto" w:val="clear"/>
                  <w:vAlign w:val="bottom"/>
                </w:tcPr>
                <w:p w:rsidRDefault="00134E27" w:rsidP="00BA331B" w:rsidR="00134E27" w:rsidRPr="0037704F">
                  <w:pPr>
                    <w:spacing w:lineRule="auto" w:line="276"/>
                    <w:jc w:val="center"/>
                    <w:rPr>
                      <w:rFonts w:cs="Arial" w:hAnsi="Arial" w:ascii="Arial"/>
                      <w:b/>
                      <w:szCs w:val="24"/>
                    </w:rPr>
                  </w:pPr>
                  <w:r w:rsidRPr="0037704F">
                    <w:rPr>
                      <w:rFonts w:cs="Arial" w:hAnsi="Arial" w:ascii="Arial"/>
                      <w:b/>
                      <w:bCs/>
                      <w:color w:val="000000"/>
                      <w:szCs w:val="24"/>
                    </w:rPr>
                    <w:t xml:space="preserve"> IMOVINA (r.b</w:t>
                  </w:r>
                  <w:r w:rsidR="00F35776">
                    <w:rPr>
                      <w:rFonts w:cs="Arial" w:hAnsi="Arial" w:ascii="Arial"/>
                      <w:b/>
                      <w:bCs/>
                      <w:color w:val="000000"/>
                      <w:szCs w:val="24"/>
                    </w:rPr>
                    <w:t>r.</w:t>
                  </w:r>
                  <w:r w:rsidRPr="0037704F">
                    <w:rPr>
                      <w:rFonts w:cs="Arial" w:hAnsi="Arial" w:ascii="Arial"/>
                      <w:b/>
                      <w:bCs/>
                      <w:color w:val="000000"/>
                      <w:szCs w:val="24"/>
                    </w:rPr>
                    <w:t xml:space="preserve"> 1+2+3+4+5+6+7) </w:t>
                  </w:r>
                </w:p>
              </w:tc>
              <w:tc>
                <w:tcPr>
                  <w:tcW w:type="dxa" w:w="2279"/>
                  <w:tcBorders>
                    <w:left w:space="0" w:sz="4" w:color="00000A" w:val="single"/>
                    <w:bottom w:space="0" w:sz="4" w:color="00000A" w:val="single"/>
                  </w:tcBorders>
                  <w:shd w:themeFillShade="F2" w:themeFill="background1" w:fill="F2F2F2" w:color="auto" w:val="clear"/>
                  <w:vAlign w:val="bottom"/>
                </w:tcPr>
                <w:p w:rsidRDefault="008F1B97" w:rsidP="00BA331B" w:rsidR="00134E27" w:rsidRPr="0037704F">
                  <w:pPr>
                    <w:spacing w:lineRule="auto" w:line="276"/>
                    <w:jc w:val="right"/>
                    <w:rPr>
                      <w:rFonts w:cs="Arial" w:hAnsi="Arial" w:ascii="Arial"/>
                      <w:b/>
                      <w:szCs w:val="24"/>
                    </w:rPr>
                  </w:pPr>
                  <w:r>
                    <w:rPr>
                      <w:rFonts w:cs="Arial" w:hAnsi="Arial" w:ascii="Arial"/>
                      <w:b/>
                      <w:szCs w:val="24"/>
                    </w:rPr>
                    <w:t>3.159.123</w:t>
                  </w:r>
                  <w:r w:rsidR="0012688B" w:rsidRPr="0037704F">
                    <w:rPr>
                      <w:rFonts w:cs="Arial" w:hAnsi="Arial" w:ascii="Arial"/>
                      <w:b/>
                      <w:szCs w:val="24"/>
                    </w:rPr>
                    <w:t>,00</w:t>
                  </w:r>
                </w:p>
              </w:tc>
              <w:tc>
                <w:tcPr>
                  <w:tcW w:type="dxa" w:w="2268"/>
                  <w:gridSpan w:val="2"/>
                  <w:tcBorders>
                    <w:left w:space="0" w:sz="4" w:color="00000A" w:val="single"/>
                    <w:bottom w:space="0" w:sz="4" w:color="00000A" w:val="single"/>
                    <w:right w:space="0" w:sz="4" w:color="auto" w:val="single"/>
                  </w:tcBorders>
                  <w:shd w:themeFillShade="F2" w:themeFill="background1" w:fill="F2F2F2" w:color="auto" w:val="clear"/>
                  <w:vAlign w:val="bottom"/>
                </w:tcPr>
                <w:p w:rsidRDefault="004F438B" w:rsidP="00BA331B" w:rsidR="00134E27" w:rsidRPr="0037704F">
                  <w:pPr>
                    <w:spacing w:lineRule="auto" w:line="276"/>
                    <w:jc w:val="right"/>
                    <w:rPr>
                      <w:rFonts w:cs="Arial" w:hAnsi="Arial" w:ascii="Arial"/>
                      <w:b/>
                      <w:szCs w:val="24"/>
                    </w:rPr>
                  </w:pPr>
                  <w:r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t>2.426.584</w:t>
                  </w:r>
                  <w:r w:rsidR="00D7108A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t>,00</w:t>
                  </w:r>
                </w:p>
              </w:tc>
            </w:tr>
            <w:tr w:rsidTr="00806E54" w:rsidR="00134E27" w:rsidRPr="0037704F">
              <w:tblPrEx>
                <w:tblCellMar>
                  <w:left w:type="dxa" w:w="0"/>
                  <w:right w:type="dxa" w:w="0"/>
                </w:tblCellMar>
              </w:tblPrEx>
              <w:trPr>
                <w:trHeight w:hRule="exact" w:val="531"/>
              </w:trPr>
              <w:tc>
                <w:tcPr>
                  <w:tcW w:type="dxa" w:w="1129"/>
                  <w:tcBorders>
                    <w:left w:space="0" w:sz="4" w:color="auto" w:val="single"/>
                  </w:tcBorders>
                  <w:shd w:fill="FFFFFF" w:color="auto" w:val="clear"/>
                  <w:vAlign w:val="bottom"/>
                </w:tcPr>
                <w:p w:rsidRDefault="00134E27" w:rsidP="00BA331B" w:rsidR="00134E27" w:rsidRPr="0037704F">
                  <w:pPr>
                    <w:snapToGrid w:val="false"/>
                    <w:spacing w:lineRule="auto" w:line="276"/>
                    <w:jc w:val="center"/>
                    <w:rPr>
                      <w:rFonts w:cs="Arial" w:hAnsi="Arial" w:ascii="Arial"/>
                      <w:b/>
                      <w:szCs w:val="24"/>
                    </w:rPr>
                  </w:pPr>
                </w:p>
                <w:p w:rsidRDefault="00134E27" w:rsidP="00BA331B" w:rsidR="00134E27" w:rsidRPr="0037704F">
                  <w:pPr>
                    <w:snapToGrid w:val="false"/>
                    <w:spacing w:lineRule="auto" w:line="276"/>
                    <w:jc w:val="center"/>
                    <w:rPr>
                      <w:rFonts w:cs="Arial" w:hAnsi="Arial" w:ascii="Arial"/>
                      <w:b/>
                      <w:szCs w:val="24"/>
                    </w:rPr>
                  </w:pPr>
                </w:p>
                <w:p w:rsidRDefault="00134E27" w:rsidP="00BA331B" w:rsidR="00134E27" w:rsidRPr="0037704F">
                  <w:pPr>
                    <w:snapToGrid w:val="false"/>
                    <w:spacing w:lineRule="auto" w:line="276"/>
                    <w:jc w:val="right"/>
                    <w:rPr>
                      <w:rFonts w:cs="Arial" w:hAnsi="Arial" w:ascii="Arial"/>
                      <w:b/>
                      <w:szCs w:val="24"/>
                    </w:rPr>
                  </w:pPr>
                  <w:r w:rsidRPr="0037704F">
                    <w:rPr>
                      <w:rFonts w:cs="Arial" w:hAnsi="Arial" w:ascii="Arial"/>
                      <w:b/>
                      <w:szCs w:val="24"/>
                    </w:rPr>
                    <w:t>OBVEZE</w:t>
                  </w:r>
                </w:p>
              </w:tc>
              <w:tc>
                <w:tcPr>
                  <w:tcW w:type="dxa" w:w="4100"/>
                  <w:shd w:fill="FFFFFF" w:color="auto" w:val="clear"/>
                  <w:vAlign w:val="bottom"/>
                </w:tcPr>
                <w:p w:rsidRDefault="00134E27" w:rsidP="00BA331B" w:rsidR="00134E27" w:rsidRPr="0037704F">
                  <w:pPr>
                    <w:snapToGrid w:val="false"/>
                    <w:spacing w:lineRule="auto" w:line="276"/>
                    <w:rPr>
                      <w:rFonts w:cs="Arial" w:hAnsi="Arial" w:ascii="Arial"/>
                      <w:b/>
                      <w:szCs w:val="24"/>
                    </w:rPr>
                  </w:pPr>
                  <w:r w:rsidRPr="0037704F">
                    <w:rPr>
                      <w:rFonts w:cs="Arial" w:hAnsi="Arial" w:ascii="Arial"/>
                      <w:b/>
                      <w:szCs w:val="24"/>
                    </w:rPr>
                    <w:t>OBVEZE</w:t>
                  </w:r>
                </w:p>
              </w:tc>
              <w:tc>
                <w:tcPr>
                  <w:tcW w:type="dxa" w:w="2279"/>
                  <w:shd w:fill="FFFFFF" w:color="auto" w:val="clear"/>
                  <w:vAlign w:val="bottom"/>
                </w:tcPr>
                <w:p w:rsidRDefault="00134E27" w:rsidP="00BA331B" w:rsidR="00134E27" w:rsidRPr="0037704F">
                  <w:pPr>
                    <w:snapToGrid w:val="false"/>
                    <w:spacing w:lineRule="auto" w:line="276"/>
                    <w:jc w:val="right"/>
                    <w:rPr>
                      <w:rFonts w:cs="Arial" w:hAnsi="Arial" w:ascii="Arial"/>
                      <w:b/>
                      <w:szCs w:val="24"/>
                    </w:rPr>
                  </w:pPr>
                </w:p>
              </w:tc>
              <w:tc>
                <w:tcPr>
                  <w:tcW w:type="dxa" w:w="898"/>
                  <w:shd w:fill="FFFFFF" w:color="auto" w:val="clear"/>
                  <w:vAlign w:val="bottom"/>
                </w:tcPr>
                <w:p w:rsidRDefault="00134E27" w:rsidP="00BA331B" w:rsidR="00134E27" w:rsidRPr="0037704F">
                  <w:pPr>
                    <w:snapToGrid w:val="false"/>
                    <w:spacing w:lineRule="auto" w:line="276"/>
                    <w:jc w:val="right"/>
                    <w:rPr>
                      <w:rFonts w:cs="Arial" w:hAnsi="Arial" w:ascii="Arial"/>
                      <w:b/>
                      <w:szCs w:val="24"/>
                    </w:rPr>
                  </w:pPr>
                </w:p>
              </w:tc>
              <w:tc>
                <w:tcPr>
                  <w:tcW w:type="dxa" w:w="1370"/>
                  <w:tcBorders>
                    <w:right w:space="0" w:sz="4" w:color="auto" w:val="single"/>
                  </w:tcBorders>
                  <w:shd w:fill="auto" w:color="auto" w:val="clear"/>
                </w:tcPr>
                <w:p w:rsidRDefault="00134E27" w:rsidP="00BA331B" w:rsidR="00134E27" w:rsidRPr="0037704F">
                  <w:pPr>
                    <w:snapToGrid w:val="false"/>
                    <w:spacing w:lineRule="auto" w:line="276"/>
                    <w:jc w:val="right"/>
                    <w:rPr>
                      <w:rFonts w:cs="Arial" w:hAnsi="Arial" w:ascii="Arial"/>
                      <w:b/>
                      <w:szCs w:val="24"/>
                    </w:rPr>
                  </w:pPr>
                </w:p>
              </w:tc>
              <w:tc>
                <w:tcPr>
                  <w:tcW w:type="dxa" w:w="25"/>
                  <w:tcBorders>
                    <w:left w:space="0" w:sz="4" w:color="auto" w:val="single"/>
                  </w:tcBorders>
                  <w:shd w:fill="auto" w:color="auto" w:val="clear"/>
                </w:tcPr>
                <w:p w:rsidRDefault="00134E27" w:rsidP="00BA331B" w:rsidR="00134E27" w:rsidRPr="0037704F">
                  <w:pPr>
                    <w:snapToGrid w:val="false"/>
                    <w:spacing w:lineRule="auto" w:line="276"/>
                    <w:rPr>
                      <w:rFonts w:cs="Arial" w:hAnsi="Arial" w:ascii="Arial"/>
                      <w:b/>
                      <w:szCs w:val="24"/>
                    </w:rPr>
                  </w:pPr>
                </w:p>
              </w:tc>
            </w:tr>
            <w:tr w:rsidTr="00806E54" w:rsidR="00134E27" w:rsidRPr="0037704F">
              <w:trPr>
                <w:gridAfter w:val="1"/>
                <w:wAfter w:type="dxa" w:w="25"/>
                <w:trHeight w:val="660"/>
              </w:trPr>
              <w:tc>
                <w:tcPr>
                  <w:tcW w:type="dxa" w:w="1129"/>
                  <w:tcBorders>
                    <w:top w:space="0" w:sz="4" w:color="00000A" w:val="single"/>
                    <w:left w:space="0" w:sz="4" w:color="00000A" w:val="single"/>
                    <w:bottom w:space="0" w:sz="4" w:color="auto" w:val="single"/>
                  </w:tcBorders>
                  <w:shd w:themeFillShade="F2" w:themeFill="background1" w:fill="F2F2F2" w:color="auto" w:val="clear"/>
                </w:tcPr>
                <w:p w:rsidRDefault="00134E27" w:rsidP="00BA331B" w:rsidR="00134E27" w:rsidRPr="00806E54">
                  <w:pPr>
                    <w:spacing w:lineRule="auto" w:line="276"/>
                    <w:jc w:val="center"/>
                    <w:rPr>
                      <w:rFonts w:cs="Arial" w:hAnsi="Arial" w:ascii="Arial"/>
                      <w:b/>
                      <w:caps/>
                      <w:szCs w:val="22"/>
                    </w:rPr>
                  </w:pPr>
                  <w:r w:rsidRPr="00806E54">
                    <w:rPr>
                      <w:rFonts w:cs="Arial" w:hAnsi="Arial" w:ascii="Arial"/>
                      <w:b/>
                      <w:sz w:val="22"/>
                      <w:szCs w:val="22"/>
                    </w:rPr>
                    <w:t>R.br</w:t>
                  </w:r>
                  <w:r w:rsidR="00030B0F">
                    <w:rPr>
                      <w:rFonts w:cs="Arial" w:hAnsi="Arial" w:ascii="Arial"/>
                      <w:b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type="dxa" w:w="4100"/>
                  <w:tcBorders>
                    <w:top w:space="0" w:sz="4" w:color="00000A" w:val="single"/>
                    <w:left w:space="0" w:sz="4" w:color="00000A" w:val="single"/>
                    <w:bottom w:space="0" w:sz="4" w:color="auto" w:val="single"/>
                  </w:tcBorders>
                  <w:shd w:themeFillShade="F2" w:themeFill="background1" w:fill="F2F2F2" w:color="auto" w:val="clear"/>
                </w:tcPr>
                <w:p w:rsidRDefault="00145609" w:rsidP="00BA331B" w:rsidR="00145609" w:rsidRPr="00806E54">
                  <w:pPr>
                    <w:spacing w:lineRule="auto" w:line="276"/>
                    <w:jc w:val="center"/>
                    <w:rPr>
                      <w:rFonts w:cs="Arial" w:hAnsi="Arial" w:ascii="Arial"/>
                      <w:b/>
                      <w:szCs w:val="22"/>
                    </w:rPr>
                  </w:pPr>
                </w:p>
                <w:p w:rsidRDefault="00145609" w:rsidP="00BA331B" w:rsidR="00145609" w:rsidRPr="00806E54">
                  <w:pPr>
                    <w:spacing w:lineRule="auto" w:line="276"/>
                    <w:jc w:val="center"/>
                    <w:rPr>
                      <w:rFonts w:cs="Arial" w:hAnsi="Arial" w:ascii="Arial"/>
                      <w:b/>
                      <w:szCs w:val="22"/>
                    </w:rPr>
                  </w:pPr>
                </w:p>
                <w:p w:rsidRDefault="00134E27" w:rsidP="00BA331B" w:rsidR="00134E27" w:rsidRPr="00806E54">
                  <w:pPr>
                    <w:spacing w:lineRule="auto" w:line="276"/>
                    <w:jc w:val="center"/>
                    <w:rPr>
                      <w:rFonts w:cs="Arial" w:hAnsi="Arial" w:ascii="Arial"/>
                      <w:b/>
                      <w:caps/>
                      <w:szCs w:val="22"/>
                    </w:rPr>
                  </w:pPr>
                  <w:r w:rsidRPr="00806E54">
                    <w:rPr>
                      <w:rFonts w:cs="Arial" w:hAnsi="Arial" w:ascii="Arial"/>
                      <w:b/>
                      <w:sz w:val="22"/>
                      <w:szCs w:val="22"/>
                    </w:rPr>
                    <w:t>Osnov tražbine</w:t>
                  </w:r>
                </w:p>
              </w:tc>
              <w:tc>
                <w:tcPr>
                  <w:tcW w:type="dxa" w:w="2279"/>
                  <w:tcBorders>
                    <w:top w:space="0" w:sz="4" w:color="00000A" w:val="single"/>
                    <w:left w:space="0" w:sz="4" w:color="00000A" w:val="single"/>
                    <w:bottom w:space="0" w:sz="4" w:color="auto" w:val="single"/>
                  </w:tcBorders>
                  <w:shd w:themeFillShade="F2" w:themeFill="background1" w:fill="F2F2F2" w:color="auto" w:val="clear"/>
                </w:tcPr>
                <w:p w:rsidRDefault="00134E27" w:rsidP="00BA331B" w:rsidR="00134E27" w:rsidRPr="00806E54">
                  <w:pPr>
                    <w:spacing w:lineRule="auto" w:line="276"/>
                    <w:jc w:val="center"/>
                    <w:rPr>
                      <w:rFonts w:cs="Arial" w:hAnsi="Arial" w:ascii="Arial"/>
                      <w:b/>
                      <w:caps/>
                      <w:szCs w:val="22"/>
                    </w:rPr>
                  </w:pPr>
                  <w:r w:rsidRPr="00806E54">
                    <w:rPr>
                      <w:rFonts w:cs="Arial" w:hAnsi="Arial" w:ascii="Arial"/>
                      <w:b/>
                      <w:color w:val="000000"/>
                      <w:sz w:val="22"/>
                      <w:szCs w:val="22"/>
                    </w:rPr>
                    <w:t xml:space="preserve">Knjigovodstvena </w:t>
                  </w:r>
                  <w:r w:rsidRPr="00806E54">
                    <w:rPr>
                      <w:rFonts w:cs="Arial" w:hAnsi="Arial" w:ascii="Arial"/>
                      <w:b/>
                      <w:color w:val="000000"/>
                      <w:sz w:val="22"/>
                      <w:szCs w:val="22"/>
                    </w:rPr>
                    <w:br/>
                    <w:t>vrijedn</w:t>
                  </w:r>
                  <w:r w:rsidR="003C09A9">
                    <w:rPr>
                      <w:rFonts w:cs="Arial" w:hAnsi="Arial" w:ascii="Arial"/>
                      <w:b/>
                      <w:color w:val="000000"/>
                      <w:sz w:val="22"/>
                      <w:szCs w:val="22"/>
                    </w:rPr>
                    <w:t>ost po</w:t>
                  </w:r>
                  <w:r w:rsidR="003C09A9">
                    <w:rPr>
                      <w:rFonts w:cs="Arial" w:hAnsi="Arial" w:ascii="Arial"/>
                      <w:b/>
                      <w:color w:val="000000"/>
                      <w:sz w:val="22"/>
                      <w:szCs w:val="22"/>
                    </w:rPr>
                    <w:br/>
                    <w:t>bilanci na dan</w:t>
                  </w:r>
                  <w:r w:rsidR="003C09A9">
                    <w:rPr>
                      <w:rFonts w:cs="Arial" w:hAnsi="Arial" w:ascii="Arial"/>
                      <w:b/>
                      <w:color w:val="000000"/>
                      <w:sz w:val="22"/>
                      <w:szCs w:val="22"/>
                    </w:rPr>
                    <w:br/>
                    <w:t>31.1</w:t>
                  </w:r>
                  <w:r w:rsidR="00696D77" w:rsidRPr="00806E54">
                    <w:rPr>
                      <w:rFonts w:cs="Arial" w:hAnsi="Arial" w:ascii="Arial"/>
                      <w:b/>
                      <w:color w:val="000000"/>
                      <w:sz w:val="22"/>
                      <w:szCs w:val="22"/>
                    </w:rPr>
                    <w:t>2</w:t>
                  </w:r>
                  <w:r w:rsidR="002E211C" w:rsidRPr="00806E54">
                    <w:rPr>
                      <w:rFonts w:cs="Arial" w:hAnsi="Arial" w:ascii="Arial"/>
                      <w:b/>
                      <w:color w:val="000000"/>
                      <w:sz w:val="22"/>
                      <w:szCs w:val="22"/>
                    </w:rPr>
                    <w:t>.201</w:t>
                  </w:r>
                  <w:r w:rsidR="003C09A9">
                    <w:rPr>
                      <w:rFonts w:cs="Arial" w:hAnsi="Arial" w:ascii="Arial"/>
                      <w:b/>
                      <w:color w:val="000000"/>
                      <w:sz w:val="22"/>
                      <w:szCs w:val="22"/>
                    </w:rPr>
                    <w:t>6</w:t>
                  </w:r>
                  <w:r w:rsidR="00145609" w:rsidRPr="00806E54">
                    <w:rPr>
                      <w:rFonts w:cs="Arial" w:hAnsi="Arial" w:ascii="Arial"/>
                      <w:b/>
                      <w:color w:val="000000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type="dxa" w:w="2268"/>
                  <w:gridSpan w:val="2"/>
                  <w:tcBorders>
                    <w:top w:space="0" w:sz="4" w:color="00000A" w:val="single"/>
                    <w:left w:space="0" w:sz="4" w:color="00000A" w:val="single"/>
                    <w:bottom w:space="0" w:sz="4" w:color="auto" w:val="single"/>
                    <w:right w:space="0" w:sz="4" w:color="00000A" w:val="single"/>
                  </w:tcBorders>
                  <w:shd w:themeFillShade="F2" w:themeFill="background1" w:fill="F2F2F2" w:color="auto" w:val="clear"/>
                </w:tcPr>
                <w:p w:rsidRDefault="00145609" w:rsidP="00BA331B" w:rsidR="00145609" w:rsidRPr="00806E54">
                  <w:pPr>
                    <w:spacing w:lineRule="auto" w:line="276"/>
                    <w:jc w:val="center"/>
                    <w:rPr>
                      <w:rFonts w:cs="Arial" w:hAnsi="Arial" w:ascii="Arial"/>
                      <w:b/>
                      <w:caps/>
                      <w:szCs w:val="22"/>
                    </w:rPr>
                  </w:pPr>
                </w:p>
                <w:p w:rsidRDefault="00134E27" w:rsidP="00BA331B" w:rsidR="00134E27" w:rsidRPr="00806E54">
                  <w:pPr>
                    <w:spacing w:lineRule="auto" w:line="276"/>
                    <w:jc w:val="center"/>
                    <w:rPr>
                      <w:rFonts w:cs="Arial" w:hAnsi="Arial" w:ascii="Arial"/>
                      <w:b/>
                      <w:caps/>
                      <w:szCs w:val="22"/>
                    </w:rPr>
                  </w:pPr>
                  <w:r w:rsidRPr="00806E54">
                    <w:rPr>
                      <w:rFonts w:cs="Arial" w:hAnsi="Arial" w:ascii="Arial"/>
                      <w:b/>
                      <w:caps/>
                      <w:sz w:val="22"/>
                      <w:szCs w:val="22"/>
                    </w:rPr>
                    <w:t>P</w:t>
                  </w:r>
                  <w:r w:rsidRPr="00806E54">
                    <w:rPr>
                      <w:rFonts w:cs="Arial" w:hAnsi="Arial" w:ascii="Arial"/>
                      <w:b/>
                      <w:sz w:val="22"/>
                      <w:szCs w:val="22"/>
                    </w:rPr>
                    <w:t>rijavljene ispitane tražbine</w:t>
                  </w:r>
                </w:p>
              </w:tc>
            </w:tr>
            <w:tr w:rsidTr="00806E54" w:rsidR="00134E27" w:rsidRPr="0037704F">
              <w:trPr>
                <w:gridAfter w:val="1"/>
                <w:wAfter w:type="dxa" w:w="25"/>
                <w:trHeight w:val="705"/>
              </w:trPr>
              <w:tc>
                <w:tcPr>
                  <w:tcW w:type="dxa" w:w="1129"/>
                  <w:tcBorders>
                    <w:top w:space="0" w:sz="4" w:color="auto" w:val="single"/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F35776" w:rsidP="00BA331B" w:rsidR="00134E27" w:rsidRPr="0037704F">
                  <w:pPr>
                    <w:suppressAutoHyphens/>
                    <w:spacing w:lineRule="auto" w:line="276"/>
                    <w:jc w:val="center"/>
                    <w:rPr>
                      <w:rFonts w:cs="Arial" w:hAnsi="Arial" w:ascii="Arial"/>
                      <w:b/>
                      <w:color w:val="000000"/>
                      <w:szCs w:val="24"/>
                    </w:rPr>
                  </w:pPr>
                  <w:r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t>8</w:t>
                  </w:r>
                  <w:r w:rsidR="00A230F4" w:rsidRPr="0037704F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t>.</w:t>
                  </w:r>
                </w:p>
              </w:tc>
              <w:tc>
                <w:tcPr>
                  <w:tcW w:type="dxa" w:w="4100"/>
                  <w:tcBorders>
                    <w:top w:space="0" w:sz="4" w:color="auto" w:val="single"/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134E27" w:rsidP="00BA331B" w:rsidR="00134E27" w:rsidRPr="0037704F">
                  <w:pPr>
                    <w:suppressAutoHyphens/>
                    <w:spacing w:lineRule="auto" w:line="276"/>
                    <w:rPr>
                      <w:rFonts w:cs="Arial" w:hAnsi="Arial" w:ascii="Arial"/>
                      <w:color w:val="000000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 xml:space="preserve">Obveze za </w:t>
                  </w:r>
                  <w:r w:rsidR="00FB2E5A" w:rsidRPr="0037704F">
                    <w:rPr>
                      <w:rFonts w:cs="Arial" w:hAnsi="Arial" w:ascii="Arial"/>
                      <w:color w:val="000000"/>
                      <w:szCs w:val="24"/>
                    </w:rPr>
                    <w:t xml:space="preserve">kredite, </w:t>
                  </w:r>
                  <w:r w:rsidR="00537D2C">
                    <w:rPr>
                      <w:rFonts w:cs="Arial" w:hAnsi="Arial" w:ascii="Arial"/>
                      <w:color w:val="000000"/>
                      <w:szCs w:val="24"/>
                    </w:rPr>
                    <w:t>zajmove,vrijed.papire</w:t>
                  </w:r>
                </w:p>
              </w:tc>
              <w:tc>
                <w:tcPr>
                  <w:tcW w:type="dxa" w:w="2279"/>
                  <w:tcBorders>
                    <w:top w:space="0" w:sz="4" w:color="auto" w:val="single"/>
                    <w:left w:space="0" w:sz="4" w:color="00000A" w:val="single"/>
                    <w:bottom w:space="0" w:sz="4" w:color="00000A" w:val="single"/>
                  </w:tcBorders>
                  <w:shd w:themeFill="background1" w:fill="FFFFFF" w:color="auto" w:val="clear"/>
                  <w:vAlign w:val="bottom"/>
                </w:tcPr>
                <w:p w:rsidRDefault="008F1B97" w:rsidP="00BA331B" w:rsidR="00134E27" w:rsidRPr="0037704F">
                  <w:pPr>
                    <w:spacing w:lineRule="auto" w:line="276"/>
                    <w:jc w:val="right"/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  <w:szCs w:val="24"/>
                    </w:rPr>
                    <w:t>3.866.893</w:t>
                  </w:r>
                  <w:r w:rsidR="00FB2E5A" w:rsidRPr="0037704F">
                    <w:rPr>
                      <w:rFonts w:cs="Arial" w:hAnsi="Arial" w:ascii="Arial"/>
                      <w:szCs w:val="24"/>
                    </w:rPr>
                    <w:t>,00</w:t>
                  </w:r>
                </w:p>
              </w:tc>
              <w:tc>
                <w:tcPr>
                  <w:tcW w:type="dxa" w:w="2268"/>
                  <w:gridSpan w:val="2"/>
                  <w:tcBorders>
                    <w:top w:space="0" w:sz="4" w:color="auto" w:val="single"/>
                    <w:left w:space="0" w:sz="4" w:color="00000A" w:val="single"/>
                    <w:bottom w:space="0" w:sz="4" w:color="00000A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D710F7" w:rsidP="00BA331B" w:rsidR="00134E27" w:rsidRPr="0037704F">
                  <w:pPr>
                    <w:spacing w:lineRule="auto" w:line="276"/>
                    <w:jc w:val="right"/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</w:rPr>
                    <w:t>0,00</w:t>
                  </w:r>
                </w:p>
              </w:tc>
            </w:tr>
            <w:tr w:rsidTr="00806E54" w:rsidR="00134E27" w:rsidRPr="0037704F">
              <w:trPr>
                <w:gridAfter w:val="1"/>
                <w:wAfter w:type="dxa" w:w="25"/>
                <w:trHeight w:val="300"/>
              </w:trPr>
              <w:tc>
                <w:tcPr>
                  <w:tcW w:type="dxa" w:w="112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F35776" w:rsidP="00BA331B" w:rsidR="00134E27" w:rsidRPr="0037704F">
                  <w:pPr>
                    <w:spacing w:lineRule="auto" w:line="276"/>
                    <w:jc w:val="center"/>
                    <w:rPr>
                      <w:rFonts w:cs="Arial" w:hAnsi="Arial" w:ascii="Arial"/>
                      <w:b/>
                      <w:szCs w:val="24"/>
                    </w:rPr>
                  </w:pPr>
                  <w:r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t>9</w:t>
                  </w:r>
                  <w:r w:rsidR="00A230F4" w:rsidRPr="0037704F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t>.</w:t>
                  </w:r>
                </w:p>
              </w:tc>
              <w:tc>
                <w:tcPr>
                  <w:tcW w:type="dxa" w:w="4100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134E27" w:rsidP="00BA331B" w:rsidR="00134E27" w:rsidRPr="0037704F">
                  <w:pPr>
                    <w:spacing w:lineRule="auto" w:line="276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>Obveze prema dobavljačima i za primljene predujmove</w:t>
                  </w:r>
                </w:p>
              </w:tc>
              <w:tc>
                <w:tcPr>
                  <w:tcW w:type="dxa" w:w="227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8F1B97" w:rsidP="00BA331B" w:rsidR="00134E27" w:rsidRPr="0037704F">
                  <w:pPr>
                    <w:spacing w:lineRule="auto" w:line="276"/>
                    <w:jc w:val="right"/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  <w:szCs w:val="24"/>
                    </w:rPr>
                    <w:t>192.698</w:t>
                  </w:r>
                  <w:r w:rsidR="00FB2E5A" w:rsidRPr="0037704F">
                    <w:rPr>
                      <w:rFonts w:cs="Arial" w:hAnsi="Arial" w:ascii="Arial"/>
                      <w:szCs w:val="24"/>
                    </w:rPr>
                    <w:t>,00</w:t>
                  </w:r>
                </w:p>
              </w:tc>
              <w:tc>
                <w:tcPr>
                  <w:tcW w:type="dxa" w:w="2268"/>
                  <w:gridSpan w:val="2"/>
                  <w:tcBorders>
                    <w:left w:space="0" w:sz="4" w:color="00000A" w:val="single"/>
                    <w:bottom w:space="0" w:sz="4" w:color="00000A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B9637C" w:rsidP="00BA331B" w:rsidR="00134E27" w:rsidRPr="0037704F">
                  <w:pPr>
                    <w:snapToGrid w:val="false"/>
                    <w:spacing w:lineRule="auto" w:line="276"/>
                    <w:jc w:val="right"/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</w:rPr>
                    <w:t>0,00</w:t>
                  </w:r>
                </w:p>
              </w:tc>
            </w:tr>
            <w:tr w:rsidTr="00806E54" w:rsidR="00134E27" w:rsidRPr="0037704F">
              <w:trPr>
                <w:gridAfter w:val="1"/>
                <w:wAfter w:type="dxa" w:w="25"/>
                <w:trHeight w:val="300"/>
              </w:trPr>
              <w:tc>
                <w:tcPr>
                  <w:tcW w:type="dxa" w:w="112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134E27" w:rsidP="00BA331B" w:rsidR="00134E27" w:rsidRPr="0037704F">
                  <w:pPr>
                    <w:spacing w:lineRule="auto" w:line="276"/>
                    <w:jc w:val="center"/>
                    <w:rPr>
                      <w:rFonts w:cs="Arial" w:hAnsi="Arial" w:ascii="Arial"/>
                      <w:b/>
                      <w:szCs w:val="24"/>
                    </w:rPr>
                  </w:pPr>
                  <w:r w:rsidRPr="0037704F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t>1</w:t>
                  </w:r>
                  <w:r w:rsidR="00F35776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t>0</w:t>
                  </w:r>
                  <w:r w:rsidR="00A230F4" w:rsidRPr="0037704F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t>.</w:t>
                  </w:r>
                </w:p>
              </w:tc>
              <w:tc>
                <w:tcPr>
                  <w:tcW w:type="dxa" w:w="4100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134E27" w:rsidP="00BA331B" w:rsidR="00134E27" w:rsidRPr="0037704F">
                  <w:pPr>
                    <w:spacing w:lineRule="auto" w:line="276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 xml:space="preserve">Obveze za poreze i doprinose </w:t>
                  </w:r>
                </w:p>
              </w:tc>
              <w:tc>
                <w:tcPr>
                  <w:tcW w:type="dxa" w:w="227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8F1B97" w:rsidP="00BA331B" w:rsidR="00134E27" w:rsidRPr="0037704F">
                  <w:pPr>
                    <w:spacing w:lineRule="auto" w:line="276"/>
                    <w:jc w:val="right"/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  <w:szCs w:val="24"/>
                    </w:rPr>
                    <w:t>15.039</w:t>
                  </w:r>
                  <w:r w:rsidR="0012688B" w:rsidRPr="0037704F">
                    <w:rPr>
                      <w:rFonts w:cs="Arial" w:hAnsi="Arial" w:ascii="Arial"/>
                      <w:szCs w:val="24"/>
                    </w:rPr>
                    <w:t>,00</w:t>
                  </w:r>
                </w:p>
              </w:tc>
              <w:tc>
                <w:tcPr>
                  <w:tcW w:type="dxa" w:w="2268"/>
                  <w:gridSpan w:val="2"/>
                  <w:tcBorders>
                    <w:left w:space="0" w:sz="4" w:color="00000A" w:val="single"/>
                    <w:bottom w:space="0" w:sz="4" w:color="00000A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D710F7" w:rsidP="00BA331B" w:rsidR="00134E27" w:rsidRPr="0037704F">
                  <w:pPr>
                    <w:snapToGrid w:val="false"/>
                    <w:spacing w:lineRule="auto" w:line="276"/>
                    <w:jc w:val="right"/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</w:rPr>
                    <w:t>49.865</w:t>
                  </w:r>
                  <w:r w:rsidR="00D56851">
                    <w:rPr>
                      <w:rFonts w:cs="Arial" w:hAnsi="Arial" w:ascii="Arial"/>
                    </w:rPr>
                    <w:t>,</w:t>
                  </w:r>
                  <w:r>
                    <w:rPr>
                      <w:rFonts w:cs="Arial" w:hAnsi="Arial" w:ascii="Arial"/>
                    </w:rPr>
                    <w:t>60</w:t>
                  </w:r>
                </w:p>
              </w:tc>
            </w:tr>
            <w:tr w:rsidTr="00806E54" w:rsidR="00134E27" w:rsidRPr="0037704F">
              <w:trPr>
                <w:gridAfter w:val="1"/>
                <w:wAfter w:type="dxa" w:w="25"/>
                <w:trHeight w:val="300"/>
              </w:trPr>
              <w:tc>
                <w:tcPr>
                  <w:tcW w:type="dxa" w:w="112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134E27" w:rsidP="00BA331B" w:rsidR="00134E27" w:rsidRPr="0037704F">
                  <w:pPr>
                    <w:spacing w:lineRule="auto" w:line="276"/>
                    <w:jc w:val="center"/>
                    <w:rPr>
                      <w:rFonts w:cs="Arial" w:hAnsi="Arial" w:ascii="Arial"/>
                      <w:b/>
                      <w:szCs w:val="24"/>
                    </w:rPr>
                  </w:pPr>
                  <w:r w:rsidRPr="0037704F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t>1</w:t>
                  </w:r>
                  <w:r w:rsidR="00F35776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t>1</w:t>
                  </w:r>
                  <w:r w:rsidR="00A230F4" w:rsidRPr="0037704F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t>.</w:t>
                  </w:r>
                </w:p>
              </w:tc>
              <w:tc>
                <w:tcPr>
                  <w:tcW w:type="dxa" w:w="4100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134E27" w:rsidP="00BA331B" w:rsidR="00134E27" w:rsidRPr="0037704F">
                  <w:pPr>
                    <w:spacing w:lineRule="auto" w:line="276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 xml:space="preserve">Obveze prema zaposlenima </w:t>
                  </w:r>
                </w:p>
              </w:tc>
              <w:tc>
                <w:tcPr>
                  <w:tcW w:type="dxa" w:w="227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8F1B97" w:rsidP="00BA331B" w:rsidR="00134E27" w:rsidRPr="0037704F">
                  <w:pPr>
                    <w:spacing w:lineRule="auto" w:line="276"/>
                    <w:jc w:val="right"/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  <w:szCs w:val="24"/>
                    </w:rPr>
                    <w:t>80.270</w:t>
                  </w:r>
                  <w:r w:rsidR="00FB2E5A" w:rsidRPr="0037704F">
                    <w:rPr>
                      <w:rFonts w:cs="Arial" w:hAnsi="Arial" w:ascii="Arial"/>
                      <w:szCs w:val="24"/>
                    </w:rPr>
                    <w:t>,00</w:t>
                  </w:r>
                </w:p>
              </w:tc>
              <w:tc>
                <w:tcPr>
                  <w:tcW w:type="dxa" w:w="2268"/>
                  <w:gridSpan w:val="2"/>
                  <w:tcBorders>
                    <w:left w:space="0" w:sz="4" w:color="00000A" w:val="single"/>
                    <w:bottom w:space="0" w:sz="4" w:color="00000A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D56851" w:rsidP="00BA331B" w:rsidR="006C66AE" w:rsidRPr="0037704F">
                  <w:pPr>
                    <w:snapToGrid w:val="false"/>
                    <w:spacing w:lineRule="auto" w:line="276"/>
                    <w:jc w:val="right"/>
                    <w:rPr>
                      <w:rFonts w:cs="Arial" w:hAnsi="Arial" w:ascii="Arial"/>
                      <w:szCs w:val="22"/>
                      <w:u w:val="single"/>
                    </w:rPr>
                  </w:pPr>
                  <w:r>
                    <w:rPr>
                      <w:rFonts w:cs="Arial" w:hAnsi="Arial" w:ascii="Arial"/>
                    </w:rPr>
                    <w:t>0,00</w:t>
                  </w:r>
                </w:p>
              </w:tc>
            </w:tr>
            <w:tr w:rsidTr="00806E54" w:rsidR="00134E27" w:rsidRPr="0037704F">
              <w:trPr>
                <w:gridAfter w:val="1"/>
                <w:wAfter w:type="dxa" w:w="25"/>
                <w:trHeight w:val="378"/>
              </w:trPr>
              <w:tc>
                <w:tcPr>
                  <w:tcW w:type="dxa" w:w="1129"/>
                  <w:tcBorders>
                    <w:left w:space="0" w:sz="4" w:color="00000A" w:val="single"/>
                    <w:bottom w:space="0" w:sz="4" w:color="auto" w:val="single"/>
                  </w:tcBorders>
                  <w:shd w:fill="FFFFFF" w:color="auto" w:val="clear"/>
                  <w:vAlign w:val="bottom"/>
                </w:tcPr>
                <w:p w:rsidRDefault="00134E27" w:rsidP="00BA331B" w:rsidR="007266F9" w:rsidRPr="0037704F">
                  <w:pPr>
                    <w:spacing w:lineRule="auto" w:line="276"/>
                    <w:jc w:val="center"/>
                    <w:rPr>
                      <w:rFonts w:cs="Arial" w:hAnsi="Arial" w:ascii="Arial"/>
                      <w:b/>
                      <w:szCs w:val="24"/>
                    </w:rPr>
                  </w:pPr>
                  <w:r w:rsidRPr="0037704F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t>1</w:t>
                  </w:r>
                  <w:r w:rsidR="00F35776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t>2</w:t>
                  </w:r>
                  <w:r w:rsidR="007266F9" w:rsidRPr="0037704F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t>.</w:t>
                  </w:r>
                </w:p>
              </w:tc>
              <w:tc>
                <w:tcPr>
                  <w:tcW w:type="dxa" w:w="4100"/>
                  <w:tcBorders>
                    <w:left w:space="0" w:sz="4" w:color="00000A" w:val="single"/>
                    <w:bottom w:space="0" w:sz="4" w:color="auto" w:val="single"/>
                  </w:tcBorders>
                  <w:shd w:fill="FFFFFF" w:color="auto" w:val="clear"/>
                  <w:vAlign w:val="bottom"/>
                </w:tcPr>
                <w:p w:rsidRDefault="00134E27" w:rsidP="00BA331B" w:rsidR="007266F9" w:rsidRPr="0037704F">
                  <w:pPr>
                    <w:spacing w:lineRule="auto" w:line="276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>Ostale kratkoročne obveze</w:t>
                  </w:r>
                </w:p>
              </w:tc>
              <w:tc>
                <w:tcPr>
                  <w:tcW w:type="dxa" w:w="2279"/>
                  <w:tcBorders>
                    <w:left w:space="0" w:sz="4" w:color="00000A" w:val="single"/>
                    <w:bottom w:space="0" w:sz="4" w:color="auto" w:val="single"/>
                  </w:tcBorders>
                  <w:shd w:fill="FFFFFF" w:color="auto" w:val="clear"/>
                  <w:vAlign w:val="bottom"/>
                </w:tcPr>
                <w:p w:rsidRDefault="008F1B97" w:rsidP="00BA331B" w:rsidR="00134E27" w:rsidRPr="0037704F">
                  <w:pPr>
                    <w:spacing w:lineRule="auto" w:line="276"/>
                    <w:jc w:val="right"/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  <w:szCs w:val="24"/>
                    </w:rPr>
                    <w:t>12.647</w:t>
                  </w:r>
                  <w:r w:rsidR="00FB2E5A" w:rsidRPr="0037704F">
                    <w:rPr>
                      <w:rFonts w:cs="Arial" w:hAnsi="Arial" w:ascii="Arial"/>
                      <w:szCs w:val="24"/>
                    </w:rPr>
                    <w:t>,00</w:t>
                  </w:r>
                </w:p>
              </w:tc>
              <w:tc>
                <w:tcPr>
                  <w:tcW w:type="dxa" w:w="2268"/>
                  <w:gridSpan w:val="2"/>
                  <w:tcBorders>
                    <w:left w:space="0" w:sz="4" w:color="00000A" w:val="single"/>
                    <w:bottom w:space="0" w:sz="4" w:color="auto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134E27" w:rsidP="00BA331B" w:rsidR="007266F9" w:rsidRPr="0037704F">
                  <w:pPr>
                    <w:snapToGrid w:val="false"/>
                    <w:spacing w:lineRule="auto" w:line="276"/>
                    <w:jc w:val="right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szCs w:val="24"/>
                    </w:rPr>
                    <w:t>0,00</w:t>
                  </w:r>
                </w:p>
              </w:tc>
            </w:tr>
            <w:tr w:rsidTr="00806E54" w:rsidR="00134E27" w:rsidRPr="0037704F">
              <w:trPr>
                <w:gridAfter w:val="1"/>
                <w:wAfter w:type="dxa" w:w="25"/>
                <w:trHeight w:val="420"/>
              </w:trPr>
              <w:tc>
                <w:tcPr>
                  <w:tcW w:type="dxa" w:w="1129"/>
                  <w:tcBorders>
                    <w:left w:space="0" w:sz="4" w:color="00000A" w:val="single"/>
                    <w:bottom w:space="0" w:sz="4" w:color="00000A" w:val="single"/>
                  </w:tcBorders>
                  <w:shd w:themeFillShade="F2" w:themeFill="background1" w:fill="F2F2F2" w:color="auto" w:val="clear"/>
                  <w:vAlign w:val="bottom"/>
                </w:tcPr>
                <w:p w:rsidRDefault="00145609" w:rsidP="00BA331B" w:rsidR="00134E27" w:rsidRPr="0037704F">
                  <w:pPr>
                    <w:spacing w:lineRule="auto" w:line="276"/>
                    <w:jc w:val="center"/>
                    <w:rPr>
                      <w:rFonts w:cs="Arial" w:hAnsi="Arial" w:ascii="Arial"/>
                      <w:b/>
                      <w:szCs w:val="24"/>
                    </w:rPr>
                  </w:pPr>
                  <w:r w:rsidRPr="0037704F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t>B)</w:t>
                  </w:r>
                  <w:r w:rsidR="00134E27" w:rsidRPr="0037704F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type="dxa" w:w="4100"/>
                  <w:tcBorders>
                    <w:left w:space="0" w:sz="4" w:color="00000A" w:val="single"/>
                    <w:bottom w:space="0" w:sz="4" w:color="00000A" w:val="single"/>
                  </w:tcBorders>
                  <w:shd w:themeFillShade="F2" w:themeFill="background1" w:fill="F2F2F2" w:color="auto" w:val="clear"/>
                  <w:vAlign w:val="bottom"/>
                </w:tcPr>
                <w:p w:rsidRDefault="00A230F4" w:rsidP="00BA331B" w:rsidR="00134E27" w:rsidRPr="0037704F">
                  <w:pPr>
                    <w:spacing w:lineRule="auto" w:line="276"/>
                    <w:jc w:val="center"/>
                    <w:rPr>
                      <w:rFonts w:cs="Arial" w:hAnsi="Arial" w:ascii="Arial"/>
                      <w:b/>
                      <w:szCs w:val="24"/>
                    </w:rPr>
                  </w:pPr>
                  <w:r w:rsidRPr="0037704F">
                    <w:rPr>
                      <w:rFonts w:cs="Arial" w:hAnsi="Arial" w:ascii="Arial"/>
                      <w:b/>
                      <w:bCs/>
                      <w:color w:val="000000"/>
                      <w:szCs w:val="24"/>
                    </w:rPr>
                    <w:t xml:space="preserve"> OBVEZE (r.b</w:t>
                  </w:r>
                  <w:r w:rsidR="00F35776">
                    <w:rPr>
                      <w:rFonts w:cs="Arial" w:hAnsi="Arial" w:ascii="Arial"/>
                      <w:b/>
                      <w:bCs/>
                      <w:color w:val="000000"/>
                      <w:szCs w:val="24"/>
                    </w:rPr>
                    <w:t>r.8+</w:t>
                  </w:r>
                  <w:r w:rsidRPr="0037704F">
                    <w:rPr>
                      <w:rFonts w:cs="Arial" w:hAnsi="Arial" w:ascii="Arial"/>
                      <w:b/>
                      <w:bCs/>
                      <w:color w:val="000000"/>
                      <w:szCs w:val="24"/>
                    </w:rPr>
                    <w:t xml:space="preserve"> </w:t>
                  </w:r>
                  <w:r w:rsidR="00134E27" w:rsidRPr="0037704F">
                    <w:rPr>
                      <w:rFonts w:cs="Arial" w:hAnsi="Arial" w:ascii="Arial"/>
                      <w:b/>
                      <w:bCs/>
                      <w:color w:val="000000"/>
                      <w:szCs w:val="24"/>
                    </w:rPr>
                    <w:t xml:space="preserve">9+10+11+12) </w:t>
                  </w:r>
                </w:p>
              </w:tc>
              <w:tc>
                <w:tcPr>
                  <w:tcW w:type="dxa" w:w="2279"/>
                  <w:tcBorders>
                    <w:left w:space="0" w:sz="4" w:color="00000A" w:val="single"/>
                    <w:bottom w:space="0" w:sz="4" w:color="00000A" w:val="single"/>
                  </w:tcBorders>
                  <w:shd w:themeFillShade="F2" w:themeFill="background1" w:fill="F2F2F2" w:color="auto" w:val="clear"/>
                  <w:vAlign w:val="bottom"/>
                </w:tcPr>
                <w:p w:rsidRDefault="008F1B97" w:rsidP="00BA331B" w:rsidR="00134E27" w:rsidRPr="0037704F">
                  <w:pPr>
                    <w:spacing w:lineRule="auto" w:line="276"/>
                    <w:jc w:val="right"/>
                    <w:rPr>
                      <w:rFonts w:cs="Arial" w:hAnsi="Arial" w:ascii="Arial"/>
                      <w:b/>
                      <w:szCs w:val="24"/>
                    </w:rPr>
                  </w:pPr>
                  <w:r>
                    <w:rPr>
                      <w:rFonts w:cs="Arial" w:hAnsi="Arial" w:ascii="Arial"/>
                      <w:b/>
                      <w:szCs w:val="24"/>
                    </w:rPr>
                    <w:t>4.167.547</w:t>
                  </w:r>
                  <w:r w:rsidR="00FB2E5A" w:rsidRPr="0037704F">
                    <w:rPr>
                      <w:rFonts w:cs="Arial" w:hAnsi="Arial" w:ascii="Arial"/>
                      <w:b/>
                      <w:szCs w:val="24"/>
                    </w:rPr>
                    <w:t>,00</w:t>
                  </w:r>
                </w:p>
              </w:tc>
              <w:tc>
                <w:tcPr>
                  <w:tcW w:type="dxa" w:w="2268"/>
                  <w:gridSpan w:val="2"/>
                  <w:tcBorders>
                    <w:left w:space="0" w:sz="4" w:color="00000A" w:val="single"/>
                    <w:bottom w:space="0" w:sz="4" w:color="00000A" w:val="single"/>
                    <w:right w:space="0" w:sz="4" w:color="00000A" w:val="single"/>
                  </w:tcBorders>
                  <w:shd w:themeFillShade="F2" w:themeFill="background1" w:fill="F2F2F2" w:color="auto" w:val="clear"/>
                  <w:vAlign w:val="bottom"/>
                </w:tcPr>
                <w:p w:rsidRDefault="008A73B9" w:rsidP="00846030" w:rsidR="008A73B9">
                  <w:pPr>
                    <w:spacing w:lineRule="auto" w:line="276"/>
                    <w:jc w:val="right"/>
                    <w:rPr>
                      <w:rFonts w:cs="Arial" w:hAnsi="Arial" w:ascii="Arial"/>
                      <w:b/>
                      <w:szCs w:val="24"/>
                    </w:rPr>
                  </w:pPr>
                </w:p>
                <w:p w:rsidRDefault="00846030" w:rsidP="008A73B9" w:rsidR="008A73B9" w:rsidRPr="0037704F">
                  <w:pPr>
                    <w:spacing w:lineRule="auto" w:line="276"/>
                    <w:jc w:val="right"/>
                    <w:rPr>
                      <w:rFonts w:cs="Arial" w:hAnsi="Arial" w:ascii="Arial"/>
                      <w:b/>
                      <w:szCs w:val="24"/>
                    </w:rPr>
                  </w:pPr>
                  <w:r>
                    <w:rPr>
                      <w:rFonts w:cs="Arial" w:hAnsi="Arial" w:ascii="Arial"/>
                      <w:b/>
                      <w:szCs w:val="24"/>
                    </w:rPr>
                    <w:t>49.865,00</w:t>
                  </w:r>
                </w:p>
              </w:tc>
            </w:tr>
          </w:tbl>
          <w:p w:rsidRDefault="00B71800" w:rsidP="00BA331B" w:rsidR="00B71800" w:rsidRPr="0037704F">
            <w:pPr>
              <w:spacing w:lineRule="auto" w:line="276"/>
              <w:rPr>
                <w:rFonts w:cs="Arial" w:hAnsi="Arial" w:ascii="Arial"/>
                <w:b/>
                <w:szCs w:val="24"/>
              </w:rPr>
            </w:pPr>
          </w:p>
          <w:p w:rsidRDefault="00145609" w:rsidP="00DF4B7F" w:rsidR="00145609">
            <w:pPr>
              <w:spacing w:lineRule="auto" w:line="276"/>
              <w:ind w:right="397"/>
              <w:jc w:val="both"/>
              <w:rPr>
                <w:rFonts w:cs="Arial" w:hAnsi="Arial" w:ascii="Arial"/>
                <w:szCs w:val="22"/>
              </w:rPr>
            </w:pPr>
            <w:r w:rsidRPr="00BD49B7">
              <w:rPr>
                <w:rFonts w:cs="Arial" w:hAnsi="Arial" w:ascii="Arial"/>
                <w:sz w:val="22"/>
                <w:szCs w:val="22"/>
              </w:rPr>
              <w:lastRenderedPageBreak/>
              <w:t>N</w:t>
            </w:r>
            <w:r w:rsidR="00134E27" w:rsidRPr="00BD49B7">
              <w:rPr>
                <w:rFonts w:cs="Arial" w:hAnsi="Arial" w:ascii="Arial"/>
                <w:sz w:val="22"/>
                <w:szCs w:val="22"/>
              </w:rPr>
              <w:t>apomena:</w:t>
            </w:r>
            <w:r w:rsidR="008F1B97">
              <w:rPr>
                <w:rFonts w:cs="Arial" w:hAnsi="Arial" w:ascii="Arial"/>
                <w:sz w:val="22"/>
                <w:szCs w:val="22"/>
              </w:rPr>
              <w:t xml:space="preserve"> </w:t>
            </w:r>
            <w:r w:rsidR="00134E27" w:rsidRPr="00BD49B7">
              <w:rPr>
                <w:rFonts w:cs="Arial" w:hAnsi="Arial" w:ascii="Arial"/>
                <w:sz w:val="22"/>
                <w:szCs w:val="22"/>
              </w:rPr>
              <w:t xml:space="preserve">Procjena </w:t>
            </w:r>
            <w:r w:rsidRPr="00BD49B7">
              <w:rPr>
                <w:rFonts w:cs="Arial" w:hAnsi="Arial" w:ascii="Arial"/>
                <w:sz w:val="22"/>
                <w:szCs w:val="22"/>
              </w:rPr>
              <w:t xml:space="preserve">tržišne </w:t>
            </w:r>
            <w:r w:rsidR="00134E27" w:rsidRPr="00BD49B7">
              <w:rPr>
                <w:rFonts w:cs="Arial" w:hAnsi="Arial" w:ascii="Arial"/>
                <w:sz w:val="22"/>
                <w:szCs w:val="22"/>
              </w:rPr>
              <w:t xml:space="preserve">vrijednost </w:t>
            </w:r>
            <w:r w:rsidR="00B71800" w:rsidRPr="00BD49B7">
              <w:rPr>
                <w:rFonts w:cs="Arial" w:hAnsi="Arial" w:ascii="Arial"/>
                <w:sz w:val="22"/>
                <w:szCs w:val="22"/>
              </w:rPr>
              <w:t xml:space="preserve">nekretnina </w:t>
            </w:r>
            <w:r w:rsidR="00134E27" w:rsidRPr="00BD49B7">
              <w:rPr>
                <w:rFonts w:cs="Arial" w:hAnsi="Arial" w:ascii="Arial"/>
                <w:sz w:val="22"/>
                <w:szCs w:val="22"/>
              </w:rPr>
              <w:t>i</w:t>
            </w:r>
            <w:r w:rsidRPr="00BD49B7">
              <w:rPr>
                <w:rFonts w:cs="Arial" w:hAnsi="Arial" w:ascii="Arial"/>
                <w:sz w:val="22"/>
                <w:szCs w:val="22"/>
              </w:rPr>
              <w:t>zrađena</w:t>
            </w:r>
            <w:r w:rsidR="00134E27" w:rsidRPr="00BD49B7">
              <w:rPr>
                <w:rFonts w:cs="Arial" w:hAnsi="Arial" w:ascii="Arial"/>
                <w:sz w:val="22"/>
                <w:szCs w:val="22"/>
              </w:rPr>
              <w:t xml:space="preserve"> j</w:t>
            </w:r>
            <w:r w:rsidRPr="00BD49B7">
              <w:rPr>
                <w:rFonts w:cs="Arial" w:hAnsi="Arial" w:ascii="Arial"/>
                <w:sz w:val="22"/>
                <w:szCs w:val="22"/>
              </w:rPr>
              <w:t>e od strane stalnog sud</w:t>
            </w:r>
            <w:r w:rsidR="001E79CE" w:rsidRPr="00BD49B7">
              <w:rPr>
                <w:rFonts w:cs="Arial" w:hAnsi="Arial" w:ascii="Arial"/>
                <w:sz w:val="22"/>
                <w:szCs w:val="22"/>
              </w:rPr>
              <w:t>skog vještaka za graditeljstvo i</w:t>
            </w:r>
            <w:r w:rsidRPr="00BD49B7">
              <w:rPr>
                <w:rFonts w:cs="Arial" w:hAnsi="Arial" w:ascii="Arial"/>
                <w:sz w:val="22"/>
                <w:szCs w:val="22"/>
              </w:rPr>
              <w:t xml:space="preserve"> procj</w:t>
            </w:r>
            <w:r w:rsidR="008F1B97">
              <w:rPr>
                <w:rFonts w:cs="Arial" w:hAnsi="Arial" w:ascii="Arial"/>
                <w:sz w:val="22"/>
                <w:szCs w:val="22"/>
              </w:rPr>
              <w:t>enu nekretnina mr.sc.Martine Cesar-Kelemen</w:t>
            </w:r>
            <w:r w:rsidRPr="00BD49B7">
              <w:rPr>
                <w:rFonts w:cs="Arial" w:hAnsi="Arial" w:ascii="Arial"/>
                <w:sz w:val="22"/>
                <w:szCs w:val="22"/>
              </w:rPr>
              <w:t xml:space="preserve">, dipl.ing. </w:t>
            </w:r>
            <w:r w:rsidR="008F1B97">
              <w:rPr>
                <w:rFonts w:cs="Arial" w:hAnsi="Arial" w:ascii="Arial"/>
                <w:sz w:val="22"/>
                <w:szCs w:val="22"/>
              </w:rPr>
              <w:t>iz Varaždina, Dobrice Cesarića 24, dana 30.03.2015</w:t>
            </w:r>
            <w:r w:rsidR="00ED51E5">
              <w:rPr>
                <w:rFonts w:cs="Arial" w:hAnsi="Arial" w:ascii="Arial"/>
                <w:sz w:val="22"/>
                <w:szCs w:val="22"/>
              </w:rPr>
              <w:t xml:space="preserve">. </w:t>
            </w:r>
            <w:r w:rsidR="008F1B97">
              <w:rPr>
                <w:rFonts w:cs="Arial" w:hAnsi="Arial" w:ascii="Arial"/>
                <w:sz w:val="22"/>
                <w:szCs w:val="22"/>
              </w:rPr>
              <w:t>godine.</w:t>
            </w:r>
            <w:r w:rsidR="001939E9">
              <w:rPr>
                <w:rFonts w:cs="Arial" w:hAnsi="Arial" w:ascii="Arial"/>
                <w:sz w:val="22"/>
                <w:szCs w:val="22"/>
              </w:rPr>
              <w:t xml:space="preserve"> Vrijednost ostale imovine</w:t>
            </w:r>
            <w:r w:rsidR="00A230F4" w:rsidRPr="00BD49B7">
              <w:rPr>
                <w:rFonts w:cs="Arial" w:hAnsi="Arial" w:ascii="Arial"/>
                <w:sz w:val="22"/>
                <w:szCs w:val="22"/>
              </w:rPr>
              <w:t xml:space="preserve"> utv</w:t>
            </w:r>
            <w:r w:rsidR="00832473" w:rsidRPr="00BD49B7">
              <w:rPr>
                <w:rFonts w:cs="Arial" w:hAnsi="Arial" w:ascii="Arial"/>
                <w:sz w:val="22"/>
                <w:szCs w:val="22"/>
              </w:rPr>
              <w:t>r</w:t>
            </w:r>
            <w:r w:rsidR="00A230F4" w:rsidRPr="00BD49B7">
              <w:rPr>
                <w:rFonts w:cs="Arial" w:hAnsi="Arial" w:ascii="Arial"/>
                <w:sz w:val="22"/>
                <w:szCs w:val="22"/>
              </w:rPr>
              <w:t>đena je prema stanju poslovnih knjiga.</w:t>
            </w:r>
          </w:p>
          <w:p w:rsidRDefault="00F81506" w:rsidP="00F81506" w:rsidR="00F81506">
            <w:pPr>
              <w:rPr>
                <w:szCs w:val="24"/>
              </w:rPr>
            </w:pPr>
          </w:p>
          <w:p w:rsidRDefault="00F81506" w:rsidP="00DF4B7F" w:rsidR="00DF4B7F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A7FCB">
              <w:rPr>
                <w:rFonts w:cs="Arial" w:hAnsi="Arial" w:ascii="Arial"/>
                <w:sz w:val="22"/>
                <w:szCs w:val="22"/>
              </w:rPr>
              <w:t>Prema iskazanom pregledu imovine i obveza</w:t>
            </w:r>
            <w:r w:rsidR="00ED51E5">
              <w:rPr>
                <w:rFonts w:cs="Arial" w:hAnsi="Arial" w:ascii="Arial"/>
                <w:sz w:val="22"/>
                <w:szCs w:val="22"/>
              </w:rPr>
              <w:t>,</w:t>
            </w:r>
            <w:r w:rsidRPr="002A7FCB">
              <w:rPr>
                <w:rFonts w:cs="Arial" w:hAnsi="Arial" w:ascii="Arial"/>
                <w:sz w:val="22"/>
                <w:szCs w:val="22"/>
              </w:rPr>
              <w:t xml:space="preserve"> izrađenog na temelju bilance društva</w:t>
            </w:r>
            <w:r w:rsidR="00ED51E5">
              <w:rPr>
                <w:rFonts w:cs="Arial" w:hAnsi="Arial" w:ascii="Arial"/>
                <w:sz w:val="22"/>
                <w:szCs w:val="22"/>
              </w:rPr>
              <w:t>,</w:t>
            </w:r>
            <w:r w:rsidRPr="002A7FCB">
              <w:rPr>
                <w:rFonts w:cs="Arial" w:hAnsi="Arial" w:ascii="Arial"/>
                <w:sz w:val="22"/>
                <w:szCs w:val="22"/>
              </w:rPr>
              <w:t xml:space="preserve"> </w:t>
            </w:r>
            <w:r w:rsidR="00DF4B7F">
              <w:rPr>
                <w:rFonts w:cs="Arial" w:hAnsi="Arial" w:ascii="Arial"/>
                <w:sz w:val="22"/>
                <w:szCs w:val="22"/>
              </w:rPr>
              <w:t xml:space="preserve">na dan </w:t>
            </w:r>
          </w:p>
          <w:p w:rsidRDefault="00C34104" w:rsidP="00DF4B7F" w:rsidR="00F81506" w:rsidRPr="002A7FCB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31.12.2016</w:t>
            </w:r>
            <w:r w:rsidR="00DF4B7F">
              <w:rPr>
                <w:rFonts w:cs="Arial" w:hAnsi="Arial" w:ascii="Arial"/>
                <w:sz w:val="22"/>
                <w:szCs w:val="22"/>
              </w:rPr>
              <w:t>.</w:t>
            </w:r>
            <w:r w:rsidR="00F81506" w:rsidRPr="002A7FCB">
              <w:rPr>
                <w:rFonts w:cs="Arial" w:hAnsi="Arial" w:ascii="Arial"/>
                <w:sz w:val="22"/>
                <w:szCs w:val="22"/>
              </w:rPr>
              <w:t xml:space="preserve"> godine</w:t>
            </w:r>
            <w:r w:rsidR="00ED51E5">
              <w:rPr>
                <w:rFonts w:cs="Arial" w:hAnsi="Arial" w:ascii="Arial"/>
                <w:sz w:val="22"/>
                <w:szCs w:val="22"/>
              </w:rPr>
              <w:t>,</w:t>
            </w:r>
            <w:r w:rsidR="00F81506" w:rsidRPr="002A7FCB">
              <w:rPr>
                <w:rFonts w:cs="Arial" w:hAnsi="Arial" w:ascii="Arial"/>
                <w:sz w:val="22"/>
                <w:szCs w:val="22"/>
              </w:rPr>
              <w:t xml:space="preserve"> u kojoj je razvidno iskazana naknadno pronađena imovina i potraživa</w:t>
            </w:r>
            <w:r w:rsidR="00DF4B7F">
              <w:rPr>
                <w:rFonts w:cs="Arial" w:hAnsi="Arial" w:ascii="Arial"/>
                <w:sz w:val="22"/>
                <w:szCs w:val="22"/>
              </w:rPr>
              <w:t>nj</w:t>
            </w:r>
            <w:r w:rsidR="00F81506" w:rsidRPr="002A7FCB">
              <w:rPr>
                <w:rFonts w:cs="Arial" w:hAnsi="Arial" w:ascii="Arial"/>
                <w:sz w:val="22"/>
                <w:szCs w:val="22"/>
              </w:rPr>
              <w:t xml:space="preserve">a </w:t>
            </w:r>
            <w:r w:rsidR="00DF4B7F">
              <w:rPr>
                <w:rFonts w:cs="Arial" w:hAnsi="Arial" w:ascii="Arial"/>
                <w:sz w:val="22"/>
                <w:szCs w:val="22"/>
              </w:rPr>
              <w:t xml:space="preserve">za </w:t>
            </w:r>
          </w:p>
          <w:p w:rsidRDefault="00F81506" w:rsidP="00DF4B7F" w:rsidR="00DF4B7F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A7FCB">
              <w:rPr>
                <w:rFonts w:cs="Arial" w:hAnsi="Arial" w:ascii="Arial"/>
                <w:sz w:val="22"/>
                <w:szCs w:val="22"/>
              </w:rPr>
              <w:t xml:space="preserve">koje je nastupila zastara, kao i za iskazane obveze, osim onih koje </w:t>
            </w:r>
            <w:r w:rsidR="00DF4B7F">
              <w:rPr>
                <w:rFonts w:cs="Arial" w:hAnsi="Arial" w:ascii="Arial"/>
                <w:sz w:val="22"/>
                <w:szCs w:val="22"/>
              </w:rPr>
              <w:t>i</w:t>
            </w:r>
            <w:r w:rsidRPr="002A7FCB">
              <w:rPr>
                <w:rFonts w:cs="Arial" w:hAnsi="Arial" w:ascii="Arial"/>
                <w:sz w:val="22"/>
                <w:szCs w:val="22"/>
              </w:rPr>
              <w:t>maju upisano založno pravo</w:t>
            </w:r>
          </w:p>
          <w:p w:rsidRDefault="00F81506" w:rsidP="00DF4B7F" w:rsidR="00F81506" w:rsidRPr="002A7FCB">
            <w:pPr>
              <w:jc w:val="both"/>
              <w:rPr>
                <w:rFonts w:cs="Arial" w:hAnsi="Arial" w:ascii="Arial"/>
                <w:szCs w:val="22"/>
              </w:rPr>
            </w:pPr>
            <w:r w:rsidRPr="002A7FCB">
              <w:rPr>
                <w:rFonts w:cs="Arial" w:hAnsi="Arial" w:ascii="Arial"/>
                <w:sz w:val="22"/>
                <w:szCs w:val="22"/>
              </w:rPr>
              <w:t>na nekretnin</w:t>
            </w:r>
            <w:r w:rsidR="00DF4B7F">
              <w:rPr>
                <w:rFonts w:cs="Arial" w:hAnsi="Arial" w:ascii="Arial"/>
                <w:sz w:val="22"/>
                <w:szCs w:val="22"/>
              </w:rPr>
              <w:t>i</w:t>
            </w:r>
            <w:r w:rsidRPr="002A7FCB">
              <w:rPr>
                <w:rFonts w:cs="Arial" w:hAnsi="Arial" w:ascii="Arial"/>
                <w:sz w:val="22"/>
                <w:szCs w:val="22"/>
              </w:rPr>
              <w:t>.</w:t>
            </w:r>
          </w:p>
          <w:p w:rsidRDefault="00145609" w:rsidP="00BA331B" w:rsidR="00145609" w:rsidRPr="00BD49B7">
            <w:pPr>
              <w:spacing w:lineRule="auto" w:line="276"/>
              <w:ind w:right="397"/>
              <w:jc w:val="both"/>
              <w:rPr>
                <w:rFonts w:cs="Arial" w:hAnsi="Arial" w:ascii="Arial"/>
                <w:b/>
                <w:szCs w:val="22"/>
              </w:rPr>
            </w:pPr>
          </w:p>
          <w:p w:rsidRDefault="000A1E0E" w:rsidP="00BA331B" w:rsidR="000A1E0E" w:rsidRPr="00BD49B7">
            <w:pPr>
              <w:spacing w:lineRule="auto" w:line="276"/>
              <w:ind w:right="397"/>
              <w:jc w:val="both"/>
              <w:rPr>
                <w:rFonts w:cs="Arial" w:hAnsi="Arial" w:ascii="Arial"/>
                <w:szCs w:val="22"/>
                <w:lang w:val="pl-PL"/>
              </w:rPr>
            </w:pPr>
            <w:r w:rsidRPr="00BD49B7">
              <w:rPr>
                <w:rFonts w:cs="Arial" w:hAnsi="Arial" w:ascii="Arial"/>
                <w:sz w:val="22"/>
                <w:szCs w:val="22"/>
                <w:lang w:val="pl-PL"/>
              </w:rPr>
              <w:t>Iz knjigov</w:t>
            </w:r>
            <w:r w:rsidR="00B71800" w:rsidRPr="00BD49B7">
              <w:rPr>
                <w:rFonts w:cs="Arial" w:hAnsi="Arial" w:ascii="Arial"/>
                <w:sz w:val="22"/>
                <w:szCs w:val="22"/>
                <w:lang w:val="pl-PL"/>
              </w:rPr>
              <w:t xml:space="preserve">odstvene dokumentacije </w:t>
            </w:r>
            <w:r w:rsidRPr="00BD49B7">
              <w:rPr>
                <w:rFonts w:cs="Arial" w:hAnsi="Arial" w:ascii="Arial"/>
                <w:sz w:val="22"/>
                <w:szCs w:val="22"/>
                <w:lang w:val="pl-PL"/>
              </w:rPr>
              <w:t>stečajnog dužnika vidl</w:t>
            </w:r>
            <w:r w:rsidR="00B71800" w:rsidRPr="00BD49B7">
              <w:rPr>
                <w:rFonts w:cs="Arial" w:hAnsi="Arial" w:ascii="Arial"/>
                <w:sz w:val="22"/>
                <w:szCs w:val="22"/>
                <w:lang w:val="pl-PL"/>
              </w:rPr>
              <w:t>jivo je da isti</w:t>
            </w:r>
            <w:r w:rsidR="008E1515" w:rsidRPr="00BD49B7">
              <w:rPr>
                <w:rFonts w:cs="Arial" w:hAnsi="Arial" w:ascii="Arial"/>
                <w:sz w:val="22"/>
                <w:szCs w:val="22"/>
                <w:lang w:val="pl-PL"/>
              </w:rPr>
              <w:t>,</w:t>
            </w:r>
            <w:r w:rsidR="00D155A7" w:rsidRPr="00BD49B7">
              <w:rPr>
                <w:rFonts w:cs="Arial" w:hAnsi="Arial" w:ascii="Arial"/>
                <w:sz w:val="22"/>
                <w:szCs w:val="22"/>
                <w:lang w:val="pl-PL"/>
              </w:rPr>
              <w:t xml:space="preserve"> osim navedenih </w:t>
            </w:r>
            <w:r w:rsidR="00B71800" w:rsidRPr="00BD49B7">
              <w:rPr>
                <w:rFonts w:cs="Arial" w:hAnsi="Arial" w:ascii="Arial"/>
                <w:sz w:val="22"/>
                <w:szCs w:val="22"/>
                <w:lang w:val="pl-PL"/>
              </w:rPr>
              <w:t xml:space="preserve"> nekretnina</w:t>
            </w:r>
            <w:r w:rsidR="00B34ADF" w:rsidRPr="00BD49B7">
              <w:rPr>
                <w:rFonts w:cs="Arial" w:hAnsi="Arial" w:ascii="Arial"/>
                <w:sz w:val="22"/>
                <w:szCs w:val="22"/>
                <w:lang w:val="pl-PL"/>
              </w:rPr>
              <w:t>,</w:t>
            </w:r>
            <w:r w:rsidR="008F1B97">
              <w:rPr>
                <w:rFonts w:cs="Arial" w:hAnsi="Arial" w:ascii="Arial"/>
                <w:sz w:val="22"/>
                <w:szCs w:val="22"/>
                <w:lang w:val="pl-PL"/>
              </w:rPr>
              <w:t xml:space="preserve"> </w:t>
            </w:r>
            <w:r w:rsidRPr="00BD49B7">
              <w:rPr>
                <w:rFonts w:cs="Arial" w:hAnsi="Arial" w:ascii="Arial"/>
                <w:sz w:val="22"/>
                <w:szCs w:val="22"/>
                <w:lang w:val="pl-PL"/>
              </w:rPr>
              <w:t>nema drugih</w:t>
            </w:r>
            <w:r w:rsidR="00ED51E5">
              <w:rPr>
                <w:rFonts w:cs="Arial" w:hAnsi="Arial" w:ascii="Arial"/>
                <w:sz w:val="22"/>
                <w:szCs w:val="22"/>
                <w:lang w:val="pl-PL"/>
              </w:rPr>
              <w:t xml:space="preserve"> </w:t>
            </w:r>
            <w:r w:rsidRPr="00BD49B7">
              <w:rPr>
                <w:rFonts w:cs="Arial" w:hAnsi="Arial" w:ascii="Arial"/>
                <w:sz w:val="22"/>
                <w:szCs w:val="22"/>
                <w:lang w:val="pl-PL"/>
              </w:rPr>
              <w:t>nekretnina i pokretnina tj.nema drug</w:t>
            </w:r>
            <w:r w:rsidR="00145609" w:rsidRPr="00BD49B7">
              <w:rPr>
                <w:rFonts w:cs="Arial" w:hAnsi="Arial" w:ascii="Arial"/>
                <w:sz w:val="22"/>
                <w:szCs w:val="22"/>
                <w:lang w:val="pl-PL"/>
              </w:rPr>
              <w:t>e materijalne imovine</w:t>
            </w:r>
            <w:r w:rsidR="00B71800" w:rsidRPr="00BD49B7">
              <w:rPr>
                <w:rFonts w:cs="Arial" w:hAnsi="Arial" w:ascii="Arial"/>
                <w:sz w:val="22"/>
                <w:szCs w:val="22"/>
                <w:lang w:val="pl-PL"/>
              </w:rPr>
              <w:t>,</w:t>
            </w:r>
            <w:r w:rsidR="00832473" w:rsidRPr="00BD49B7">
              <w:rPr>
                <w:rFonts w:cs="Arial" w:hAnsi="Arial" w:ascii="Arial"/>
                <w:sz w:val="22"/>
                <w:szCs w:val="22"/>
                <w:lang w:val="pl-PL"/>
              </w:rPr>
              <w:t xml:space="preserve"> što je </w:t>
            </w:r>
            <w:r w:rsidRPr="00BD49B7">
              <w:rPr>
                <w:rFonts w:cs="Arial" w:hAnsi="Arial" w:ascii="Arial"/>
                <w:sz w:val="22"/>
                <w:szCs w:val="22"/>
                <w:lang w:val="pl-PL"/>
              </w:rPr>
              <w:t>razvidno iz navedenog  pregleda imovine i obveza.</w:t>
            </w:r>
          </w:p>
          <w:p w:rsidRDefault="000B5507" w:rsidP="00BA331B" w:rsidR="000B5507">
            <w:pPr>
              <w:spacing w:lineRule="auto" w:line="276"/>
              <w:ind w:right="397"/>
              <w:jc w:val="both"/>
              <w:rPr>
                <w:rFonts w:cs="Arial" w:hAnsi="Arial" w:ascii="Arial"/>
                <w:b/>
                <w:szCs w:val="22"/>
                <w:u w:val="single"/>
              </w:rPr>
            </w:pPr>
          </w:p>
          <w:p w:rsidRDefault="005314C0" w:rsidP="00BA331B" w:rsidR="005314C0" w:rsidRPr="00BD49B7">
            <w:pPr>
              <w:spacing w:lineRule="auto" w:line="276"/>
              <w:ind w:right="397"/>
              <w:jc w:val="both"/>
              <w:rPr>
                <w:rFonts w:cs="Arial" w:hAnsi="Arial" w:ascii="Arial"/>
                <w:b/>
                <w:szCs w:val="22"/>
              </w:rPr>
            </w:pPr>
          </w:p>
          <w:p w:rsidRDefault="00145609" w:rsidP="00BA331B" w:rsidR="00385BB8">
            <w:pPr>
              <w:spacing w:lineRule="auto" w:line="276"/>
              <w:ind w:right="397"/>
              <w:jc w:val="both"/>
              <w:rPr>
                <w:rFonts w:cs="Arial" w:hAnsi="Arial" w:ascii="Arial"/>
                <w:b/>
                <w:szCs w:val="22"/>
              </w:rPr>
            </w:pPr>
            <w:r w:rsidRPr="00BD49B7">
              <w:rPr>
                <w:rFonts w:cs="Arial" w:hAnsi="Arial" w:ascii="Arial"/>
                <w:b/>
                <w:sz w:val="22"/>
                <w:szCs w:val="22"/>
              </w:rPr>
              <w:t>A ) IMOVINA</w:t>
            </w:r>
          </w:p>
          <w:p w:rsidRDefault="000B5507" w:rsidP="00BA331B" w:rsidR="000B5507" w:rsidRPr="00BD49B7">
            <w:pPr>
              <w:spacing w:lineRule="auto" w:line="276"/>
              <w:ind w:right="397"/>
              <w:jc w:val="both"/>
              <w:rPr>
                <w:rFonts w:cs="Arial" w:hAnsi="Arial" w:ascii="Arial"/>
                <w:b/>
                <w:szCs w:val="22"/>
              </w:rPr>
            </w:pPr>
          </w:p>
          <w:p w:rsidRDefault="00D745A1" w:rsidP="00BA331B" w:rsidR="005611A8">
            <w:pPr>
              <w:spacing w:lineRule="auto" w:line="276"/>
              <w:ind w:right="397"/>
              <w:jc w:val="both"/>
              <w:rPr>
                <w:rFonts w:cs="Arial" w:hAnsi="Arial" w:ascii="Arial"/>
                <w:bCs/>
                <w:szCs w:val="22"/>
              </w:rPr>
            </w:pPr>
            <w:r w:rsidRPr="00BD49B7">
              <w:rPr>
                <w:rFonts w:cs="Arial" w:hAnsi="Arial" w:ascii="Arial"/>
                <w:bCs/>
                <w:sz w:val="22"/>
                <w:szCs w:val="22"/>
              </w:rPr>
              <w:t>Ukupna vrijednost imovine</w:t>
            </w:r>
            <w:r w:rsidR="00545C86" w:rsidRPr="00BD49B7">
              <w:rPr>
                <w:rFonts w:cs="Arial" w:hAnsi="Arial" w:ascii="Arial"/>
                <w:bCs/>
                <w:sz w:val="22"/>
                <w:szCs w:val="22"/>
              </w:rPr>
              <w:t xml:space="preserve"> iznosi </w:t>
            </w:r>
            <w:r w:rsidR="005B552C">
              <w:rPr>
                <w:rFonts w:cs="Arial" w:hAnsi="Arial" w:ascii="Arial"/>
                <w:color w:val="000000"/>
                <w:sz w:val="22"/>
                <w:szCs w:val="22"/>
              </w:rPr>
              <w:t xml:space="preserve"> 2.426.584</w:t>
            </w:r>
            <w:r w:rsidRPr="00BD49B7">
              <w:rPr>
                <w:rFonts w:cs="Arial" w:hAnsi="Arial" w:ascii="Arial"/>
                <w:color w:val="000000"/>
                <w:sz w:val="22"/>
                <w:szCs w:val="22"/>
              </w:rPr>
              <w:t>,00</w:t>
            </w:r>
            <w:r w:rsidR="00545C86" w:rsidRPr="00BD49B7">
              <w:rPr>
                <w:rFonts w:cs="Arial" w:hAnsi="Arial" w:ascii="Arial"/>
                <w:bCs/>
                <w:sz w:val="22"/>
                <w:szCs w:val="22"/>
              </w:rPr>
              <w:t xml:space="preserve"> kuna</w:t>
            </w:r>
            <w:r w:rsidR="004257DD" w:rsidRPr="00BD49B7">
              <w:rPr>
                <w:rFonts w:cs="Arial" w:hAnsi="Arial" w:ascii="Arial"/>
                <w:bCs/>
                <w:sz w:val="22"/>
                <w:szCs w:val="22"/>
              </w:rPr>
              <w:t xml:space="preserve"> i iskazana je</w:t>
            </w:r>
            <w:r w:rsidR="00545C86" w:rsidRPr="00BD49B7">
              <w:rPr>
                <w:rFonts w:cs="Arial" w:hAnsi="Arial" w:ascii="Arial"/>
                <w:bCs/>
                <w:sz w:val="22"/>
                <w:szCs w:val="22"/>
              </w:rPr>
              <w:t xml:space="preserve"> u dugotrajnoj materijalnoj imovini</w:t>
            </w:r>
            <w:r w:rsidRPr="00BD49B7">
              <w:rPr>
                <w:rFonts w:cs="Arial" w:hAnsi="Arial" w:ascii="Arial"/>
                <w:bCs/>
                <w:sz w:val="22"/>
                <w:szCs w:val="22"/>
              </w:rPr>
              <w:t xml:space="preserve"> stečajnog dužnika:</w:t>
            </w:r>
          </w:p>
          <w:p w:rsidRDefault="001939E9" w:rsidP="00BA331B" w:rsidR="001939E9" w:rsidRPr="00BD49B7">
            <w:pPr>
              <w:spacing w:lineRule="auto" w:line="276"/>
              <w:ind w:right="397"/>
              <w:jc w:val="both"/>
              <w:rPr>
                <w:rFonts w:cs="Arial" w:hAnsi="Arial" w:ascii="Arial"/>
                <w:bCs/>
                <w:szCs w:val="22"/>
              </w:rPr>
            </w:pPr>
          </w:p>
          <w:p w:rsidRDefault="00D745A1" w:rsidP="00BA331B" w:rsidR="00D745A1" w:rsidRPr="00BD49B7">
            <w:pPr>
              <w:spacing w:lineRule="auto" w:line="276"/>
              <w:rPr>
                <w:rFonts w:cs="Arial" w:hAnsi="Arial" w:ascii="Arial"/>
                <w:b/>
                <w:i/>
                <w:szCs w:val="22"/>
              </w:rPr>
            </w:pPr>
          </w:p>
          <w:tbl>
            <w:tblPr>
              <w:tblW w:type="dxa" w:w="9840"/>
              <w:tblInd w:type="dxa" w:w="81"/>
              <w:tblLayout w:type="fixed"/>
              <w:tblLook w:val="0000" w:noVBand="0" w:noHBand="0" w:lastColumn="0" w:firstColumn="0" w:lastRow="0" w:firstRow="0"/>
            </w:tblPr>
            <w:tblGrid>
              <w:gridCol w:w="853"/>
              <w:gridCol w:w="4876"/>
              <w:gridCol w:w="2371"/>
              <w:gridCol w:w="1740"/>
            </w:tblGrid>
            <w:tr w:rsidTr="00D7108A" w:rsidR="00D745A1" w:rsidRPr="0037704F">
              <w:trPr>
                <w:trHeight w:val="480"/>
              </w:trPr>
              <w:tc>
                <w:tcPr>
                  <w:tcW w:type="dxa" w:w="853"/>
                  <w:tcBorders>
                    <w:top w:space="0" w:sz="1" w:color="000000" w:val="single"/>
                    <w:left w:space="0" w:sz="1" w:color="000000" w:val="single"/>
                    <w:bottom w:space="0" w:sz="1" w:color="000000" w:val="single"/>
                  </w:tcBorders>
                  <w:shd w:fill="EEECE1" w:color="auto" w:val="clear"/>
                  <w:vAlign w:val="bottom"/>
                </w:tcPr>
                <w:p w:rsidRDefault="001F489F" w:rsidP="00BA331B" w:rsidR="00D745A1" w:rsidRPr="001F489F">
                  <w:pPr>
                    <w:spacing w:lineRule="auto" w:line="276"/>
                    <w:jc w:val="center"/>
                    <w:rPr>
                      <w:rFonts w:cs="Arial" w:hAnsi="Arial" w:ascii="Arial"/>
                      <w:b/>
                      <w:bCs/>
                      <w:color w:val="000000"/>
                      <w:szCs w:val="22"/>
                    </w:rPr>
                  </w:pPr>
                  <w:r>
                    <w:rPr>
                      <w:rFonts w:cs="Arial" w:hAnsi="Arial" w:ascii="Arial"/>
                      <w:b/>
                      <w:bCs/>
                      <w:color w:val="000000"/>
                      <w:sz w:val="22"/>
                      <w:szCs w:val="22"/>
                    </w:rPr>
                    <w:t>R.br.</w:t>
                  </w:r>
                </w:p>
                <w:p w:rsidRDefault="00D745A1" w:rsidP="00BA331B" w:rsidR="00D745A1" w:rsidRPr="001F489F">
                  <w:pPr>
                    <w:spacing w:lineRule="auto" w:line="276"/>
                    <w:jc w:val="center"/>
                    <w:rPr>
                      <w:rFonts w:cs="Arial" w:hAnsi="Arial" w:ascii="Arial"/>
                      <w:szCs w:val="22"/>
                    </w:rPr>
                  </w:pPr>
                </w:p>
              </w:tc>
              <w:tc>
                <w:tcPr>
                  <w:tcW w:type="dxa" w:w="4876"/>
                  <w:tcBorders>
                    <w:top w:space="0" w:sz="1" w:color="000000" w:val="single"/>
                    <w:left w:space="0" w:sz="1" w:color="000000" w:val="single"/>
                    <w:bottom w:space="0" w:sz="1" w:color="000000" w:val="single"/>
                  </w:tcBorders>
                  <w:shd w:fill="EEECE1" w:color="auto" w:val="clear"/>
                  <w:vAlign w:val="bottom"/>
                </w:tcPr>
                <w:p w:rsidRDefault="00D745A1" w:rsidP="00BA331B" w:rsidR="00D745A1" w:rsidRPr="001F489F">
                  <w:pPr>
                    <w:spacing w:lineRule="auto" w:line="276"/>
                    <w:jc w:val="center"/>
                    <w:rPr>
                      <w:rFonts w:cs="Arial" w:hAnsi="Arial" w:ascii="Arial"/>
                      <w:b/>
                      <w:bCs/>
                      <w:color w:val="000000"/>
                      <w:szCs w:val="22"/>
                    </w:rPr>
                  </w:pPr>
                  <w:r w:rsidRPr="001F489F">
                    <w:rPr>
                      <w:rFonts w:cs="Arial" w:hAnsi="Arial" w:ascii="Arial"/>
                      <w:b/>
                      <w:bCs/>
                      <w:color w:val="000000"/>
                      <w:sz w:val="22"/>
                      <w:szCs w:val="22"/>
                    </w:rPr>
                    <w:t>IMOVINA</w:t>
                  </w:r>
                </w:p>
                <w:p w:rsidRDefault="00D745A1" w:rsidP="00BA331B" w:rsidR="00D745A1" w:rsidRPr="001F489F">
                  <w:pPr>
                    <w:spacing w:lineRule="auto" w:line="276"/>
                    <w:jc w:val="center"/>
                    <w:rPr>
                      <w:rFonts w:cs="Arial" w:hAnsi="Arial" w:ascii="Arial"/>
                      <w:szCs w:val="22"/>
                    </w:rPr>
                  </w:pPr>
                </w:p>
              </w:tc>
              <w:tc>
                <w:tcPr>
                  <w:tcW w:type="dxa" w:w="4111"/>
                  <w:gridSpan w:val="2"/>
                  <w:tcBorders>
                    <w:top w:space="0" w:sz="1" w:color="000000" w:val="single"/>
                    <w:left w:space="0" w:sz="1" w:color="000000" w:val="single"/>
                    <w:bottom w:space="0" w:sz="1" w:color="000000" w:val="single"/>
                    <w:right w:space="0" w:sz="1" w:color="000000" w:val="single"/>
                  </w:tcBorders>
                  <w:shd w:fill="EEECE1" w:color="auto" w:val="clear"/>
                  <w:vAlign w:val="bottom"/>
                </w:tcPr>
                <w:p w:rsidRDefault="00D745A1" w:rsidP="00BA331B" w:rsidR="00D745A1" w:rsidRPr="001F489F">
                  <w:pPr>
                    <w:spacing w:lineRule="auto" w:line="276"/>
                    <w:jc w:val="center"/>
                    <w:rPr>
                      <w:rFonts w:cs="Arial" w:hAnsi="Arial" w:ascii="Arial"/>
                      <w:b/>
                      <w:bCs/>
                      <w:color w:val="000000"/>
                      <w:szCs w:val="22"/>
                    </w:rPr>
                  </w:pPr>
                </w:p>
                <w:p w:rsidRDefault="00D745A1" w:rsidP="00BA331B" w:rsidR="00D745A1" w:rsidRPr="001F489F">
                  <w:pPr>
                    <w:spacing w:lineRule="auto" w:line="276"/>
                    <w:jc w:val="center"/>
                    <w:rPr>
                      <w:rFonts w:cs="Arial" w:hAnsi="Arial" w:ascii="Arial"/>
                      <w:b/>
                      <w:bCs/>
                      <w:color w:val="000000"/>
                      <w:szCs w:val="22"/>
                    </w:rPr>
                  </w:pPr>
                  <w:r w:rsidRPr="001F489F">
                    <w:rPr>
                      <w:rFonts w:cs="Arial" w:hAnsi="Arial" w:ascii="Arial"/>
                      <w:b/>
                      <w:bCs/>
                      <w:color w:val="000000"/>
                      <w:sz w:val="22"/>
                      <w:szCs w:val="22"/>
                    </w:rPr>
                    <w:t>Vrijednost u kunama prema procjeni sud.vještaka (u kunama)</w:t>
                  </w:r>
                </w:p>
                <w:p w:rsidRDefault="00D745A1" w:rsidP="00BA331B" w:rsidR="00D745A1" w:rsidRPr="001F489F">
                  <w:pPr>
                    <w:spacing w:lineRule="auto" w:line="276"/>
                    <w:jc w:val="center"/>
                    <w:rPr>
                      <w:rFonts w:cs="Arial" w:hAnsi="Arial" w:ascii="Arial"/>
                      <w:szCs w:val="22"/>
                    </w:rPr>
                  </w:pPr>
                </w:p>
              </w:tc>
            </w:tr>
            <w:tr w:rsidTr="00D7108A" w:rsidR="00D50468" w:rsidRPr="0037704F">
              <w:trPr>
                <w:trHeight w:val="1620"/>
              </w:trPr>
              <w:tc>
                <w:tcPr>
                  <w:tcW w:type="dxa" w:w="853"/>
                  <w:tcBorders>
                    <w:top w:space="0" w:sz="4" w:color="auto" w:val="single"/>
                    <w:left w:space="0" w:sz="1" w:color="000000" w:val="single"/>
                    <w:bottom w:space="0" w:sz="4" w:color="auto" w:val="single"/>
                  </w:tcBorders>
                  <w:shd w:fill="FFFFFF" w:color="auto" w:val="clear"/>
                  <w:vAlign w:val="bottom"/>
                </w:tcPr>
                <w:p w:rsidRDefault="002A7FCB" w:rsidP="00BA331B" w:rsidR="009A4243">
                  <w:pPr>
                    <w:spacing w:lineRule="auto" w:line="276"/>
                    <w:jc w:val="center"/>
                    <w:rPr>
                      <w:rFonts w:cs="Arial" w:hAnsi="Arial" w:ascii="Arial"/>
                      <w:color w:val="000000"/>
                      <w:szCs w:val="24"/>
                    </w:rPr>
                  </w:pPr>
                  <w:r>
                    <w:rPr>
                      <w:rFonts w:cs="Arial" w:hAnsi="Arial" w:ascii="Arial"/>
                      <w:color w:val="000000"/>
                      <w:szCs w:val="24"/>
                    </w:rPr>
                    <w:t>1</w:t>
                  </w:r>
                  <w:r w:rsidR="00C618B7">
                    <w:rPr>
                      <w:rFonts w:cs="Arial" w:hAnsi="Arial" w:ascii="Arial"/>
                      <w:color w:val="000000"/>
                      <w:szCs w:val="24"/>
                    </w:rPr>
                    <w:t>.</w:t>
                  </w:r>
                </w:p>
                <w:p w:rsidRDefault="009A4243" w:rsidP="00BA331B" w:rsidR="009A4243">
                  <w:pPr>
                    <w:spacing w:lineRule="auto" w:line="276"/>
                    <w:jc w:val="center"/>
                    <w:rPr>
                      <w:rFonts w:cs="Arial" w:hAnsi="Arial" w:ascii="Arial"/>
                      <w:color w:val="000000"/>
                      <w:szCs w:val="24"/>
                    </w:rPr>
                  </w:pPr>
                </w:p>
                <w:p w:rsidRDefault="005B552C" w:rsidP="00BA331B" w:rsidR="005B552C">
                  <w:pPr>
                    <w:spacing w:lineRule="auto" w:line="276"/>
                    <w:jc w:val="center"/>
                    <w:rPr>
                      <w:rFonts w:cs="Arial" w:hAnsi="Arial" w:ascii="Arial"/>
                      <w:color w:val="000000"/>
                      <w:szCs w:val="24"/>
                    </w:rPr>
                  </w:pPr>
                </w:p>
                <w:p w:rsidRDefault="005B552C" w:rsidP="00BA331B" w:rsidR="005B552C">
                  <w:pPr>
                    <w:spacing w:lineRule="auto" w:line="276"/>
                    <w:jc w:val="center"/>
                    <w:rPr>
                      <w:rFonts w:cs="Arial" w:hAnsi="Arial" w:ascii="Arial"/>
                      <w:color w:val="000000"/>
                      <w:szCs w:val="24"/>
                    </w:rPr>
                  </w:pPr>
                </w:p>
                <w:p w:rsidRDefault="005B552C" w:rsidP="00BA331B" w:rsidR="005B552C">
                  <w:pPr>
                    <w:spacing w:lineRule="auto" w:line="276"/>
                    <w:jc w:val="center"/>
                    <w:rPr>
                      <w:rFonts w:cs="Arial" w:hAnsi="Arial" w:ascii="Arial"/>
                      <w:color w:val="000000"/>
                      <w:szCs w:val="24"/>
                    </w:rPr>
                  </w:pPr>
                </w:p>
                <w:p w:rsidRDefault="005B552C" w:rsidP="00BA331B" w:rsidR="005B552C">
                  <w:pPr>
                    <w:spacing w:lineRule="auto" w:line="276"/>
                    <w:jc w:val="center"/>
                    <w:rPr>
                      <w:rFonts w:cs="Arial" w:hAnsi="Arial" w:ascii="Arial"/>
                      <w:color w:val="000000"/>
                      <w:szCs w:val="24"/>
                    </w:rPr>
                  </w:pPr>
                </w:p>
                <w:p w:rsidRDefault="005B552C" w:rsidP="00BA331B" w:rsidR="005B552C">
                  <w:pPr>
                    <w:spacing w:lineRule="auto" w:line="276"/>
                    <w:jc w:val="center"/>
                    <w:rPr>
                      <w:rFonts w:cs="Arial" w:hAnsi="Arial" w:ascii="Arial"/>
                      <w:color w:val="000000"/>
                      <w:szCs w:val="24"/>
                    </w:rPr>
                  </w:pPr>
                </w:p>
                <w:p w:rsidRDefault="005B552C" w:rsidP="00BA331B" w:rsidR="005B552C">
                  <w:pPr>
                    <w:spacing w:lineRule="auto" w:line="276"/>
                    <w:jc w:val="center"/>
                    <w:rPr>
                      <w:rFonts w:cs="Arial" w:hAnsi="Arial" w:ascii="Arial"/>
                      <w:color w:val="000000"/>
                      <w:szCs w:val="24"/>
                    </w:rPr>
                  </w:pPr>
                </w:p>
                <w:p w:rsidRDefault="005B552C" w:rsidP="00BA331B" w:rsidR="005B552C">
                  <w:pPr>
                    <w:spacing w:lineRule="auto" w:line="276"/>
                    <w:jc w:val="center"/>
                    <w:rPr>
                      <w:rFonts w:cs="Arial" w:hAnsi="Arial" w:ascii="Arial"/>
                      <w:color w:val="000000"/>
                      <w:szCs w:val="24"/>
                    </w:rPr>
                  </w:pPr>
                </w:p>
                <w:p w:rsidRDefault="005B552C" w:rsidP="00BA331B" w:rsidR="005B552C">
                  <w:pPr>
                    <w:spacing w:lineRule="auto" w:line="276"/>
                    <w:jc w:val="center"/>
                    <w:rPr>
                      <w:rFonts w:cs="Arial" w:hAnsi="Arial" w:ascii="Arial"/>
                      <w:color w:val="000000"/>
                      <w:szCs w:val="24"/>
                    </w:rPr>
                  </w:pPr>
                </w:p>
                <w:p w:rsidRDefault="005B552C" w:rsidP="00BA331B" w:rsidR="005B552C">
                  <w:pPr>
                    <w:spacing w:lineRule="auto" w:line="276"/>
                    <w:jc w:val="center"/>
                    <w:rPr>
                      <w:rFonts w:cs="Arial" w:hAnsi="Arial" w:ascii="Arial"/>
                      <w:color w:val="000000"/>
                      <w:szCs w:val="24"/>
                    </w:rPr>
                  </w:pPr>
                </w:p>
                <w:p w:rsidRDefault="005B552C" w:rsidP="00BA331B" w:rsidR="005B552C" w:rsidRPr="0037704F">
                  <w:pPr>
                    <w:spacing w:lineRule="auto" w:line="276"/>
                    <w:jc w:val="center"/>
                    <w:rPr>
                      <w:rFonts w:cs="Arial" w:hAnsi="Arial" w:ascii="Arial"/>
                      <w:color w:val="000000"/>
                      <w:szCs w:val="24"/>
                    </w:rPr>
                  </w:pPr>
                </w:p>
              </w:tc>
              <w:tc>
                <w:tcPr>
                  <w:tcW w:type="dxa" w:w="4876"/>
                  <w:tcBorders>
                    <w:top w:space="0" w:sz="4" w:color="auto" w:val="single"/>
                    <w:left w:space="0" w:sz="1" w:color="000000" w:val="single"/>
                    <w:bottom w:space="0" w:sz="4" w:color="auto" w:val="single"/>
                  </w:tcBorders>
                  <w:shd w:fill="FFFFFF" w:color="auto" w:val="clear"/>
                  <w:vAlign w:val="bottom"/>
                </w:tcPr>
                <w:p w:rsidRDefault="005B552C" w:rsidP="005B552C" w:rsidR="005B552C" w:rsidRPr="005B552C">
                  <w:pPr>
                    <w:pStyle w:val="Bezproreda"/>
                    <w:rPr>
                      <w:rFonts w:cs="Arial" w:hAnsi="Arial" w:ascii="Arial"/>
                      <w:u w:val="single"/>
                    </w:rPr>
                  </w:pPr>
                  <w:r w:rsidRPr="005B552C">
                    <w:rPr>
                      <w:rFonts w:cs="Arial" w:hAnsi="Arial" w:ascii="Arial"/>
                      <w:u w:val="single"/>
                    </w:rPr>
                    <w:t>NEKRETNINE</w:t>
                  </w:r>
                </w:p>
                <w:p w:rsidRDefault="005B552C" w:rsidP="005B552C" w:rsidR="005B552C" w:rsidRPr="005B552C">
                  <w:pPr>
                    <w:pStyle w:val="Bezproreda"/>
                    <w:rPr>
                      <w:rFonts w:cs="Arial" w:hAnsi="Arial" w:ascii="Arial"/>
                    </w:rPr>
                  </w:pPr>
                  <w:r w:rsidRPr="005B552C">
                    <w:rPr>
                      <w:rFonts w:cs="Arial" w:hAnsi="Arial" w:ascii="Arial"/>
                    </w:rPr>
                    <w:t>Nekretnina upisana u zk ul.13950, poduložak broj 2, Etažno vlasništvo, k.o. Varaždin (u osnivanju), čestica br.1686, Stambena zgrada Mali plac 1/A od 582 m2.</w:t>
                  </w:r>
                </w:p>
                <w:p w:rsidRDefault="005B552C" w:rsidP="005B552C" w:rsidR="005B552C" w:rsidRPr="001939E9">
                  <w:pPr>
                    <w:rPr>
                      <w:rFonts w:cs="Arial" w:hAnsi="Arial" w:ascii="Arial"/>
                      <w:szCs w:val="22"/>
                    </w:rPr>
                  </w:pPr>
                  <w:r w:rsidRPr="001939E9">
                    <w:rPr>
                      <w:rFonts w:cs="Arial" w:hAnsi="Arial" w:ascii="Arial"/>
                      <w:sz w:val="22"/>
                      <w:szCs w:val="22"/>
                    </w:rPr>
                    <w:t>1.ETAŽA II – koja se sastoji od prostorija u podrumu,</w:t>
                  </w:r>
                  <w:r w:rsidR="00DF4B7F">
                    <w:rPr>
                      <w:rFonts w:cs="Arial" w:hAnsi="Arial" w:ascii="Arial"/>
                      <w:sz w:val="22"/>
                      <w:szCs w:val="22"/>
                    </w:rPr>
                    <w:t xml:space="preserve"> </w:t>
                  </w:r>
                  <w:r w:rsidRPr="001939E9">
                    <w:rPr>
                      <w:rFonts w:cs="Arial" w:hAnsi="Arial" w:ascii="Arial"/>
                      <w:sz w:val="22"/>
                      <w:szCs w:val="22"/>
                    </w:rPr>
                    <w:t xml:space="preserve">prizemlju i katu: radiona </w:t>
                  </w:r>
                  <w:r w:rsidR="00DF4B7F">
                    <w:rPr>
                      <w:rFonts w:cs="Arial" w:hAnsi="Arial" w:ascii="Arial"/>
                      <w:sz w:val="22"/>
                      <w:szCs w:val="22"/>
                    </w:rPr>
                    <w:t>I</w:t>
                  </w:r>
                  <w:r w:rsidRPr="001939E9">
                    <w:rPr>
                      <w:rFonts w:cs="Arial" w:hAnsi="Arial" w:ascii="Arial"/>
                      <w:sz w:val="22"/>
                      <w:szCs w:val="22"/>
                    </w:rPr>
                    <w:t xml:space="preserve"> sa 73,20 m2, radiona II sa 18,95 m2, sanitarni čvor sa 3,10 m2, prodajni prostor sa 85,05 m2, prostorija sa 16,10 m2, stubište I sa 2,90 m2, stubište II sa 5,00 m2, čajna kuhinja sa</w:t>
                  </w:r>
                  <w:r w:rsidR="00DF4B7F">
                    <w:rPr>
                      <w:rFonts w:cs="Arial" w:hAnsi="Arial" w:ascii="Arial"/>
                      <w:sz w:val="22"/>
                      <w:szCs w:val="22"/>
                    </w:rPr>
                    <w:t xml:space="preserve"> </w:t>
                  </w:r>
                  <w:r w:rsidRPr="001939E9">
                    <w:rPr>
                      <w:rFonts w:cs="Arial" w:hAnsi="Arial" w:ascii="Arial"/>
                      <w:sz w:val="22"/>
                      <w:szCs w:val="22"/>
                    </w:rPr>
                    <w:t>2,95 m2, kancelarija I sa 12,65 m2, kancelarija II sa 19,90 m2, terasa sa 10,30 m2, hodnik</w:t>
                  </w:r>
                  <w:r w:rsidR="001939E9" w:rsidRPr="001939E9">
                    <w:rPr>
                      <w:rFonts w:cs="Arial" w:hAnsi="Arial" w:ascii="Arial"/>
                      <w:sz w:val="22"/>
                      <w:szCs w:val="22"/>
                    </w:rPr>
                    <w:t xml:space="preserve"> </w:t>
                  </w:r>
                  <w:r w:rsidRPr="001939E9">
                    <w:rPr>
                      <w:rFonts w:cs="Arial" w:hAnsi="Arial" w:ascii="Arial"/>
                      <w:sz w:val="22"/>
                      <w:szCs w:val="22"/>
                    </w:rPr>
                    <w:t>sa 4,90 m2, sanitarni čvor II sa</w:t>
                  </w:r>
                  <w:r w:rsidR="00DF4B7F">
                    <w:rPr>
                      <w:rFonts w:cs="Arial" w:hAnsi="Arial" w:ascii="Arial"/>
                      <w:sz w:val="22"/>
                      <w:szCs w:val="22"/>
                    </w:rPr>
                    <w:t xml:space="preserve"> </w:t>
                  </w:r>
                  <w:r w:rsidRPr="001939E9">
                    <w:rPr>
                      <w:rFonts w:cs="Arial" w:hAnsi="Arial" w:ascii="Arial"/>
                      <w:sz w:val="22"/>
                      <w:szCs w:val="22"/>
                    </w:rPr>
                    <w:t xml:space="preserve">4,40 m2, kancelarija III sa 21,60 m2 i garderoba sa 10,45 m2, sveukupne površine 291,45 m2. </w:t>
                  </w:r>
                </w:p>
                <w:p w:rsidRDefault="009A4243" w:rsidP="00BA331B" w:rsidR="009A4243" w:rsidRPr="005B552C">
                  <w:pPr>
                    <w:pStyle w:val="Bezproreda"/>
                    <w:spacing w:lineRule="auto" w:line="276"/>
                    <w:rPr>
                      <w:rFonts w:cs="Arial" w:hAnsi="Arial" w:ascii="Arial"/>
                      <w:sz w:val="24"/>
                      <w:szCs w:val="24"/>
                    </w:rPr>
                  </w:pPr>
                </w:p>
              </w:tc>
              <w:tc>
                <w:tcPr>
                  <w:tcW w:type="dxa" w:w="4111"/>
                  <w:gridSpan w:val="2"/>
                  <w:tcBorders>
                    <w:top w:space="0" w:sz="4" w:color="auto" w:val="single"/>
                    <w:left w:space="0" w:sz="1" w:color="000000" w:val="single"/>
                    <w:bottom w:space="0" w:sz="4" w:color="auto" w:val="single"/>
                    <w:right w:space="0" w:sz="1" w:color="000000" w:val="single"/>
                  </w:tcBorders>
                  <w:shd w:fill="FFFFFF" w:color="auto" w:val="clear"/>
                  <w:vAlign w:val="bottom"/>
                </w:tcPr>
                <w:p w:rsidRDefault="002A7FCB" w:rsidP="00BA331B" w:rsidR="009A4243">
                  <w:pPr>
                    <w:snapToGrid w:val="false"/>
                    <w:spacing w:lineRule="auto" w:line="276"/>
                    <w:jc w:val="center"/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  <w:szCs w:val="24"/>
                    </w:rPr>
                    <w:t>2.426.584</w:t>
                  </w:r>
                  <w:r w:rsidRPr="0037704F">
                    <w:rPr>
                      <w:rFonts w:cs="Arial" w:hAnsi="Arial" w:ascii="Arial"/>
                      <w:szCs w:val="24"/>
                    </w:rPr>
                    <w:t>,00</w:t>
                  </w:r>
                </w:p>
                <w:p w:rsidRDefault="005B552C" w:rsidP="00BA331B" w:rsidR="005B552C">
                  <w:pPr>
                    <w:snapToGrid w:val="false"/>
                    <w:spacing w:lineRule="auto" w:line="276"/>
                    <w:jc w:val="center"/>
                    <w:rPr>
                      <w:rFonts w:cs="Arial" w:hAnsi="Arial" w:ascii="Arial"/>
                      <w:szCs w:val="24"/>
                    </w:rPr>
                  </w:pPr>
                </w:p>
                <w:p w:rsidRDefault="005B552C" w:rsidP="00BA331B" w:rsidR="005B552C" w:rsidRPr="009A4243">
                  <w:pPr>
                    <w:snapToGrid w:val="false"/>
                    <w:spacing w:lineRule="auto" w:line="276"/>
                    <w:jc w:val="center"/>
                    <w:rPr>
                      <w:rFonts w:cs="Arial" w:hAnsi="Arial" w:ascii="Arial"/>
                      <w:szCs w:val="24"/>
                    </w:rPr>
                  </w:pPr>
                </w:p>
              </w:tc>
            </w:tr>
            <w:tr w:rsidTr="00D7108A" w:rsidR="00D745A1" w:rsidRPr="0037704F">
              <w:trPr>
                <w:trHeight w:val="495"/>
              </w:trPr>
              <w:tc>
                <w:tcPr>
                  <w:tcW w:type="dxa" w:w="853"/>
                  <w:tcBorders>
                    <w:top w:space="0" w:sz="4" w:color="auto" w:val="single"/>
                    <w:left w:space="0" w:sz="1" w:color="000000" w:val="single"/>
                    <w:bottom w:space="0" w:sz="4" w:color="auto" w:val="single"/>
                  </w:tcBorders>
                  <w:shd w:fill="F2F2F2" w:color="auto" w:val="clear"/>
                  <w:vAlign w:val="bottom"/>
                </w:tcPr>
                <w:p w:rsidRDefault="00D745A1" w:rsidP="00BA331B" w:rsidR="00D745A1" w:rsidRPr="0037704F">
                  <w:pPr>
                    <w:spacing w:lineRule="auto" w:line="276"/>
                    <w:jc w:val="center"/>
                    <w:rPr>
                      <w:rFonts w:cs="Arial" w:hAnsi="Arial" w:ascii="Arial"/>
                      <w:b/>
                      <w:color w:val="000000"/>
                      <w:szCs w:val="24"/>
                    </w:rPr>
                  </w:pPr>
                </w:p>
              </w:tc>
              <w:tc>
                <w:tcPr>
                  <w:tcW w:type="dxa" w:w="4876"/>
                  <w:tcBorders>
                    <w:top w:space="0" w:sz="4" w:color="auto" w:val="single"/>
                    <w:left w:space="0" w:sz="1" w:color="000000" w:val="single"/>
                    <w:bottom w:space="0" w:sz="4" w:color="auto" w:val="single"/>
                  </w:tcBorders>
                  <w:shd w:fill="F2F2F2" w:color="auto" w:val="clear"/>
                  <w:vAlign w:val="bottom"/>
                </w:tcPr>
                <w:p w:rsidRDefault="00D745A1" w:rsidP="00BA331B" w:rsidR="00D745A1" w:rsidRPr="0037704F">
                  <w:pPr>
                    <w:spacing w:lineRule="auto" w:line="276"/>
                    <w:rPr>
                      <w:rFonts w:cs="Arial" w:hAnsi="Arial" w:ascii="Arial"/>
                      <w:b/>
                      <w:color w:val="000000"/>
                      <w:szCs w:val="24"/>
                    </w:rPr>
                  </w:pPr>
                </w:p>
                <w:p w:rsidRDefault="00D745A1" w:rsidP="00BA331B" w:rsidR="00D745A1" w:rsidRPr="0037704F">
                  <w:pPr>
                    <w:spacing w:lineRule="auto" w:line="276"/>
                    <w:rPr>
                      <w:rFonts w:cs="Arial" w:hAnsi="Arial" w:ascii="Arial"/>
                      <w:b/>
                      <w:color w:val="000000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t>UKUPNO</w:t>
                  </w:r>
                </w:p>
                <w:p w:rsidRDefault="00D745A1" w:rsidP="00BA331B" w:rsidR="00D745A1" w:rsidRPr="0037704F">
                  <w:pPr>
                    <w:spacing w:lineRule="auto" w:line="276"/>
                    <w:rPr>
                      <w:rFonts w:cs="Arial" w:hAnsi="Arial" w:ascii="Arial"/>
                      <w:b/>
                      <w:color w:val="000000"/>
                      <w:szCs w:val="24"/>
                    </w:rPr>
                  </w:pPr>
                </w:p>
              </w:tc>
              <w:tc>
                <w:tcPr>
                  <w:tcW w:type="dxa" w:w="4111"/>
                  <w:gridSpan w:val="2"/>
                  <w:tcBorders>
                    <w:top w:space="0" w:sz="4" w:color="auto" w:val="single"/>
                    <w:left w:space="0" w:sz="1" w:color="000000" w:val="single"/>
                    <w:bottom w:space="0" w:sz="4" w:color="auto" w:val="single"/>
                    <w:right w:space="0" w:sz="1" w:color="000000" w:val="single"/>
                  </w:tcBorders>
                  <w:shd w:fill="F2F2F2" w:color="auto" w:val="clear"/>
                  <w:vAlign w:val="bottom"/>
                </w:tcPr>
                <w:p w:rsidRDefault="005B552C" w:rsidP="005B552C" w:rsidR="005B552C" w:rsidRPr="005B552C">
                  <w:pPr>
                    <w:snapToGrid w:val="false"/>
                    <w:spacing w:lineRule="auto" w:line="276"/>
                    <w:jc w:val="center"/>
                    <w:rPr>
                      <w:rFonts w:cs="Arial" w:hAnsi="Arial" w:ascii="Arial"/>
                      <w:b/>
                      <w:szCs w:val="24"/>
                    </w:rPr>
                  </w:pPr>
                  <w:r w:rsidRPr="005B552C">
                    <w:rPr>
                      <w:rFonts w:cs="Arial" w:hAnsi="Arial" w:ascii="Arial"/>
                      <w:b/>
                      <w:szCs w:val="24"/>
                    </w:rPr>
                    <w:t>2.426.584,00</w:t>
                  </w:r>
                </w:p>
                <w:p w:rsidRDefault="00D745A1" w:rsidP="00BA331B" w:rsidR="00D745A1" w:rsidRPr="0037704F">
                  <w:pPr>
                    <w:snapToGrid w:val="false"/>
                    <w:spacing w:lineRule="auto" w:line="276"/>
                    <w:jc w:val="center"/>
                    <w:rPr>
                      <w:rFonts w:cs="Arial" w:hAnsi="Arial" w:ascii="Arial"/>
                      <w:b/>
                      <w:color w:val="000000"/>
                      <w:szCs w:val="24"/>
                    </w:rPr>
                  </w:pPr>
                </w:p>
              </w:tc>
            </w:tr>
            <w:tr w:rsidTr="00D7108A" w:rsidR="00D745A1" w:rsidRPr="0037704F">
              <w:trPr>
                <w:trHeight w:val="70"/>
              </w:trPr>
              <w:tc>
                <w:tcPr>
                  <w:tcW w:type="dxa" w:w="853"/>
                  <w:vMerge w:val="restart"/>
                  <w:tcBorders>
                    <w:top w:space="0" w:sz="4" w:color="auto" w:val="single"/>
                  </w:tcBorders>
                  <w:shd w:fill="FFFFFF" w:color="auto" w:val="clear"/>
                  <w:vAlign w:val="bottom"/>
                </w:tcPr>
                <w:p w:rsidRDefault="00A67073" w:rsidP="00FD2E2C" w:rsidR="00A67073" w:rsidRPr="0037704F">
                  <w:pPr>
                    <w:spacing w:lineRule="auto" w:line="276"/>
                    <w:rPr>
                      <w:rFonts w:cs="Arial" w:hAnsi="Arial" w:ascii="Arial"/>
                      <w:color w:val="000000"/>
                      <w:szCs w:val="24"/>
                    </w:rPr>
                  </w:pPr>
                </w:p>
              </w:tc>
              <w:tc>
                <w:tcPr>
                  <w:tcW w:type="dxa" w:w="4876"/>
                  <w:vMerge w:val="restart"/>
                  <w:tcBorders>
                    <w:top w:space="0" w:sz="4" w:color="auto" w:val="single"/>
                    <w:left w:val="nil"/>
                  </w:tcBorders>
                  <w:shd w:fill="FFFFFF" w:color="auto" w:val="clear"/>
                  <w:vAlign w:val="bottom"/>
                </w:tcPr>
                <w:p w:rsidRDefault="00D745A1" w:rsidP="00BA331B" w:rsidR="00D745A1">
                  <w:pPr>
                    <w:spacing w:lineRule="auto" w:line="276"/>
                    <w:rPr>
                      <w:rFonts w:cs="Arial" w:hAnsi="Arial" w:ascii="Arial"/>
                      <w:color w:val="000000"/>
                      <w:szCs w:val="24"/>
                    </w:rPr>
                  </w:pPr>
                </w:p>
                <w:p w:rsidRDefault="001313A6" w:rsidP="00BA331B" w:rsidR="001313A6" w:rsidRPr="0037704F">
                  <w:pPr>
                    <w:spacing w:lineRule="auto" w:line="276"/>
                    <w:rPr>
                      <w:rFonts w:cs="Arial" w:hAnsi="Arial" w:ascii="Arial"/>
                      <w:color w:val="000000"/>
                      <w:szCs w:val="24"/>
                    </w:rPr>
                  </w:pPr>
                </w:p>
              </w:tc>
              <w:tc>
                <w:tcPr>
                  <w:tcW w:type="dxa" w:w="4111"/>
                  <w:gridSpan w:val="2"/>
                  <w:tcBorders>
                    <w:top w:space="0" w:sz="4" w:color="auto" w:val="single"/>
                    <w:left w:val="nil"/>
                  </w:tcBorders>
                  <w:shd w:fill="FFFFFF" w:color="auto" w:val="clear"/>
                  <w:vAlign w:val="bottom"/>
                </w:tcPr>
                <w:p w:rsidRDefault="00D745A1" w:rsidP="00BA331B" w:rsidR="00D745A1" w:rsidRPr="0037704F">
                  <w:pPr>
                    <w:snapToGrid w:val="false"/>
                    <w:spacing w:lineRule="auto" w:line="276"/>
                    <w:jc w:val="center"/>
                    <w:rPr>
                      <w:rFonts w:cs="Arial" w:hAnsi="Arial" w:ascii="Arial"/>
                      <w:color w:val="000000"/>
                      <w:szCs w:val="24"/>
                    </w:rPr>
                  </w:pPr>
                </w:p>
              </w:tc>
            </w:tr>
            <w:tr w:rsidTr="00D7108A" w:rsidR="00D745A1" w:rsidRPr="0037704F">
              <w:trPr>
                <w:trHeight w:val="240"/>
              </w:trPr>
              <w:tc>
                <w:tcPr>
                  <w:tcW w:type="dxa" w:w="853"/>
                  <w:vMerge/>
                  <w:shd w:fill="FFFFFF" w:color="auto" w:val="clear"/>
                  <w:vAlign w:val="bottom"/>
                </w:tcPr>
                <w:p w:rsidRDefault="00D745A1" w:rsidP="00BA331B" w:rsidR="00D745A1" w:rsidRPr="0037704F">
                  <w:pPr>
                    <w:snapToGrid w:val="false"/>
                    <w:spacing w:lineRule="auto" w:line="276"/>
                    <w:jc w:val="center"/>
                    <w:rPr>
                      <w:rFonts w:cs="Arial" w:hAnsi="Arial" w:ascii="Arial"/>
                    </w:rPr>
                  </w:pPr>
                </w:p>
              </w:tc>
              <w:tc>
                <w:tcPr>
                  <w:tcW w:type="dxa" w:w="4876"/>
                  <w:vMerge/>
                  <w:shd w:fill="FFFFFF" w:color="auto" w:val="clear"/>
                  <w:vAlign w:val="bottom"/>
                </w:tcPr>
                <w:p w:rsidRDefault="00D745A1" w:rsidP="00BA331B" w:rsidR="00D745A1" w:rsidRPr="0037704F">
                  <w:pPr>
                    <w:snapToGrid w:val="false"/>
                    <w:spacing w:lineRule="auto" w:line="276"/>
                    <w:jc w:val="center"/>
                    <w:rPr>
                      <w:rFonts w:cs="Arial" w:hAnsi="Arial" w:ascii="Arial"/>
                    </w:rPr>
                  </w:pPr>
                </w:p>
              </w:tc>
              <w:tc>
                <w:tcPr>
                  <w:tcW w:type="dxa" w:w="2371"/>
                  <w:shd w:fill="FFFFFF" w:color="auto" w:val="clear"/>
                  <w:vAlign w:val="bottom"/>
                </w:tcPr>
                <w:p w:rsidRDefault="00D745A1" w:rsidP="00BA331B" w:rsidR="00D745A1" w:rsidRPr="0037704F">
                  <w:pPr>
                    <w:snapToGrid w:val="false"/>
                    <w:spacing w:lineRule="auto" w:line="276"/>
                    <w:jc w:val="center"/>
                    <w:rPr>
                      <w:rFonts w:cs="Arial" w:hAnsi="Arial" w:ascii="Arial"/>
                    </w:rPr>
                  </w:pPr>
                </w:p>
              </w:tc>
              <w:tc>
                <w:tcPr>
                  <w:tcW w:type="dxa" w:w="1740"/>
                  <w:shd w:fill="FFFFFF" w:color="auto" w:val="clear"/>
                  <w:vAlign w:val="bottom"/>
                </w:tcPr>
                <w:p w:rsidRDefault="00D745A1" w:rsidP="00BA331B" w:rsidR="00D745A1" w:rsidRPr="0037704F">
                  <w:pPr>
                    <w:snapToGrid w:val="false"/>
                    <w:spacing w:lineRule="auto" w:line="276"/>
                    <w:rPr>
                      <w:rFonts w:cs="Arial" w:hAnsi="Arial" w:ascii="Arial"/>
                    </w:rPr>
                  </w:pPr>
                </w:p>
              </w:tc>
            </w:tr>
          </w:tbl>
          <w:p w:rsidRDefault="00145609" w:rsidP="00BA331B" w:rsidR="00341662">
            <w:pPr>
              <w:spacing w:lineRule="auto" w:line="276"/>
              <w:jc w:val="both"/>
              <w:rPr>
                <w:rFonts w:cs="Arial" w:hAnsi="Arial" w:ascii="Arial"/>
                <w:b/>
              </w:rPr>
            </w:pPr>
            <w:r w:rsidRPr="0037704F">
              <w:rPr>
                <w:rFonts w:cs="Arial" w:hAnsi="Arial" w:ascii="Arial"/>
                <w:b/>
                <w:bCs/>
                <w:szCs w:val="24"/>
                <w:lang w:val="pl-PL"/>
              </w:rPr>
              <w:lastRenderedPageBreak/>
              <w:t>B) OBVEZE</w:t>
            </w:r>
            <w:r w:rsidR="00AF03DA">
              <w:rPr>
                <w:b/>
              </w:rPr>
              <w:t xml:space="preserve">- </w:t>
            </w:r>
            <w:r w:rsidR="00CC5069" w:rsidRPr="00D155A7">
              <w:rPr>
                <w:rFonts w:cs="Arial" w:hAnsi="Arial" w:ascii="Arial"/>
                <w:b/>
              </w:rPr>
              <w:t>PRIJAVLJENE TRAŽBINE</w:t>
            </w:r>
          </w:p>
          <w:p w:rsidRDefault="000B5507" w:rsidP="000B5507" w:rsidR="000B5507">
            <w:pPr>
              <w:rPr>
                <w:b/>
                <w:bCs/>
                <w:lang w:val="pl-PL"/>
              </w:rPr>
            </w:pPr>
          </w:p>
          <w:p w:rsidRDefault="000B5507" w:rsidP="000B5507" w:rsidR="000B5507">
            <w:pPr>
              <w:rPr>
                <w:lang w:val="pl-PL"/>
              </w:rPr>
            </w:pPr>
          </w:p>
          <w:p w:rsidRDefault="000B5507" w:rsidP="000B5507" w:rsidR="000B5507">
            <w:pPr>
              <w:jc w:val="both"/>
              <w:rPr>
                <w:rFonts w:cs="Arial" w:hAnsi="Arial" w:ascii="Arial"/>
                <w:b/>
                <w:szCs w:val="22"/>
                <w:u w:val="single"/>
              </w:rPr>
            </w:pPr>
            <w:r w:rsidRPr="002A7FCB">
              <w:rPr>
                <w:rFonts w:cs="Arial" w:hAnsi="Arial" w:ascii="Arial"/>
                <w:b/>
                <w:sz w:val="22"/>
                <w:szCs w:val="22"/>
              </w:rPr>
              <w:t xml:space="preserve">   </w:t>
            </w:r>
            <w:r w:rsidRPr="002A7FCB">
              <w:rPr>
                <w:rFonts w:cs="Arial" w:hAnsi="Arial" w:ascii="Arial"/>
                <w:b/>
                <w:sz w:val="22"/>
                <w:szCs w:val="22"/>
                <w:u w:val="single"/>
              </w:rPr>
              <w:t>Obveze stečajne mase</w:t>
            </w:r>
          </w:p>
          <w:p w:rsidRDefault="001313A6" w:rsidP="000B5507" w:rsidR="001313A6" w:rsidRPr="002A7FCB">
            <w:pPr>
              <w:jc w:val="both"/>
              <w:rPr>
                <w:rFonts w:cs="Arial" w:hAnsi="Arial" w:ascii="Arial"/>
                <w:b/>
                <w:szCs w:val="22"/>
                <w:u w:val="single"/>
              </w:rPr>
            </w:pPr>
          </w:p>
          <w:p w:rsidRDefault="000B5507" w:rsidP="003028BD" w:rsidR="000B5507" w:rsidRPr="002A7FCB">
            <w:pPr>
              <w:spacing w:lineRule="auto" w:line="276"/>
              <w:rPr>
                <w:rFonts w:cs="Arial" w:hAnsi="Arial" w:ascii="Arial"/>
                <w:szCs w:val="22"/>
              </w:rPr>
            </w:pPr>
            <w:r w:rsidRPr="002A7FCB">
              <w:rPr>
                <w:rFonts w:cs="Arial" w:hAnsi="Arial" w:ascii="Arial"/>
                <w:sz w:val="22"/>
                <w:szCs w:val="22"/>
              </w:rPr>
              <w:t>Stečajn</w:t>
            </w:r>
            <w:r w:rsidR="003028BD">
              <w:rPr>
                <w:rFonts w:cs="Arial" w:hAnsi="Arial" w:ascii="Arial"/>
                <w:sz w:val="22"/>
                <w:szCs w:val="22"/>
              </w:rPr>
              <w:t>a</w:t>
            </w:r>
            <w:r w:rsidRPr="002A7FCB">
              <w:rPr>
                <w:rFonts w:cs="Arial" w:hAnsi="Arial" w:ascii="Arial"/>
                <w:sz w:val="22"/>
                <w:szCs w:val="22"/>
              </w:rPr>
              <w:t xml:space="preserve"> upravitelj</w:t>
            </w:r>
            <w:r w:rsidR="003028BD">
              <w:rPr>
                <w:rFonts w:cs="Arial" w:hAnsi="Arial" w:ascii="Arial"/>
                <w:sz w:val="22"/>
                <w:szCs w:val="22"/>
              </w:rPr>
              <w:t>ica</w:t>
            </w:r>
            <w:r w:rsidRPr="002A7FCB">
              <w:rPr>
                <w:rFonts w:cs="Arial" w:hAnsi="Arial" w:ascii="Arial"/>
                <w:sz w:val="22"/>
                <w:szCs w:val="22"/>
              </w:rPr>
              <w:t xml:space="preserve"> je sastavi</w:t>
            </w:r>
            <w:r w:rsidR="003028BD">
              <w:rPr>
                <w:rFonts w:cs="Arial" w:hAnsi="Arial" w:ascii="Arial"/>
                <w:sz w:val="22"/>
                <w:szCs w:val="22"/>
              </w:rPr>
              <w:t>la</w:t>
            </w:r>
            <w:r w:rsidRPr="002A7FCB">
              <w:rPr>
                <w:rFonts w:cs="Arial" w:hAnsi="Arial" w:ascii="Arial"/>
                <w:sz w:val="22"/>
                <w:szCs w:val="22"/>
              </w:rPr>
              <w:t xml:space="preserve"> tablicu tražbina razlučnih prava</w:t>
            </w:r>
            <w:r w:rsidR="002A7FCB" w:rsidRPr="002A7FCB">
              <w:rPr>
                <w:rFonts w:cs="Arial" w:hAnsi="Arial" w:ascii="Arial"/>
                <w:sz w:val="22"/>
                <w:szCs w:val="22"/>
              </w:rPr>
              <w:t>, I</w:t>
            </w:r>
            <w:r w:rsidRPr="002A7FCB">
              <w:rPr>
                <w:rFonts w:cs="Arial" w:hAnsi="Arial" w:ascii="Arial"/>
                <w:sz w:val="22"/>
                <w:szCs w:val="22"/>
              </w:rPr>
              <w:t xml:space="preserve"> i II. višeg isplatnog reda</w:t>
            </w:r>
          </w:p>
          <w:p w:rsidRDefault="000B5507" w:rsidP="003028BD" w:rsidR="000B5507" w:rsidRPr="002A7FCB">
            <w:pPr>
              <w:spacing w:lineRule="auto" w:line="276"/>
              <w:rPr>
                <w:rFonts w:cs="Arial" w:hAnsi="Arial" w:ascii="Arial"/>
                <w:szCs w:val="22"/>
                <w:lang w:val="pl-PL"/>
              </w:rPr>
            </w:pPr>
          </w:p>
          <w:p w:rsidRDefault="000B5507" w:rsidP="000B5507" w:rsidR="000B5507">
            <w:pPr>
              <w:rPr>
                <w:rFonts w:cs="Arial" w:hAnsi="Arial" w:ascii="Arial"/>
                <w:sz w:val="22"/>
                <w:szCs w:val="22"/>
                <w:u w:val="single"/>
                <w:lang w:val="pl-PL"/>
              </w:rPr>
            </w:pPr>
            <w:r w:rsidRPr="002A7FCB">
              <w:rPr>
                <w:rFonts w:cs="Arial" w:hAnsi="Arial" w:ascii="Arial"/>
                <w:sz w:val="22"/>
                <w:szCs w:val="22"/>
                <w:u w:val="single"/>
                <w:lang w:val="pl-PL"/>
              </w:rPr>
              <w:t>Prijavu tražbina u stečajni postupak izvršili su stečajni vjerovnici:</w:t>
            </w:r>
          </w:p>
          <w:p w:rsidRDefault="00164563" w:rsidP="000B5507" w:rsidR="00164563" w:rsidRPr="002A7FCB">
            <w:pPr>
              <w:rPr>
                <w:rFonts w:cs="Arial" w:hAnsi="Arial" w:ascii="Arial"/>
                <w:szCs w:val="22"/>
                <w:u w:val="single"/>
                <w:lang w:val="pl-PL"/>
              </w:rPr>
            </w:pPr>
          </w:p>
          <w:p w:rsidRDefault="000B5507" w:rsidP="003028BD" w:rsidR="000B5507" w:rsidRPr="00737A78">
            <w:pPr>
              <w:spacing w:lineRule="auto" w:line="276"/>
              <w:rPr>
                <w:rFonts w:cs="Arial" w:hAnsi="Arial" w:ascii="Arial"/>
                <w:szCs w:val="22"/>
                <w:lang w:val="pl-PL"/>
              </w:rPr>
            </w:pPr>
            <w:r w:rsidRPr="002A7FCB">
              <w:rPr>
                <w:rFonts w:cs="Arial" w:hAnsi="Arial" w:ascii="Arial"/>
                <w:sz w:val="22"/>
                <w:szCs w:val="22"/>
                <w:lang w:val="pl-PL"/>
              </w:rPr>
              <w:t>1.  Republika Hrvatska, Ministarstvo financija, Porezna u</w:t>
            </w:r>
            <w:r w:rsidR="002A7FCB" w:rsidRPr="002A7FCB">
              <w:rPr>
                <w:rFonts w:cs="Arial" w:hAnsi="Arial" w:ascii="Arial"/>
                <w:sz w:val="22"/>
                <w:szCs w:val="22"/>
                <w:lang w:val="pl-PL"/>
              </w:rPr>
              <w:t>prava, datum prijave tražbine 09.05</w:t>
            </w:r>
            <w:r w:rsidRPr="002A7FCB">
              <w:rPr>
                <w:rFonts w:cs="Arial" w:hAnsi="Arial" w:ascii="Arial"/>
                <w:sz w:val="22"/>
                <w:szCs w:val="22"/>
                <w:lang w:val="pl-PL"/>
              </w:rPr>
              <w:t xml:space="preserve">.2017. godine u </w:t>
            </w:r>
            <w:r w:rsidR="002A7FCB" w:rsidRPr="002A7FCB">
              <w:rPr>
                <w:rFonts w:cs="Arial" w:hAnsi="Arial" w:ascii="Arial"/>
                <w:b/>
                <w:sz w:val="22"/>
                <w:szCs w:val="22"/>
                <w:lang w:val="pl-PL"/>
              </w:rPr>
              <w:t>iznosu od 49.865,60</w:t>
            </w:r>
            <w:r w:rsidRPr="002A7FCB">
              <w:rPr>
                <w:rFonts w:cs="Arial" w:hAnsi="Arial" w:ascii="Arial"/>
                <w:b/>
                <w:sz w:val="22"/>
                <w:szCs w:val="22"/>
                <w:lang w:val="pl-PL"/>
              </w:rPr>
              <w:t xml:space="preserve"> kuna</w:t>
            </w:r>
            <w:r w:rsidR="00164563" w:rsidRPr="00164563">
              <w:rPr>
                <w:rFonts w:cs="Arial" w:hAnsi="Arial" w:ascii="Arial"/>
                <w:sz w:val="22"/>
                <w:szCs w:val="22"/>
                <w:lang w:val="pl-PL"/>
              </w:rPr>
              <w:t>, a</w:t>
            </w:r>
            <w:r w:rsidR="00EE277E">
              <w:rPr>
                <w:rFonts w:cs="Arial" w:hAnsi="Arial" w:ascii="Arial"/>
                <w:sz w:val="22"/>
                <w:szCs w:val="22"/>
                <w:lang w:val="pl-PL"/>
              </w:rPr>
              <w:t xml:space="preserve"> koje su priznate u cijelosti i</w:t>
            </w:r>
            <w:r w:rsidRPr="002A7FCB">
              <w:rPr>
                <w:rFonts w:cs="Arial" w:hAnsi="Arial" w:ascii="Arial"/>
                <w:sz w:val="22"/>
                <w:szCs w:val="22"/>
                <w:lang w:val="pl-PL"/>
              </w:rPr>
              <w:t xml:space="preserve"> razvrstane </w:t>
            </w:r>
            <w:r w:rsidR="002A7FCB" w:rsidRPr="002A7FCB">
              <w:rPr>
                <w:rFonts w:cs="Arial" w:hAnsi="Arial" w:ascii="Arial"/>
                <w:sz w:val="22"/>
                <w:szCs w:val="22"/>
                <w:lang w:val="pl-PL"/>
              </w:rPr>
              <w:t xml:space="preserve"> </w:t>
            </w:r>
            <w:r w:rsidRPr="002A7FCB">
              <w:rPr>
                <w:rFonts w:cs="Arial" w:hAnsi="Arial" w:ascii="Arial"/>
                <w:sz w:val="22"/>
                <w:szCs w:val="22"/>
                <w:lang w:val="pl-PL"/>
              </w:rPr>
              <w:t>u tablici prijavljenih</w:t>
            </w:r>
            <w:r w:rsidR="002A7FCB" w:rsidRPr="002A7FCB">
              <w:rPr>
                <w:rFonts w:cs="Arial" w:hAnsi="Arial" w:ascii="Arial"/>
                <w:sz w:val="22"/>
                <w:szCs w:val="22"/>
                <w:lang w:val="pl-PL"/>
              </w:rPr>
              <w:t xml:space="preserve"> tražbina u  I</w:t>
            </w:r>
            <w:r w:rsidR="002A7FCB">
              <w:rPr>
                <w:rFonts w:cs="Arial" w:hAnsi="Arial" w:ascii="Arial"/>
                <w:sz w:val="22"/>
                <w:szCs w:val="22"/>
                <w:lang w:val="pl-PL"/>
              </w:rPr>
              <w:t>.</w:t>
            </w:r>
            <w:r w:rsidR="002A7FCB" w:rsidRPr="002A7FCB">
              <w:rPr>
                <w:rFonts w:cs="Arial" w:hAnsi="Arial" w:ascii="Arial"/>
                <w:sz w:val="22"/>
                <w:szCs w:val="22"/>
                <w:lang w:val="pl-PL"/>
              </w:rPr>
              <w:t xml:space="preserve"> i</w:t>
            </w:r>
            <w:r w:rsidRPr="002A7FCB">
              <w:rPr>
                <w:rFonts w:cs="Arial" w:hAnsi="Arial" w:ascii="Arial"/>
                <w:sz w:val="22"/>
                <w:szCs w:val="22"/>
                <w:lang w:val="pl-PL"/>
              </w:rPr>
              <w:t xml:space="preserve"> </w:t>
            </w:r>
            <w:r w:rsidR="002A7FCB" w:rsidRPr="002A7FCB">
              <w:rPr>
                <w:rFonts w:cs="Arial" w:hAnsi="Arial" w:ascii="Arial"/>
                <w:sz w:val="22"/>
                <w:szCs w:val="22"/>
                <w:lang w:val="pl-PL"/>
              </w:rPr>
              <w:t>II. viši isplatni red.</w:t>
            </w:r>
          </w:p>
          <w:p w:rsidRDefault="000B5507" w:rsidP="003028BD" w:rsidR="000B5507" w:rsidRPr="00D155A7">
            <w:pPr>
              <w:spacing w:lineRule="auto" w:line="276"/>
              <w:jc w:val="both"/>
              <w:rPr>
                <w:rFonts w:cs="Arial" w:hAnsi="Arial" w:ascii="Arial"/>
                <w:szCs w:val="24"/>
                <w:lang w:val="pl-PL"/>
              </w:rPr>
            </w:pPr>
          </w:p>
          <w:p w:rsidRDefault="002A7FCB" w:rsidP="00BA331B" w:rsidR="00CC5069" w:rsidRPr="00BD49B7">
            <w:pPr>
              <w:spacing w:lineRule="auto" w:line="276"/>
              <w:ind w:right="397"/>
              <w:jc w:val="both"/>
              <w:rPr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Ukupno je prijavljena samo 1. (jedna</w:t>
            </w:r>
            <w:r w:rsidR="008F77C7" w:rsidRPr="00BD49B7">
              <w:rPr>
                <w:rFonts w:cs="Arial" w:hAnsi="Arial" w:ascii="Arial"/>
                <w:sz w:val="22"/>
                <w:szCs w:val="22"/>
              </w:rPr>
              <w:t xml:space="preserve">) </w:t>
            </w:r>
            <w:r w:rsidR="00145609" w:rsidRPr="00BD49B7">
              <w:rPr>
                <w:rFonts w:cs="Arial" w:hAnsi="Arial" w:ascii="Arial"/>
                <w:sz w:val="22"/>
                <w:szCs w:val="22"/>
              </w:rPr>
              <w:t>tražbin</w:t>
            </w:r>
            <w:r w:rsidR="00CE11F3" w:rsidRPr="00BD49B7">
              <w:rPr>
                <w:rFonts w:cs="Arial" w:hAnsi="Arial" w:ascii="Arial"/>
                <w:sz w:val="22"/>
                <w:szCs w:val="22"/>
              </w:rPr>
              <w:t>a</w:t>
            </w:r>
            <w:r w:rsidR="008F77C7" w:rsidRPr="00BD49B7">
              <w:rPr>
                <w:rFonts w:cs="Arial" w:hAnsi="Arial" w:ascii="Arial"/>
                <w:sz w:val="22"/>
                <w:szCs w:val="22"/>
              </w:rPr>
              <w:t xml:space="preserve"> vjerovnika</w:t>
            </w:r>
            <w:r>
              <w:rPr>
                <w:rFonts w:cs="Arial" w:hAnsi="Arial" w:ascii="Arial"/>
                <w:sz w:val="22"/>
                <w:szCs w:val="22"/>
              </w:rPr>
              <w:t xml:space="preserve"> I i</w:t>
            </w:r>
            <w:r w:rsidR="00CC5069" w:rsidRPr="00BD49B7">
              <w:rPr>
                <w:rFonts w:cs="Arial" w:hAnsi="Arial" w:ascii="Arial"/>
                <w:sz w:val="22"/>
                <w:szCs w:val="22"/>
              </w:rPr>
              <w:t xml:space="preserve"> II </w:t>
            </w:r>
            <w:r w:rsidR="005314C0" w:rsidRPr="00BD49B7">
              <w:rPr>
                <w:rFonts w:cs="Arial" w:hAnsi="Arial" w:ascii="Arial"/>
                <w:sz w:val="22"/>
                <w:szCs w:val="22"/>
              </w:rPr>
              <w:t>V</w:t>
            </w:r>
            <w:r w:rsidR="00CC5069" w:rsidRPr="00BD49B7">
              <w:rPr>
                <w:rFonts w:cs="Arial" w:hAnsi="Arial" w:ascii="Arial"/>
                <w:sz w:val="22"/>
                <w:szCs w:val="22"/>
              </w:rPr>
              <w:t>išeg isplatnog reda</w:t>
            </w:r>
            <w:r w:rsidR="00CE11F3" w:rsidRPr="00BD49B7">
              <w:rPr>
                <w:rFonts w:cs="Arial" w:hAnsi="Arial" w:ascii="Arial"/>
                <w:sz w:val="22"/>
                <w:szCs w:val="22"/>
              </w:rPr>
              <w:t xml:space="preserve"> u iznosu od</w:t>
            </w:r>
            <w:r w:rsidR="00E66D1F" w:rsidRPr="00BD49B7">
              <w:rPr>
                <w:rFonts w:cs="Arial" w:hAnsi="Arial" w:ascii="Arial"/>
                <w:sz w:val="22"/>
                <w:szCs w:val="22"/>
              </w:rPr>
              <w:t xml:space="preserve"> </w:t>
            </w:r>
            <w:r>
              <w:rPr>
                <w:rFonts w:eastAsia="Calibri"/>
                <w:szCs w:val="24"/>
              </w:rPr>
              <w:t xml:space="preserve">49.865,60  </w:t>
            </w:r>
            <w:r w:rsidR="00FA6132" w:rsidRPr="00BD49B7">
              <w:rPr>
                <w:rFonts w:cs="Arial" w:hAnsi="Arial" w:ascii="Arial"/>
                <w:sz w:val="22"/>
                <w:szCs w:val="22"/>
              </w:rPr>
              <w:t xml:space="preserve">kuna od čega su </w:t>
            </w:r>
            <w:r w:rsidR="00EE277E">
              <w:rPr>
                <w:rFonts w:cs="Arial" w:hAnsi="Arial" w:ascii="Arial"/>
                <w:sz w:val="22"/>
                <w:szCs w:val="22"/>
              </w:rPr>
              <w:t xml:space="preserve">u cjelosti priznate </w:t>
            </w:r>
            <w:r w:rsidR="00D54AB2" w:rsidRPr="00BD49B7">
              <w:rPr>
                <w:rFonts w:cs="Arial" w:hAnsi="Arial" w:ascii="Arial"/>
                <w:sz w:val="22"/>
                <w:szCs w:val="22"/>
              </w:rPr>
              <w:t xml:space="preserve">u iznosu od </w:t>
            </w:r>
            <w:r>
              <w:rPr>
                <w:rFonts w:eastAsia="Calibri"/>
                <w:szCs w:val="24"/>
              </w:rPr>
              <w:t xml:space="preserve">49.865,60  </w:t>
            </w:r>
            <w:r w:rsidR="00FA6132" w:rsidRPr="00BD49B7">
              <w:rPr>
                <w:rFonts w:cs="Arial" w:hAnsi="Arial" w:ascii="Arial"/>
                <w:sz w:val="22"/>
                <w:szCs w:val="22"/>
              </w:rPr>
              <w:t>te razvrstane u isplatne redove:</w:t>
            </w:r>
          </w:p>
          <w:p w:rsidRDefault="00FA6132" w:rsidP="00BA331B" w:rsidR="00FA6132" w:rsidRPr="00BD49B7">
            <w:pPr>
              <w:spacing w:lineRule="auto" w:line="276"/>
              <w:jc w:val="both"/>
              <w:rPr>
                <w:rFonts w:cs="Arial" w:hAnsi="Arial" w:ascii="Arial"/>
                <w:szCs w:val="22"/>
              </w:rPr>
            </w:pPr>
          </w:p>
          <w:p w:rsidRDefault="00145609" w:rsidP="00BA331B" w:rsidR="00D0526F" w:rsidRPr="00BD49B7">
            <w:pPr>
              <w:pStyle w:val="Odlomakpopisa"/>
              <w:numPr>
                <w:ilvl w:val="0"/>
                <w:numId w:val="23"/>
              </w:numPr>
              <w:spacing w:lineRule="auto" w:line="276"/>
              <w:rPr>
                <w:rFonts w:cs="Arial" w:hAnsi="Arial" w:ascii="Arial"/>
                <w:sz w:val="22"/>
                <w:szCs w:val="22"/>
              </w:rPr>
            </w:pPr>
            <w:r w:rsidRPr="00BD49B7">
              <w:rPr>
                <w:rFonts w:cs="Arial" w:hAnsi="Arial" w:ascii="Arial"/>
                <w:sz w:val="22"/>
                <w:szCs w:val="22"/>
              </w:rPr>
              <w:t xml:space="preserve">I. </w:t>
            </w:r>
            <w:r w:rsidR="00A90E24" w:rsidRPr="00BD49B7">
              <w:rPr>
                <w:rFonts w:cs="Arial" w:hAnsi="Arial" w:ascii="Arial"/>
                <w:sz w:val="22"/>
                <w:szCs w:val="22"/>
              </w:rPr>
              <w:t>V</w:t>
            </w:r>
            <w:r w:rsidRPr="00BD49B7">
              <w:rPr>
                <w:rFonts w:cs="Arial" w:hAnsi="Arial" w:ascii="Arial"/>
                <w:sz w:val="22"/>
                <w:szCs w:val="22"/>
              </w:rPr>
              <w:t>išeg</w:t>
            </w:r>
            <w:r w:rsidR="002A7FCB">
              <w:rPr>
                <w:rFonts w:cs="Arial" w:hAnsi="Arial" w:ascii="Arial"/>
                <w:sz w:val="22"/>
                <w:szCs w:val="22"/>
              </w:rPr>
              <w:t xml:space="preserve"> </w:t>
            </w:r>
            <w:r w:rsidRPr="00BD49B7">
              <w:rPr>
                <w:rFonts w:cs="Arial" w:hAnsi="Arial" w:ascii="Arial"/>
                <w:sz w:val="22"/>
                <w:szCs w:val="22"/>
              </w:rPr>
              <w:t>ispl</w:t>
            </w:r>
            <w:r w:rsidR="00B56BA6" w:rsidRPr="00BD49B7">
              <w:rPr>
                <w:rFonts w:cs="Arial" w:hAnsi="Arial" w:ascii="Arial"/>
                <w:sz w:val="22"/>
                <w:szCs w:val="22"/>
              </w:rPr>
              <w:t>atnog reda</w:t>
            </w:r>
            <w:r w:rsidR="00A90E24" w:rsidRPr="00BD49B7">
              <w:rPr>
                <w:rFonts w:cs="Arial" w:hAnsi="Arial" w:ascii="Arial"/>
                <w:sz w:val="22"/>
                <w:szCs w:val="22"/>
              </w:rPr>
              <w:t xml:space="preserve"> u iznosu od </w:t>
            </w:r>
            <w:r w:rsidR="002A7FCB">
              <w:rPr>
                <w:rFonts w:cs="Arial" w:hAnsi="Arial" w:ascii="Arial"/>
                <w:sz w:val="22"/>
                <w:szCs w:val="22"/>
              </w:rPr>
              <w:t xml:space="preserve">   </w:t>
            </w:r>
            <w:r w:rsidR="00974808">
              <w:rPr>
                <w:rFonts w:cs="Arial" w:hAnsi="Arial" w:ascii="Arial"/>
                <w:b/>
                <w:sz w:val="22"/>
                <w:szCs w:val="22"/>
              </w:rPr>
              <w:t xml:space="preserve">14.626,76 </w:t>
            </w:r>
            <w:r w:rsidRPr="00BD49B7">
              <w:rPr>
                <w:rFonts w:cs="Arial" w:hAnsi="Arial" w:ascii="Arial"/>
                <w:sz w:val="22"/>
                <w:szCs w:val="22"/>
              </w:rPr>
              <w:t>k</w:t>
            </w:r>
            <w:r w:rsidR="00251A78" w:rsidRPr="00BD49B7">
              <w:rPr>
                <w:rFonts w:cs="Arial" w:hAnsi="Arial" w:ascii="Arial"/>
                <w:sz w:val="22"/>
                <w:szCs w:val="22"/>
              </w:rPr>
              <w:t>u</w:t>
            </w:r>
            <w:r w:rsidRPr="00BD49B7">
              <w:rPr>
                <w:rFonts w:cs="Arial" w:hAnsi="Arial" w:ascii="Arial"/>
                <w:sz w:val="22"/>
                <w:szCs w:val="22"/>
              </w:rPr>
              <w:t>n</w:t>
            </w:r>
            <w:r w:rsidR="00251A78" w:rsidRPr="00BD49B7">
              <w:rPr>
                <w:rFonts w:cs="Arial" w:hAnsi="Arial" w:ascii="Arial"/>
                <w:sz w:val="22"/>
                <w:szCs w:val="22"/>
              </w:rPr>
              <w:t>a</w:t>
            </w:r>
            <w:r w:rsidR="00E66D1F" w:rsidRPr="00BD49B7">
              <w:rPr>
                <w:rFonts w:cs="Arial" w:hAnsi="Arial" w:ascii="Arial"/>
                <w:sz w:val="22"/>
                <w:szCs w:val="22"/>
              </w:rPr>
              <w:t>.</w:t>
            </w:r>
          </w:p>
          <w:p w:rsidRDefault="00145609" w:rsidP="00737A78" w:rsidR="00EE277E" w:rsidRPr="00EE277E">
            <w:pPr>
              <w:pStyle w:val="Odlomakpopisa"/>
              <w:numPr>
                <w:ilvl w:val="0"/>
                <w:numId w:val="23"/>
              </w:numPr>
              <w:spacing w:lineRule="auto" w:line="276"/>
              <w:rPr>
                <w:rFonts w:cs="Arial" w:hAnsi="Arial" w:ascii="Arial"/>
                <w:sz w:val="22"/>
                <w:szCs w:val="22"/>
                <w:lang w:val="pl-PL"/>
              </w:rPr>
            </w:pPr>
            <w:r w:rsidRPr="00BD49B7">
              <w:rPr>
                <w:rFonts w:cs="Arial" w:hAnsi="Arial" w:ascii="Arial"/>
                <w:sz w:val="22"/>
                <w:szCs w:val="22"/>
              </w:rPr>
              <w:t xml:space="preserve">II. </w:t>
            </w:r>
            <w:r w:rsidR="00D54AB2" w:rsidRPr="00BD49B7">
              <w:rPr>
                <w:rFonts w:cs="Arial" w:hAnsi="Arial" w:ascii="Arial"/>
                <w:sz w:val="22"/>
                <w:szCs w:val="22"/>
              </w:rPr>
              <w:t>V</w:t>
            </w:r>
            <w:r w:rsidRPr="00BD49B7">
              <w:rPr>
                <w:rFonts w:cs="Arial" w:hAnsi="Arial" w:ascii="Arial"/>
                <w:sz w:val="22"/>
                <w:szCs w:val="22"/>
              </w:rPr>
              <w:t>išeg ispla</w:t>
            </w:r>
            <w:r w:rsidR="00AD345A" w:rsidRPr="00BD49B7">
              <w:rPr>
                <w:rFonts w:cs="Arial" w:hAnsi="Arial" w:ascii="Arial"/>
                <w:sz w:val="22"/>
                <w:szCs w:val="22"/>
              </w:rPr>
              <w:t xml:space="preserve">tnog reda u iznosu od </w:t>
            </w:r>
            <w:r w:rsidR="002A7FCB">
              <w:rPr>
                <w:rFonts w:cs="Arial" w:hAnsi="Arial" w:ascii="Arial"/>
                <w:sz w:val="22"/>
                <w:szCs w:val="22"/>
              </w:rPr>
              <w:t xml:space="preserve"> </w:t>
            </w:r>
            <w:r w:rsidR="00AD345A" w:rsidRPr="00BD49B7">
              <w:rPr>
                <w:rFonts w:cs="Arial" w:hAnsi="Arial" w:ascii="Arial"/>
                <w:sz w:val="22"/>
                <w:szCs w:val="22"/>
              </w:rPr>
              <w:t xml:space="preserve"> </w:t>
            </w:r>
            <w:r w:rsidR="00974808">
              <w:rPr>
                <w:rFonts w:cs="Arial" w:hAnsi="Arial" w:ascii="Arial"/>
                <w:b/>
                <w:sz w:val="22"/>
                <w:szCs w:val="22"/>
              </w:rPr>
              <w:t xml:space="preserve">35.238,84 </w:t>
            </w:r>
            <w:r w:rsidRPr="00BD49B7">
              <w:rPr>
                <w:rFonts w:cs="Arial" w:hAnsi="Arial" w:ascii="Arial"/>
                <w:sz w:val="22"/>
                <w:szCs w:val="22"/>
              </w:rPr>
              <w:t>k</w:t>
            </w:r>
            <w:r w:rsidR="00251A78" w:rsidRPr="00BD49B7">
              <w:rPr>
                <w:rFonts w:cs="Arial" w:hAnsi="Arial" w:ascii="Arial"/>
                <w:sz w:val="22"/>
                <w:szCs w:val="22"/>
              </w:rPr>
              <w:t>u</w:t>
            </w:r>
            <w:r w:rsidRPr="00BD49B7">
              <w:rPr>
                <w:rFonts w:cs="Arial" w:hAnsi="Arial" w:ascii="Arial"/>
                <w:sz w:val="22"/>
                <w:szCs w:val="22"/>
              </w:rPr>
              <w:t>n</w:t>
            </w:r>
            <w:r w:rsidR="00251A78" w:rsidRPr="00BD49B7">
              <w:rPr>
                <w:rFonts w:cs="Arial" w:hAnsi="Arial" w:ascii="Arial"/>
                <w:sz w:val="22"/>
                <w:szCs w:val="22"/>
              </w:rPr>
              <w:t>a</w:t>
            </w:r>
            <w:r w:rsidR="00975EBB" w:rsidRPr="00BD49B7">
              <w:rPr>
                <w:rFonts w:cs="Arial" w:hAnsi="Arial" w:ascii="Arial"/>
                <w:sz w:val="22"/>
                <w:szCs w:val="22"/>
              </w:rPr>
              <w:t>.</w:t>
            </w:r>
          </w:p>
          <w:p w:rsidRDefault="00975EBB" w:rsidP="00EE277E" w:rsidR="00737A78" w:rsidRPr="00737A78">
            <w:pPr>
              <w:pStyle w:val="Odlomakpopisa"/>
              <w:spacing w:lineRule="auto" w:line="276"/>
              <w:rPr>
                <w:rFonts w:cs="Arial" w:hAnsi="Arial" w:ascii="Arial"/>
                <w:sz w:val="22"/>
                <w:szCs w:val="22"/>
                <w:lang w:val="pl-PL"/>
              </w:rPr>
            </w:pPr>
            <w:r w:rsidRPr="00BD49B7">
              <w:rPr>
                <w:rFonts w:cs="Arial" w:hAnsi="Arial" w:ascii="Arial"/>
                <w:sz w:val="22"/>
                <w:szCs w:val="22"/>
              </w:rPr>
              <w:t xml:space="preserve">   </w:t>
            </w:r>
            <w:r w:rsidR="00737A78">
              <w:rPr>
                <w:rFonts w:cs="Arial" w:hAnsi="Arial" w:ascii="Arial"/>
                <w:sz w:val="22"/>
                <w:szCs w:val="22"/>
              </w:rPr>
              <w:t xml:space="preserve"> </w:t>
            </w:r>
            <w:r w:rsidR="00737A78" w:rsidRPr="00737A78">
              <w:rPr>
                <w:rFonts w:cs="Arial" w:hAnsi="Arial" w:ascii="Arial"/>
                <w:sz w:val="22"/>
                <w:szCs w:val="22"/>
              </w:rPr>
              <w:t xml:space="preserve">                                                </w:t>
            </w:r>
          </w:p>
          <w:p w:rsidRDefault="00737A78" w:rsidP="00737A78" w:rsidR="00F732F6" w:rsidRPr="00737A78">
            <w:pPr>
              <w:spacing w:lineRule="auto" w:line="276"/>
              <w:rPr>
                <w:rFonts w:cs="Arial" w:hAnsi="Arial" w:ascii="Arial"/>
                <w:b/>
                <w:szCs w:val="22"/>
                <w:u w:val="single"/>
                <w:lang w:val="pl-PL"/>
              </w:rPr>
            </w:pPr>
            <w:r w:rsidRPr="00737A78">
              <w:rPr>
                <w:rFonts w:cs="Arial" w:eastAsia="Calibri" w:hAnsi="Arial" w:ascii="Arial"/>
                <w:b/>
                <w:sz w:val="22"/>
                <w:szCs w:val="22"/>
                <w:u w:val="single"/>
              </w:rPr>
              <w:t>Ukupan iznos prijavljenih i priznatih tražbina  I i II. višeg isplatnog reda, iznosi 49.865,60  kuna.</w:t>
            </w:r>
          </w:p>
          <w:p w:rsidRDefault="00D54AB2" w:rsidP="00BA331B" w:rsidR="00D54AB2">
            <w:pPr>
              <w:spacing w:lineRule="auto" w:line="276"/>
              <w:jc w:val="both"/>
              <w:rPr>
                <w:rFonts w:cs="Arial" w:hAnsi="Arial" w:ascii="Arial"/>
                <w:szCs w:val="22"/>
                <w:lang w:val="pl-PL"/>
              </w:rPr>
            </w:pPr>
          </w:p>
          <w:p w:rsidRDefault="00107B53" w:rsidP="00BA331B" w:rsidR="00107B53" w:rsidRPr="00BD49B7">
            <w:pPr>
              <w:spacing w:lineRule="auto" w:line="276"/>
              <w:jc w:val="both"/>
              <w:rPr>
                <w:rFonts w:cs="Arial" w:hAnsi="Arial" w:ascii="Arial"/>
                <w:szCs w:val="22"/>
                <w:lang w:val="pl-PL"/>
              </w:rPr>
            </w:pPr>
          </w:p>
          <w:p w:rsidRDefault="004B1987" w:rsidP="00BA331B" w:rsidR="004B1987">
            <w:pPr>
              <w:spacing w:lineRule="auto" w:line="276"/>
              <w:jc w:val="both"/>
              <w:rPr>
                <w:rFonts w:cs="Arial" w:hAnsi="Arial" w:ascii="Arial"/>
                <w:b/>
                <w:bCs/>
                <w:szCs w:val="24"/>
                <w:lang w:val="pl-PL"/>
              </w:rPr>
            </w:pPr>
          </w:p>
          <w:p w:rsidRDefault="00145609" w:rsidP="00BA331B" w:rsidR="00D54AB2">
            <w:pPr>
              <w:spacing w:lineRule="auto" w:line="276"/>
              <w:jc w:val="both"/>
              <w:rPr>
                <w:rFonts w:cs="Arial" w:hAnsi="Arial" w:ascii="Arial"/>
                <w:b/>
                <w:bCs/>
                <w:szCs w:val="24"/>
                <w:lang w:val="pl-PL"/>
              </w:rPr>
            </w:pPr>
            <w:r w:rsidRPr="0037704F">
              <w:rPr>
                <w:rFonts w:cs="Arial" w:hAnsi="Arial" w:ascii="Arial"/>
                <w:b/>
                <w:bCs/>
                <w:szCs w:val="24"/>
                <w:lang w:val="pl-PL"/>
              </w:rPr>
              <w:t>IV. Razlučno pravo</w:t>
            </w:r>
          </w:p>
          <w:p w:rsidRDefault="008E1515" w:rsidP="00BA331B" w:rsidR="008E1515" w:rsidRPr="00BD49B7">
            <w:pPr>
              <w:spacing w:lineRule="auto" w:line="276"/>
              <w:ind w:right="397"/>
              <w:jc w:val="both"/>
              <w:rPr>
                <w:rFonts w:cs="Arial" w:hAnsi="Arial" w:ascii="Arial"/>
                <w:szCs w:val="22"/>
                <w:u w:val="single"/>
              </w:rPr>
            </w:pPr>
          </w:p>
          <w:p w:rsidRDefault="00421575" w:rsidP="003028BD" w:rsidR="00107B53">
            <w:pPr>
              <w:pStyle w:val="Bezproreda"/>
              <w:spacing w:lineRule="auto" w:line="276"/>
              <w:rPr>
                <w:rFonts w:cs="Arial" w:hAnsi="Arial" w:ascii="Arial"/>
              </w:rPr>
            </w:pPr>
            <w:r w:rsidRPr="0076506D">
              <w:rPr>
                <w:rFonts w:cs="Arial" w:hAnsi="Arial" w:ascii="Arial"/>
              </w:rPr>
              <w:t>U Izvatku iz zemljišne knjige</w:t>
            </w:r>
            <w:r w:rsidR="0076506D">
              <w:rPr>
                <w:rFonts w:cs="Arial" w:hAnsi="Arial" w:ascii="Arial"/>
              </w:rPr>
              <w:t xml:space="preserve"> broj zk.ul.13950, poduložak broj 2, Etažno vlasništvo</w:t>
            </w:r>
            <w:r w:rsidR="00107B53">
              <w:rPr>
                <w:rFonts w:cs="Arial" w:hAnsi="Arial" w:ascii="Arial"/>
              </w:rPr>
              <w:t>, k.o. Varaždin        (u osnivanju), čestica broj 1686, Stambena zgrada Varaždin, Mali plac 1/A, od 582 m2,</w:t>
            </w:r>
            <w:r w:rsidRPr="0076506D">
              <w:rPr>
                <w:rFonts w:cs="Arial" w:hAnsi="Arial" w:ascii="Arial"/>
              </w:rPr>
              <w:t xml:space="preserve"> vidljivo je založno pravo na gore navedenoj nekretnini u korist:</w:t>
            </w:r>
            <w:r w:rsidR="0076506D" w:rsidRPr="0076506D">
              <w:rPr>
                <w:rFonts w:cs="Arial" w:hAnsi="Arial" w:ascii="Arial"/>
              </w:rPr>
              <w:t xml:space="preserve"> </w:t>
            </w:r>
            <w:r w:rsidR="0076506D" w:rsidRPr="00107B53">
              <w:rPr>
                <w:rFonts w:cs="Arial" w:hAnsi="Arial" w:ascii="Arial"/>
                <w:b/>
              </w:rPr>
              <w:t>MILAN BERNIK,</w:t>
            </w:r>
            <w:r w:rsidR="003028BD">
              <w:rPr>
                <w:rFonts w:cs="Arial" w:hAnsi="Arial" w:ascii="Arial"/>
                <w:b/>
              </w:rPr>
              <w:t xml:space="preserve"> </w:t>
            </w:r>
            <w:r w:rsidR="0076506D" w:rsidRPr="00107B53">
              <w:rPr>
                <w:rFonts w:cs="Arial" w:hAnsi="Arial" w:ascii="Arial"/>
                <w:b/>
              </w:rPr>
              <w:t>Škofja Loka,</w:t>
            </w:r>
            <w:r w:rsidR="003028BD">
              <w:rPr>
                <w:rFonts w:cs="Arial" w:hAnsi="Arial" w:ascii="Arial"/>
                <w:b/>
              </w:rPr>
              <w:t xml:space="preserve"> </w:t>
            </w:r>
            <w:r w:rsidR="0076506D" w:rsidRPr="00107B53">
              <w:rPr>
                <w:rFonts w:cs="Arial" w:hAnsi="Arial" w:ascii="Arial"/>
                <w:b/>
              </w:rPr>
              <w:t>Hafnerjevo naselje 72, Republika Slovenija</w:t>
            </w:r>
            <w:r w:rsidR="00107B53" w:rsidRPr="00107B53">
              <w:rPr>
                <w:rFonts w:cs="Arial" w:hAnsi="Arial" w:ascii="Arial"/>
                <w:b/>
              </w:rPr>
              <w:t>.</w:t>
            </w:r>
            <w:r w:rsidR="0076506D" w:rsidRPr="00107B53">
              <w:rPr>
                <w:rFonts w:cs="Arial" w:hAnsi="Arial" w:ascii="Arial"/>
                <w:b/>
              </w:rPr>
              <w:t xml:space="preserve">  </w:t>
            </w:r>
            <w:r w:rsidR="0076506D">
              <w:rPr>
                <w:rFonts w:cs="Arial" w:hAnsi="Arial" w:ascii="Arial"/>
              </w:rPr>
              <w:t xml:space="preserve"> </w:t>
            </w:r>
          </w:p>
          <w:p w:rsidRDefault="0076506D" w:rsidP="003028BD" w:rsidR="003028BD">
            <w:pPr>
              <w:pStyle w:val="Bezproreda"/>
              <w:spacing w:lineRule="auto" w:line="276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</w:t>
            </w:r>
            <w:r w:rsidR="009D6802" w:rsidRPr="0076506D">
              <w:rPr>
                <w:rFonts w:cs="Arial" w:hAnsi="Arial" w:ascii="Arial"/>
              </w:rPr>
              <w:t>emelj</w:t>
            </w:r>
            <w:r w:rsidR="003028BD">
              <w:rPr>
                <w:rFonts w:cs="Arial" w:hAnsi="Arial" w:ascii="Arial"/>
              </w:rPr>
              <w:t>e</w:t>
            </w:r>
            <w:r w:rsidR="009D6802" w:rsidRPr="0076506D">
              <w:rPr>
                <w:rFonts w:cs="Arial" w:hAnsi="Arial" w:ascii="Arial"/>
              </w:rPr>
              <w:t>m Ugovora o zajmu od 17.12.2008.</w:t>
            </w:r>
            <w:r w:rsidR="003028BD">
              <w:rPr>
                <w:rFonts w:cs="Arial" w:hAnsi="Arial" w:ascii="Arial"/>
              </w:rPr>
              <w:t xml:space="preserve"> </w:t>
            </w:r>
            <w:r w:rsidR="009D6802" w:rsidRPr="0076506D">
              <w:rPr>
                <w:rFonts w:cs="Arial" w:hAnsi="Arial" w:ascii="Arial"/>
              </w:rPr>
              <w:t>g</w:t>
            </w:r>
            <w:r w:rsidR="003028BD">
              <w:rPr>
                <w:rFonts w:cs="Arial" w:hAnsi="Arial" w:ascii="Arial"/>
              </w:rPr>
              <w:t>odine</w:t>
            </w:r>
            <w:r w:rsidR="009D6802" w:rsidRPr="0076506D">
              <w:rPr>
                <w:rFonts w:cs="Arial" w:hAnsi="Arial" w:ascii="Arial"/>
              </w:rPr>
              <w:t xml:space="preserve">, uknjiženo je pravo zaloga za iznos od  </w:t>
            </w:r>
          </w:p>
          <w:p w:rsidRDefault="009D6802" w:rsidP="003028BD" w:rsidR="003028BD">
            <w:pPr>
              <w:pStyle w:val="Bezproreda"/>
              <w:spacing w:lineRule="auto" w:line="276"/>
              <w:jc w:val="both"/>
              <w:rPr>
                <w:rFonts w:cs="Arial" w:hAnsi="Arial" w:ascii="Arial"/>
              </w:rPr>
            </w:pPr>
            <w:r w:rsidRPr="0076506D">
              <w:rPr>
                <w:rFonts w:cs="Arial" w:hAnsi="Arial" w:ascii="Arial"/>
              </w:rPr>
              <w:t xml:space="preserve">6.300.000,00 kuna s kamatama i svim sporednim potraživanjima sukladno Ugovoru, na </w:t>
            </w:r>
          </w:p>
          <w:p w:rsidRDefault="009D6802" w:rsidP="003028BD" w:rsidR="003028BD">
            <w:pPr>
              <w:pStyle w:val="Bezproreda"/>
              <w:spacing w:lineRule="auto" w:line="276"/>
              <w:jc w:val="both"/>
              <w:rPr>
                <w:rFonts w:cs="Arial" w:hAnsi="Arial" w:ascii="Arial"/>
              </w:rPr>
            </w:pPr>
            <w:r w:rsidRPr="0076506D">
              <w:rPr>
                <w:rFonts w:cs="Arial" w:hAnsi="Arial" w:ascii="Arial"/>
              </w:rPr>
              <w:t>n</w:t>
            </w:r>
            <w:r w:rsidR="0076506D">
              <w:rPr>
                <w:rFonts w:cs="Arial" w:hAnsi="Arial" w:ascii="Arial"/>
              </w:rPr>
              <w:t>e</w:t>
            </w:r>
            <w:r w:rsidR="00107B53">
              <w:rPr>
                <w:rFonts w:cs="Arial" w:hAnsi="Arial" w:ascii="Arial"/>
              </w:rPr>
              <w:t>kretninama etaže II.</w:t>
            </w:r>
            <w:r w:rsidR="003028BD">
              <w:rPr>
                <w:rFonts w:cs="Arial" w:hAnsi="Arial" w:ascii="Arial"/>
              </w:rPr>
              <w:t xml:space="preserve"> </w:t>
            </w:r>
            <w:r w:rsidR="00107B53">
              <w:rPr>
                <w:rFonts w:cs="Arial" w:hAnsi="Arial" w:ascii="Arial"/>
              </w:rPr>
              <w:t>u A</w:t>
            </w:r>
            <w:r w:rsidR="00FD2E2C">
              <w:rPr>
                <w:rFonts w:cs="Arial" w:hAnsi="Arial" w:ascii="Arial"/>
              </w:rPr>
              <w:t>,</w:t>
            </w:r>
            <w:r w:rsidR="00107B53">
              <w:rPr>
                <w:rFonts w:cs="Arial" w:hAnsi="Arial" w:ascii="Arial"/>
              </w:rPr>
              <w:t xml:space="preserve"> </w:t>
            </w:r>
            <w:r w:rsidRPr="0076506D">
              <w:rPr>
                <w:rFonts w:cs="Arial" w:hAnsi="Arial" w:ascii="Arial"/>
              </w:rPr>
              <w:t>Rješenjem Općinskog sud</w:t>
            </w:r>
            <w:r w:rsidR="003028BD">
              <w:rPr>
                <w:rFonts w:cs="Arial" w:hAnsi="Arial" w:ascii="Arial"/>
              </w:rPr>
              <w:t>a u Varaždinu od 19.12.2008. godine,</w:t>
            </w:r>
          </w:p>
          <w:p w:rsidRDefault="009D6802" w:rsidP="003028BD" w:rsidR="009D6802">
            <w:pPr>
              <w:pStyle w:val="Bezproreda"/>
              <w:spacing w:lineRule="auto" w:line="276"/>
              <w:jc w:val="both"/>
              <w:rPr>
                <w:rFonts w:cs="Arial" w:hAnsi="Arial" w:ascii="Arial"/>
              </w:rPr>
            </w:pPr>
            <w:r w:rsidRPr="0076506D">
              <w:rPr>
                <w:rFonts w:cs="Arial" w:hAnsi="Arial" w:ascii="Arial"/>
              </w:rPr>
              <w:t>provedeno</w:t>
            </w:r>
            <w:r w:rsidR="0076506D">
              <w:rPr>
                <w:rFonts w:cs="Arial" w:hAnsi="Arial" w:ascii="Arial"/>
              </w:rPr>
              <w:t xml:space="preserve"> </w:t>
            </w:r>
            <w:r w:rsidRPr="0076506D">
              <w:rPr>
                <w:rFonts w:cs="Arial" w:hAnsi="Arial" w:ascii="Arial"/>
              </w:rPr>
              <w:t xml:space="preserve"> pod brojem Z-9131/2008.</w:t>
            </w:r>
          </w:p>
          <w:p w:rsidRDefault="00044426" w:rsidP="003028BD" w:rsidR="00044426" w:rsidRPr="0076506D">
            <w:pPr>
              <w:pStyle w:val="Bezproreda"/>
              <w:spacing w:lineRule="auto" w:line="276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Predmetni iznos obveza</w:t>
            </w:r>
            <w:r w:rsidR="003028BD">
              <w:rPr>
                <w:rFonts w:cs="Arial" w:hAnsi="Arial" w:ascii="Arial"/>
              </w:rPr>
              <w:t>,</w:t>
            </w:r>
            <w:r>
              <w:rPr>
                <w:rFonts w:cs="Arial" w:hAnsi="Arial" w:ascii="Arial"/>
              </w:rPr>
              <w:t xml:space="preserve"> istom</w:t>
            </w:r>
            <w:r w:rsidR="00856AEA">
              <w:rPr>
                <w:rFonts w:cs="Arial" w:hAnsi="Arial" w:ascii="Arial"/>
              </w:rPr>
              <w:t xml:space="preserve"> vjerovniku</w:t>
            </w:r>
            <w:r w:rsidR="003028BD">
              <w:rPr>
                <w:rFonts w:cs="Arial" w:hAnsi="Arial" w:ascii="Arial"/>
              </w:rPr>
              <w:t>,</w:t>
            </w:r>
            <w:r>
              <w:rPr>
                <w:rFonts w:cs="Arial" w:hAnsi="Arial" w:ascii="Arial"/>
              </w:rPr>
              <w:t xml:space="preserve"> nije eviden</w:t>
            </w:r>
            <w:r w:rsidR="003028BD">
              <w:rPr>
                <w:rFonts w:cs="Arial" w:hAnsi="Arial" w:ascii="Arial"/>
              </w:rPr>
              <w:t>tiran</w:t>
            </w:r>
            <w:r>
              <w:rPr>
                <w:rFonts w:cs="Arial" w:hAnsi="Arial" w:ascii="Arial"/>
              </w:rPr>
              <w:t xml:space="preserve"> u poslovnim knjigama stečajnog dužnika.</w:t>
            </w:r>
          </w:p>
          <w:p w:rsidRDefault="00421575" w:rsidP="003028BD" w:rsidR="00421575" w:rsidRPr="0076506D">
            <w:pPr>
              <w:spacing w:lineRule="auto" w:line="276"/>
              <w:ind w:right="397"/>
              <w:jc w:val="both"/>
              <w:rPr>
                <w:rFonts w:cs="Arial" w:hAnsi="Arial" w:ascii="Arial"/>
                <w:b/>
                <w:szCs w:val="22"/>
              </w:rPr>
            </w:pPr>
            <w:r w:rsidRPr="0076506D">
              <w:rPr>
                <w:rFonts w:cs="Arial" w:hAnsi="Arial" w:ascii="Arial"/>
                <w:b/>
                <w:sz w:val="22"/>
                <w:szCs w:val="22"/>
              </w:rPr>
              <w:t>Navedeni vjerovnik nije prijavio svoju tražbinu ni razlučno pravo.</w:t>
            </w:r>
          </w:p>
          <w:p w:rsidRDefault="002E1F7D" w:rsidP="003028BD" w:rsidR="002E1F7D">
            <w:pPr>
              <w:spacing w:lineRule="auto" w:line="276"/>
              <w:ind w:right="397"/>
              <w:jc w:val="both"/>
              <w:rPr>
                <w:rFonts w:cs="Arial" w:hAnsi="Arial" w:ascii="Arial"/>
                <w:szCs w:val="22"/>
                <w:u w:val="single"/>
              </w:rPr>
            </w:pPr>
          </w:p>
          <w:p w:rsidRDefault="006F0DBA" w:rsidP="00BA331B" w:rsidR="006F0DBA" w:rsidRPr="00BD49B7">
            <w:pPr>
              <w:spacing w:lineRule="auto" w:line="276"/>
              <w:ind w:right="397"/>
              <w:jc w:val="both"/>
              <w:rPr>
                <w:rFonts w:cs="Arial" w:hAnsi="Arial" w:ascii="Arial"/>
                <w:szCs w:val="22"/>
                <w:u w:val="single"/>
              </w:rPr>
            </w:pPr>
          </w:p>
          <w:p w:rsidRDefault="00D745A1" w:rsidP="00BA331B" w:rsidR="00D745A1" w:rsidRPr="00BD49B7">
            <w:pPr>
              <w:spacing w:lineRule="auto" w:line="276"/>
              <w:ind w:right="397"/>
              <w:jc w:val="both"/>
              <w:rPr>
                <w:rFonts w:cs="Arial" w:hAnsi="Arial" w:ascii="Arial"/>
                <w:szCs w:val="22"/>
                <w:u w:val="single"/>
              </w:rPr>
            </w:pPr>
            <w:r w:rsidRPr="00BD49B7">
              <w:rPr>
                <w:rFonts w:cs="Arial" w:hAnsi="Arial" w:ascii="Arial"/>
                <w:sz w:val="22"/>
                <w:szCs w:val="22"/>
                <w:u w:val="single"/>
              </w:rPr>
              <w:t>Pokretnine</w:t>
            </w:r>
          </w:p>
          <w:p w:rsidRDefault="001E6366" w:rsidP="00BA331B" w:rsidR="001E6366" w:rsidRPr="00BD49B7">
            <w:pPr>
              <w:spacing w:lineRule="auto" w:line="276"/>
              <w:ind w:right="397"/>
              <w:jc w:val="both"/>
              <w:rPr>
                <w:rFonts w:cs="Arial" w:hAnsi="Arial" w:ascii="Arial"/>
                <w:szCs w:val="22"/>
                <w:u w:val="single"/>
              </w:rPr>
            </w:pPr>
          </w:p>
          <w:p w:rsidRDefault="004029D4" w:rsidP="00BA331B" w:rsidR="004029D4" w:rsidRPr="00BD49B7">
            <w:pPr>
              <w:spacing w:lineRule="auto" w:line="276"/>
              <w:ind w:right="397"/>
              <w:jc w:val="both"/>
              <w:rPr>
                <w:rFonts w:cs="Arial" w:hAnsi="Arial" w:ascii="Arial"/>
                <w:szCs w:val="22"/>
              </w:rPr>
            </w:pPr>
            <w:r w:rsidRPr="00BD49B7">
              <w:rPr>
                <w:rFonts w:cs="Arial" w:hAnsi="Arial" w:ascii="Arial"/>
                <w:sz w:val="22"/>
                <w:szCs w:val="22"/>
              </w:rPr>
              <w:t>Pokretnine nisu evidentne u poslovnim knjigama stečajnog dužnika</w:t>
            </w:r>
            <w:r w:rsidR="005314C0" w:rsidRPr="00BD49B7">
              <w:rPr>
                <w:rFonts w:cs="Arial" w:hAnsi="Arial" w:ascii="Arial"/>
                <w:sz w:val="22"/>
                <w:szCs w:val="22"/>
              </w:rPr>
              <w:t>,</w:t>
            </w:r>
            <w:r w:rsidRPr="00BD49B7">
              <w:rPr>
                <w:rFonts w:cs="Arial" w:hAnsi="Arial" w:ascii="Arial"/>
                <w:sz w:val="22"/>
                <w:szCs w:val="22"/>
              </w:rPr>
              <w:t xml:space="preserve"> a nisu utvrđene ni osobnim očevidom kod pregleda nekretnine.</w:t>
            </w:r>
          </w:p>
          <w:p w:rsidRDefault="001E6366" w:rsidP="00BA331B" w:rsidR="001E6366">
            <w:pPr>
              <w:spacing w:lineRule="auto" w:line="276"/>
              <w:jc w:val="both"/>
              <w:rPr>
                <w:rFonts w:cs="Arial" w:hAnsi="Arial" w:ascii="Arial"/>
                <w:b/>
                <w:szCs w:val="24"/>
                <w:lang w:val="pl-PL"/>
              </w:rPr>
            </w:pPr>
          </w:p>
          <w:p w:rsidRDefault="006F0DBA" w:rsidP="00BA331B" w:rsidR="006F0DBA">
            <w:pPr>
              <w:spacing w:lineRule="auto" w:line="276"/>
              <w:jc w:val="both"/>
              <w:rPr>
                <w:rFonts w:cs="Arial" w:hAnsi="Arial" w:ascii="Arial"/>
                <w:b/>
                <w:szCs w:val="24"/>
                <w:lang w:val="pl-PL"/>
              </w:rPr>
            </w:pPr>
          </w:p>
          <w:p w:rsidRDefault="00145609" w:rsidP="00BA331B" w:rsidR="00145609" w:rsidRPr="0037704F">
            <w:pPr>
              <w:spacing w:lineRule="auto" w:line="276"/>
              <w:ind w:right="397"/>
              <w:jc w:val="both"/>
              <w:rPr>
                <w:rFonts w:cs="Arial" w:hAnsi="Arial" w:ascii="Arial"/>
                <w:b/>
                <w:szCs w:val="24"/>
                <w:lang w:val="pl-PL"/>
              </w:rPr>
            </w:pPr>
            <w:r w:rsidRPr="0037704F">
              <w:rPr>
                <w:rFonts w:cs="Arial" w:hAnsi="Arial" w:ascii="Arial"/>
                <w:b/>
                <w:szCs w:val="24"/>
                <w:lang w:val="pl-PL"/>
              </w:rPr>
              <w:t>V. Izlučno pravo</w:t>
            </w:r>
          </w:p>
          <w:p w:rsidRDefault="002B39E8" w:rsidP="00BA331B" w:rsidR="002B39E8" w:rsidRPr="0037704F">
            <w:pPr>
              <w:spacing w:lineRule="auto" w:line="276"/>
              <w:ind w:right="397"/>
              <w:rPr>
                <w:rFonts w:cs="Arial" w:hAnsi="Arial" w:ascii="Arial"/>
                <w:b/>
                <w:szCs w:val="24"/>
                <w:lang w:val="pl-PL"/>
              </w:rPr>
            </w:pPr>
          </w:p>
          <w:p w:rsidRDefault="00E551AD" w:rsidP="00BA331B" w:rsidR="00E551AD" w:rsidRPr="00A15FA5">
            <w:pPr>
              <w:spacing w:lineRule="auto" w:line="276"/>
              <w:ind w:right="397"/>
              <w:rPr>
                <w:rFonts w:cs="Arial" w:hAnsi="Arial" w:ascii="Arial"/>
                <w:szCs w:val="22"/>
              </w:rPr>
            </w:pPr>
            <w:r w:rsidRPr="00A15FA5">
              <w:rPr>
                <w:rFonts w:cs="Arial" w:hAnsi="Arial" w:ascii="Arial"/>
                <w:sz w:val="22"/>
                <w:szCs w:val="22"/>
              </w:rPr>
              <w:t>Izlučna prava nisu prijavljenja niti je s</w:t>
            </w:r>
            <w:r w:rsidR="002B39E8" w:rsidRPr="00A15FA5">
              <w:rPr>
                <w:rFonts w:cs="Arial" w:hAnsi="Arial" w:ascii="Arial"/>
                <w:sz w:val="22"/>
                <w:szCs w:val="22"/>
              </w:rPr>
              <w:t>tečajn</w:t>
            </w:r>
            <w:r w:rsidR="00F407A6" w:rsidRPr="00A15FA5">
              <w:rPr>
                <w:rFonts w:cs="Arial" w:hAnsi="Arial" w:ascii="Arial"/>
                <w:sz w:val="22"/>
                <w:szCs w:val="22"/>
              </w:rPr>
              <w:t>a</w:t>
            </w:r>
            <w:r w:rsidR="002B39E8" w:rsidRPr="00A15FA5">
              <w:rPr>
                <w:rFonts w:cs="Arial" w:hAnsi="Arial" w:ascii="Arial"/>
                <w:sz w:val="22"/>
                <w:szCs w:val="22"/>
              </w:rPr>
              <w:t xml:space="preserve"> upravitelj</w:t>
            </w:r>
            <w:r w:rsidR="00F407A6" w:rsidRPr="00A15FA5">
              <w:rPr>
                <w:rFonts w:cs="Arial" w:hAnsi="Arial" w:ascii="Arial"/>
                <w:sz w:val="22"/>
                <w:szCs w:val="22"/>
              </w:rPr>
              <w:t>ica</w:t>
            </w:r>
            <w:r w:rsidR="002B39E8" w:rsidRPr="00A15FA5">
              <w:rPr>
                <w:rFonts w:cs="Arial" w:hAnsi="Arial" w:ascii="Arial"/>
                <w:sz w:val="22"/>
                <w:szCs w:val="22"/>
              </w:rPr>
              <w:t xml:space="preserve"> upoznat</w:t>
            </w:r>
            <w:r w:rsidR="00F407A6" w:rsidRPr="00A15FA5">
              <w:rPr>
                <w:rFonts w:cs="Arial" w:hAnsi="Arial" w:ascii="Arial"/>
                <w:sz w:val="22"/>
                <w:szCs w:val="22"/>
              </w:rPr>
              <w:t>a</w:t>
            </w:r>
            <w:r w:rsidR="002B39E8" w:rsidRPr="00A15FA5">
              <w:rPr>
                <w:rFonts w:cs="Arial" w:hAnsi="Arial" w:ascii="Arial"/>
                <w:sz w:val="22"/>
                <w:szCs w:val="22"/>
              </w:rPr>
              <w:t xml:space="preserve"> s postojanjem izlučnog prava bilo kojeg vjerovnika.</w:t>
            </w:r>
          </w:p>
          <w:p w:rsidRDefault="0008049B" w:rsidP="00BA331B" w:rsidR="0008049B" w:rsidRPr="00A15FA5">
            <w:pPr>
              <w:spacing w:lineRule="auto" w:line="276"/>
              <w:ind w:right="397"/>
              <w:rPr>
                <w:rFonts w:cs="Arial" w:hAnsi="Arial" w:ascii="Arial"/>
                <w:b/>
                <w:szCs w:val="22"/>
              </w:rPr>
            </w:pPr>
          </w:p>
          <w:p w:rsidRDefault="00CE462F" w:rsidP="00BA331B" w:rsidR="00CE462F" w:rsidRPr="0037704F">
            <w:pPr>
              <w:spacing w:lineRule="auto" w:line="276"/>
              <w:ind w:right="397"/>
              <w:rPr>
                <w:rFonts w:cs="Arial" w:hAnsi="Arial" w:ascii="Arial"/>
                <w:b/>
                <w:szCs w:val="24"/>
              </w:rPr>
            </w:pPr>
          </w:p>
          <w:p w:rsidRDefault="00145609" w:rsidP="00BA331B" w:rsidR="000075C5" w:rsidRPr="0037704F">
            <w:pPr>
              <w:spacing w:lineRule="auto" w:line="276"/>
              <w:ind w:right="397"/>
              <w:rPr>
                <w:rFonts w:cs="Arial" w:hAnsi="Arial" w:ascii="Arial"/>
                <w:b/>
                <w:szCs w:val="24"/>
              </w:rPr>
            </w:pPr>
            <w:r w:rsidRPr="0037704F">
              <w:rPr>
                <w:rFonts w:cs="Arial" w:hAnsi="Arial" w:ascii="Arial"/>
                <w:b/>
                <w:szCs w:val="24"/>
              </w:rPr>
              <w:t>VI</w:t>
            </w:r>
            <w:r w:rsidR="000075C5" w:rsidRPr="0037704F">
              <w:rPr>
                <w:rFonts w:cs="Arial" w:hAnsi="Arial" w:ascii="Arial"/>
                <w:b/>
                <w:szCs w:val="24"/>
              </w:rPr>
              <w:t>. Podu</w:t>
            </w:r>
            <w:r w:rsidR="004A244B" w:rsidRPr="0037704F">
              <w:rPr>
                <w:rFonts w:cs="Arial" w:hAnsi="Arial" w:ascii="Arial"/>
                <w:b/>
                <w:szCs w:val="24"/>
              </w:rPr>
              <w:t>zete radnje i aktivnosti</w:t>
            </w:r>
          </w:p>
          <w:p w:rsidRDefault="00940623" w:rsidP="00BA331B" w:rsidR="00940623" w:rsidRPr="0037704F">
            <w:pPr>
              <w:spacing w:lineRule="auto" w:line="276"/>
              <w:ind w:right="397"/>
              <w:rPr>
                <w:rFonts w:cs="Arial" w:hAnsi="Arial" w:ascii="Arial"/>
                <w:b/>
                <w:szCs w:val="24"/>
              </w:rPr>
            </w:pPr>
          </w:p>
          <w:p w:rsidRDefault="00E551AD" w:rsidP="00B94742" w:rsidR="00E551AD" w:rsidRPr="00A15FA5">
            <w:pPr>
              <w:spacing w:lineRule="auto" w:line="276"/>
              <w:ind w:right="397"/>
              <w:jc w:val="both"/>
              <w:rPr>
                <w:rFonts w:cs="Arial" w:hAnsi="Arial" w:ascii="Arial"/>
                <w:szCs w:val="22"/>
              </w:rPr>
            </w:pPr>
            <w:r w:rsidRPr="00A15FA5">
              <w:rPr>
                <w:rFonts w:cs="Arial" w:hAnsi="Arial" w:ascii="Arial"/>
                <w:sz w:val="22"/>
                <w:szCs w:val="22"/>
              </w:rPr>
              <w:t xml:space="preserve">U svezi imovine stečajnog dužnika, </w:t>
            </w:r>
            <w:r w:rsidR="00AD76C4" w:rsidRPr="00A15FA5">
              <w:rPr>
                <w:rFonts w:cs="Arial" w:hAnsi="Arial" w:ascii="Arial"/>
                <w:sz w:val="22"/>
                <w:szCs w:val="22"/>
              </w:rPr>
              <w:t xml:space="preserve">od strane stečajne upraviteljice izvršen je </w:t>
            </w:r>
            <w:r w:rsidR="00340E98" w:rsidRPr="00A15FA5">
              <w:rPr>
                <w:rFonts w:cs="Arial" w:hAnsi="Arial" w:ascii="Arial"/>
                <w:sz w:val="22"/>
                <w:szCs w:val="22"/>
              </w:rPr>
              <w:t>obilazak nekretnina</w:t>
            </w:r>
            <w:r w:rsidR="00AD76C4" w:rsidRPr="00A15FA5">
              <w:rPr>
                <w:rFonts w:cs="Arial" w:hAnsi="Arial" w:ascii="Arial"/>
                <w:sz w:val="22"/>
                <w:szCs w:val="22"/>
              </w:rPr>
              <w:t>,</w:t>
            </w:r>
            <w:r w:rsidR="00985FDF">
              <w:rPr>
                <w:rFonts w:cs="Arial" w:hAnsi="Arial" w:ascii="Arial"/>
                <w:sz w:val="22"/>
                <w:szCs w:val="22"/>
              </w:rPr>
              <w:t xml:space="preserve"> stupanje u posjed iste te</w:t>
            </w:r>
            <w:r w:rsidR="003028BD">
              <w:rPr>
                <w:rFonts w:cs="Arial" w:hAnsi="Arial" w:ascii="Arial"/>
                <w:sz w:val="22"/>
                <w:szCs w:val="22"/>
              </w:rPr>
              <w:t xml:space="preserve"> </w:t>
            </w:r>
            <w:r w:rsidR="00AD76C4" w:rsidRPr="00A15FA5">
              <w:rPr>
                <w:rFonts w:cs="Arial" w:hAnsi="Arial" w:ascii="Arial"/>
                <w:sz w:val="22"/>
                <w:szCs w:val="22"/>
              </w:rPr>
              <w:t>primopredaja preuzet</w:t>
            </w:r>
            <w:r w:rsidR="001257D3">
              <w:rPr>
                <w:rFonts w:cs="Arial" w:hAnsi="Arial" w:ascii="Arial"/>
                <w:sz w:val="22"/>
                <w:szCs w:val="22"/>
              </w:rPr>
              <w:t>e</w:t>
            </w:r>
            <w:r w:rsidR="00AD76C4" w:rsidRPr="00A15FA5">
              <w:rPr>
                <w:rFonts w:cs="Arial" w:hAnsi="Arial" w:ascii="Arial"/>
                <w:sz w:val="22"/>
                <w:szCs w:val="22"/>
              </w:rPr>
              <w:t xml:space="preserve"> dokumentacija za vođenje stečajnog postupk</w:t>
            </w:r>
            <w:r w:rsidR="003973E1" w:rsidRPr="00A15FA5">
              <w:rPr>
                <w:rFonts w:cs="Arial" w:hAnsi="Arial" w:ascii="Arial"/>
                <w:sz w:val="22"/>
                <w:szCs w:val="22"/>
              </w:rPr>
              <w:t>a</w:t>
            </w:r>
            <w:r w:rsidR="00AD76C4" w:rsidRPr="00A15FA5">
              <w:rPr>
                <w:rFonts w:cs="Arial" w:hAnsi="Arial" w:ascii="Arial"/>
                <w:sz w:val="22"/>
                <w:szCs w:val="22"/>
              </w:rPr>
              <w:t>.</w:t>
            </w:r>
          </w:p>
          <w:p w:rsidRDefault="006D3316" w:rsidP="00BA331B" w:rsidR="006D3316">
            <w:pPr>
              <w:spacing w:lineRule="auto" w:line="276"/>
              <w:ind w:right="397"/>
              <w:jc w:val="both"/>
              <w:rPr>
                <w:rFonts w:cs="Arial" w:hAnsi="Arial" w:ascii="Arial"/>
                <w:szCs w:val="24"/>
              </w:rPr>
            </w:pPr>
          </w:p>
          <w:p w:rsidRDefault="00902520" w:rsidP="00BA331B" w:rsidR="00902520">
            <w:pPr>
              <w:spacing w:lineRule="auto" w:line="276"/>
              <w:jc w:val="both"/>
              <w:rPr>
                <w:rFonts w:cs="Arial" w:hAnsi="Arial" w:ascii="Arial"/>
                <w:b/>
                <w:bCs/>
                <w:szCs w:val="24"/>
                <w:lang w:val="pl-PL"/>
              </w:rPr>
            </w:pPr>
          </w:p>
          <w:p w:rsidRDefault="00902520" w:rsidP="00BA331B" w:rsidR="00902520">
            <w:pPr>
              <w:spacing w:lineRule="auto" w:line="276"/>
              <w:jc w:val="both"/>
              <w:rPr>
                <w:rFonts w:cs="Arial" w:hAnsi="Arial" w:ascii="Arial"/>
                <w:b/>
                <w:bCs/>
                <w:szCs w:val="24"/>
                <w:lang w:val="pl-PL"/>
              </w:rPr>
            </w:pPr>
          </w:p>
          <w:p w:rsidRDefault="00145609" w:rsidP="00BA331B" w:rsidR="002B39E8" w:rsidRPr="0037704F">
            <w:pPr>
              <w:spacing w:lineRule="auto" w:line="276"/>
              <w:ind w:right="397"/>
              <w:jc w:val="both"/>
              <w:rPr>
                <w:rFonts w:cs="Arial" w:hAnsi="Arial" w:ascii="Arial"/>
                <w:b/>
                <w:szCs w:val="24"/>
              </w:rPr>
            </w:pPr>
            <w:r w:rsidRPr="0037704F">
              <w:rPr>
                <w:rFonts w:cs="Arial" w:hAnsi="Arial" w:ascii="Arial"/>
                <w:b/>
                <w:bCs/>
                <w:szCs w:val="24"/>
                <w:lang w:val="pl-PL"/>
              </w:rPr>
              <w:t>VII</w:t>
            </w:r>
            <w:r w:rsidR="002B39E8" w:rsidRPr="0037704F">
              <w:rPr>
                <w:rFonts w:cs="Arial" w:hAnsi="Arial" w:ascii="Arial"/>
                <w:b/>
                <w:bCs/>
                <w:szCs w:val="24"/>
                <w:lang w:val="pl-PL"/>
              </w:rPr>
              <w:t>. Prijedlog odluka</w:t>
            </w:r>
          </w:p>
          <w:p w:rsidRDefault="002B39E8" w:rsidP="00BA331B" w:rsidR="002B39E8" w:rsidRPr="0037704F">
            <w:pPr>
              <w:spacing w:lineRule="auto" w:line="276"/>
              <w:ind w:right="397"/>
              <w:rPr>
                <w:rFonts w:cs="Arial" w:hAnsi="Arial" w:ascii="Arial"/>
                <w:b/>
                <w:szCs w:val="24"/>
                <w:lang w:val="pl-PL"/>
              </w:rPr>
            </w:pPr>
          </w:p>
          <w:p w:rsidRDefault="002B39E8" w:rsidP="00856AEA" w:rsidR="002B39E8" w:rsidRPr="00A15FA5">
            <w:pPr>
              <w:spacing w:lineRule="auto" w:line="276"/>
              <w:ind w:right="397"/>
              <w:rPr>
                <w:rFonts w:cs="Arial" w:hAnsi="Arial" w:ascii="Arial"/>
                <w:szCs w:val="22"/>
              </w:rPr>
            </w:pPr>
            <w:r w:rsidRPr="00A15FA5">
              <w:rPr>
                <w:rFonts w:cs="Arial" w:hAnsi="Arial" w:ascii="Arial"/>
                <w:sz w:val="22"/>
                <w:szCs w:val="22"/>
              </w:rPr>
              <w:t xml:space="preserve">Sukladno iznesenom, </w:t>
            </w:r>
            <w:r w:rsidR="004A78E8" w:rsidRPr="00A15FA5">
              <w:rPr>
                <w:rFonts w:cs="Arial" w:hAnsi="Arial" w:ascii="Arial"/>
                <w:sz w:val="22"/>
                <w:szCs w:val="22"/>
              </w:rPr>
              <w:t>p</w:t>
            </w:r>
            <w:r w:rsidR="000F548A" w:rsidRPr="00A15FA5">
              <w:rPr>
                <w:rFonts w:cs="Arial" w:hAnsi="Arial" w:ascii="Arial"/>
                <w:sz w:val="22"/>
                <w:szCs w:val="22"/>
              </w:rPr>
              <w:t xml:space="preserve">redlaže se da </w:t>
            </w:r>
            <w:r w:rsidR="00145609" w:rsidRPr="00A15FA5">
              <w:rPr>
                <w:rFonts w:cs="Arial" w:hAnsi="Arial" w:ascii="Arial"/>
                <w:sz w:val="22"/>
                <w:szCs w:val="22"/>
              </w:rPr>
              <w:t xml:space="preserve">skupština </w:t>
            </w:r>
            <w:r w:rsidR="000F548A" w:rsidRPr="00A15FA5">
              <w:rPr>
                <w:rFonts w:cs="Arial" w:hAnsi="Arial" w:ascii="Arial"/>
                <w:sz w:val="22"/>
                <w:szCs w:val="22"/>
              </w:rPr>
              <w:t>vjerovn</w:t>
            </w:r>
            <w:r w:rsidR="00341662" w:rsidRPr="00A15FA5">
              <w:rPr>
                <w:rFonts w:cs="Arial" w:hAnsi="Arial" w:ascii="Arial"/>
                <w:sz w:val="22"/>
                <w:szCs w:val="22"/>
              </w:rPr>
              <w:t>ik</w:t>
            </w:r>
            <w:r w:rsidR="00145609" w:rsidRPr="00A15FA5">
              <w:rPr>
                <w:rFonts w:cs="Arial" w:hAnsi="Arial" w:ascii="Arial"/>
                <w:sz w:val="22"/>
                <w:szCs w:val="22"/>
              </w:rPr>
              <w:t>a</w:t>
            </w:r>
            <w:r w:rsidR="001257D3">
              <w:rPr>
                <w:rFonts w:cs="Arial" w:hAnsi="Arial" w:ascii="Arial"/>
                <w:sz w:val="22"/>
                <w:szCs w:val="22"/>
              </w:rPr>
              <w:t xml:space="preserve"> </w:t>
            </w:r>
            <w:r w:rsidR="000F548A" w:rsidRPr="00A15FA5">
              <w:rPr>
                <w:rFonts w:cs="Arial" w:hAnsi="Arial" w:ascii="Arial"/>
                <w:sz w:val="22"/>
                <w:szCs w:val="22"/>
              </w:rPr>
              <w:t>na</w:t>
            </w:r>
            <w:r w:rsidR="00856AEA">
              <w:rPr>
                <w:rFonts w:cs="Arial" w:hAnsi="Arial" w:ascii="Arial"/>
                <w:sz w:val="22"/>
                <w:szCs w:val="22"/>
              </w:rPr>
              <w:t xml:space="preserve"> </w:t>
            </w:r>
            <w:r w:rsidR="000F548A" w:rsidRPr="00A15FA5">
              <w:rPr>
                <w:rFonts w:cs="Arial" w:hAnsi="Arial" w:ascii="Arial"/>
                <w:sz w:val="22"/>
                <w:szCs w:val="22"/>
              </w:rPr>
              <w:t>izvještajnom ročištu dones</w:t>
            </w:r>
            <w:r w:rsidR="00F407A6" w:rsidRPr="00A15FA5">
              <w:rPr>
                <w:rFonts w:cs="Arial" w:hAnsi="Arial" w:ascii="Arial"/>
                <w:sz w:val="22"/>
                <w:szCs w:val="22"/>
              </w:rPr>
              <w:t>e</w:t>
            </w:r>
            <w:r w:rsidR="004A78E8" w:rsidRPr="00A15FA5">
              <w:rPr>
                <w:rFonts w:cs="Arial" w:hAnsi="Arial" w:ascii="Arial"/>
                <w:sz w:val="22"/>
                <w:szCs w:val="22"/>
              </w:rPr>
              <w:t xml:space="preserve"> slijedeće odluke</w:t>
            </w:r>
            <w:r w:rsidR="00341662" w:rsidRPr="00A15FA5">
              <w:rPr>
                <w:rFonts w:cs="Arial" w:hAnsi="Arial" w:ascii="Arial"/>
                <w:sz w:val="22"/>
                <w:szCs w:val="22"/>
              </w:rPr>
              <w:t>:</w:t>
            </w:r>
          </w:p>
          <w:p w:rsidRDefault="002B39E8" w:rsidP="00BA331B" w:rsidR="002B39E8" w:rsidRPr="00A15FA5">
            <w:pPr>
              <w:spacing w:lineRule="auto" w:line="276"/>
              <w:ind w:right="397"/>
              <w:jc w:val="both"/>
              <w:rPr>
                <w:rFonts w:cs="Arial" w:hAnsi="Arial" w:ascii="Arial"/>
                <w:szCs w:val="22"/>
              </w:rPr>
            </w:pPr>
          </w:p>
          <w:p w:rsidRDefault="002B39E8" w:rsidP="001257D3" w:rsidR="006D3316">
            <w:pPr>
              <w:pStyle w:val="Odlomakpopisa"/>
              <w:numPr>
                <w:ilvl w:val="0"/>
                <w:numId w:val="31"/>
              </w:numPr>
              <w:spacing w:lineRule="auto" w:line="276"/>
              <w:ind w:right="397"/>
              <w:rPr>
                <w:rFonts w:cs="Arial" w:hAnsi="Arial" w:ascii="Arial"/>
                <w:sz w:val="22"/>
                <w:szCs w:val="22"/>
              </w:rPr>
            </w:pPr>
            <w:r w:rsidRPr="00A15FA5">
              <w:rPr>
                <w:rFonts w:cs="Arial" w:hAnsi="Arial" w:ascii="Arial"/>
                <w:sz w:val="22"/>
                <w:szCs w:val="22"/>
              </w:rPr>
              <w:t>Prihvaća se izvješće</w:t>
            </w:r>
            <w:r w:rsidR="00044B61" w:rsidRPr="00A15FA5">
              <w:rPr>
                <w:rFonts w:cs="Arial" w:hAnsi="Arial" w:ascii="Arial"/>
                <w:sz w:val="22"/>
                <w:szCs w:val="22"/>
              </w:rPr>
              <w:t xml:space="preserve"> stečajne upraviteljice</w:t>
            </w:r>
            <w:r w:rsidRPr="00A15FA5">
              <w:rPr>
                <w:rFonts w:cs="Arial" w:hAnsi="Arial" w:ascii="Arial"/>
                <w:sz w:val="22"/>
                <w:szCs w:val="22"/>
              </w:rPr>
              <w:t xml:space="preserve"> o gospodarskom položaju steča</w:t>
            </w:r>
            <w:r w:rsidR="0033681D" w:rsidRPr="00A15FA5">
              <w:rPr>
                <w:rFonts w:cs="Arial" w:hAnsi="Arial" w:ascii="Arial"/>
                <w:sz w:val="22"/>
                <w:szCs w:val="22"/>
              </w:rPr>
              <w:t>jnog dužnika</w:t>
            </w:r>
            <w:r w:rsidR="000825C7" w:rsidRPr="00A15FA5">
              <w:rPr>
                <w:rFonts w:cs="Arial" w:hAnsi="Arial" w:ascii="Arial"/>
                <w:sz w:val="22"/>
                <w:szCs w:val="22"/>
              </w:rPr>
              <w:t>,</w:t>
            </w:r>
            <w:r w:rsidR="00044B61" w:rsidRPr="00A15FA5">
              <w:rPr>
                <w:rFonts w:cs="Arial" w:hAnsi="Arial" w:ascii="Arial"/>
                <w:sz w:val="22"/>
                <w:szCs w:val="22"/>
              </w:rPr>
              <w:t xml:space="preserve"> sa svim do sad učinjenim radn</w:t>
            </w:r>
            <w:r w:rsidR="00856AEA">
              <w:rPr>
                <w:rFonts w:cs="Arial" w:hAnsi="Arial" w:ascii="Arial"/>
                <w:sz w:val="22"/>
                <w:szCs w:val="22"/>
              </w:rPr>
              <w:t>jama u stečajnom postupku,</w:t>
            </w:r>
          </w:p>
          <w:p w:rsidRDefault="001257D3" w:rsidP="001257D3" w:rsidR="001257D3" w:rsidRPr="00C80A32">
            <w:pPr>
              <w:pStyle w:val="Odlomakpopisa"/>
              <w:spacing w:lineRule="auto" w:line="276"/>
              <w:ind w:right="397"/>
              <w:rPr>
                <w:rFonts w:cs="Arial" w:hAnsi="Arial" w:ascii="Arial"/>
                <w:sz w:val="22"/>
                <w:szCs w:val="22"/>
              </w:rPr>
            </w:pPr>
          </w:p>
          <w:p w:rsidRDefault="00145609" w:rsidP="001257D3" w:rsidR="00565636" w:rsidRPr="001257D3">
            <w:pPr>
              <w:pStyle w:val="Odlomakpopisa"/>
              <w:numPr>
                <w:ilvl w:val="0"/>
                <w:numId w:val="31"/>
              </w:numPr>
              <w:spacing w:lineRule="auto" w:line="276"/>
              <w:ind w:right="397"/>
              <w:rPr>
                <w:rFonts w:cs="Arial" w:hAnsi="Arial" w:ascii="Arial"/>
                <w:sz w:val="22"/>
                <w:szCs w:val="22"/>
              </w:rPr>
            </w:pPr>
            <w:r w:rsidRPr="001257D3">
              <w:rPr>
                <w:rFonts w:cs="Arial" w:hAnsi="Arial" w:ascii="Arial"/>
                <w:sz w:val="22"/>
                <w:szCs w:val="22"/>
              </w:rPr>
              <w:t>Prihvaćaju se do sada poduzete radnje stečajne upraviteljice</w:t>
            </w:r>
            <w:r w:rsidR="00856AEA" w:rsidRPr="001257D3">
              <w:rPr>
                <w:rFonts w:cs="Arial" w:hAnsi="Arial" w:ascii="Arial"/>
                <w:sz w:val="22"/>
                <w:szCs w:val="22"/>
              </w:rPr>
              <w:t>,</w:t>
            </w:r>
          </w:p>
          <w:p w:rsidRDefault="001257D3" w:rsidP="001257D3" w:rsidR="001257D3" w:rsidRPr="001257D3">
            <w:pPr>
              <w:pStyle w:val="Odlomakpopisa"/>
              <w:rPr>
                <w:rFonts w:cs="Arial" w:hAnsi="Arial" w:ascii="Arial"/>
                <w:szCs w:val="22"/>
              </w:rPr>
            </w:pPr>
          </w:p>
          <w:p w:rsidRDefault="001257D3" w:rsidP="001257D3" w:rsidR="001257D3" w:rsidRPr="001257D3">
            <w:pPr>
              <w:pStyle w:val="Odlomakpopisa"/>
              <w:spacing w:lineRule="auto" w:line="276"/>
              <w:ind w:right="397"/>
              <w:rPr>
                <w:rFonts w:cs="Arial" w:hAnsi="Arial" w:ascii="Arial"/>
                <w:szCs w:val="22"/>
              </w:rPr>
            </w:pPr>
          </w:p>
          <w:p w:rsidRDefault="00604DB6" w:rsidP="001257D3" w:rsidR="006669C3" w:rsidRPr="001257D3">
            <w:pPr>
              <w:pStyle w:val="Odlomakpopisa"/>
              <w:numPr>
                <w:ilvl w:val="0"/>
                <w:numId w:val="31"/>
              </w:numPr>
              <w:spacing w:lineRule="auto" w:line="276"/>
              <w:ind w:right="397"/>
              <w:rPr>
                <w:rFonts w:cs="Arial" w:hAnsi="Arial" w:ascii="Arial"/>
                <w:sz w:val="22"/>
                <w:szCs w:val="22"/>
              </w:rPr>
            </w:pPr>
            <w:r w:rsidRPr="001257D3">
              <w:rPr>
                <w:rFonts w:cs="Arial" w:hAnsi="Arial" w:ascii="Arial"/>
                <w:sz w:val="22"/>
                <w:szCs w:val="22"/>
              </w:rPr>
              <w:t>Da se pristupi prodaji</w:t>
            </w:r>
            <w:r w:rsidR="00565636" w:rsidRPr="001257D3">
              <w:rPr>
                <w:rFonts w:cs="Arial" w:hAnsi="Arial" w:ascii="Arial"/>
                <w:sz w:val="22"/>
                <w:szCs w:val="22"/>
              </w:rPr>
              <w:t xml:space="preserve"> nekretnina po</w:t>
            </w:r>
            <w:r w:rsidR="006337A9" w:rsidRPr="001257D3">
              <w:rPr>
                <w:rFonts w:cs="Arial" w:hAnsi="Arial" w:ascii="Arial"/>
                <w:sz w:val="22"/>
                <w:szCs w:val="22"/>
              </w:rPr>
              <w:t xml:space="preserve"> procjenjenoj vrijednosti</w:t>
            </w:r>
            <w:r w:rsidR="001257D3" w:rsidRPr="001257D3">
              <w:rPr>
                <w:rFonts w:cs="Arial" w:hAnsi="Arial" w:ascii="Arial"/>
                <w:sz w:val="22"/>
                <w:szCs w:val="22"/>
              </w:rPr>
              <w:t xml:space="preserve"> stalnog</w:t>
            </w:r>
            <w:r w:rsidR="006337A9" w:rsidRPr="001257D3">
              <w:rPr>
                <w:rFonts w:cs="Arial" w:hAnsi="Arial" w:ascii="Arial"/>
                <w:sz w:val="22"/>
                <w:szCs w:val="22"/>
              </w:rPr>
              <w:t xml:space="preserve"> sudskog </w:t>
            </w:r>
            <w:r w:rsidR="00565636" w:rsidRPr="001257D3">
              <w:rPr>
                <w:rFonts w:cs="Arial" w:hAnsi="Arial" w:ascii="Arial"/>
                <w:sz w:val="22"/>
                <w:szCs w:val="22"/>
              </w:rPr>
              <w:t xml:space="preserve">vještaka </w:t>
            </w:r>
          </w:p>
          <w:p w:rsidRDefault="001257D3" w:rsidP="001257D3" w:rsidR="001257D3" w:rsidRPr="001257D3">
            <w:pPr>
              <w:pStyle w:val="Odlomakpopisa"/>
              <w:spacing w:lineRule="auto" w:line="276"/>
              <w:ind w:right="397"/>
              <w:rPr>
                <w:rFonts w:cs="Arial" w:hAnsi="Arial" w:ascii="Arial"/>
                <w:szCs w:val="22"/>
              </w:rPr>
            </w:pPr>
          </w:p>
          <w:p w:rsidRDefault="00C80A32" w:rsidP="001257D3" w:rsidR="006669C3" w:rsidRPr="00A15FA5">
            <w:pPr>
              <w:spacing w:lineRule="auto" w:line="276"/>
              <w:ind w:right="397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 xml:space="preserve">      4</w:t>
            </w:r>
            <w:r w:rsidR="006669C3" w:rsidRPr="00A15FA5">
              <w:rPr>
                <w:rFonts w:cs="Arial" w:hAnsi="Arial" w:ascii="Arial"/>
                <w:sz w:val="22"/>
                <w:szCs w:val="22"/>
              </w:rPr>
              <w:t xml:space="preserve">. </w:t>
            </w:r>
            <w:r w:rsidR="001257D3">
              <w:rPr>
                <w:rFonts w:cs="Arial" w:hAnsi="Arial" w:ascii="Arial"/>
                <w:sz w:val="22"/>
                <w:szCs w:val="22"/>
              </w:rPr>
              <w:t xml:space="preserve"> </w:t>
            </w:r>
            <w:r>
              <w:rPr>
                <w:rFonts w:cs="Arial" w:hAnsi="Arial" w:ascii="Arial"/>
                <w:sz w:val="22"/>
                <w:szCs w:val="22"/>
              </w:rPr>
              <w:t xml:space="preserve"> </w:t>
            </w:r>
            <w:r w:rsidR="006669C3" w:rsidRPr="00A15FA5">
              <w:rPr>
                <w:rFonts w:cs="Arial" w:hAnsi="Arial" w:ascii="Arial"/>
                <w:sz w:val="22"/>
                <w:szCs w:val="22"/>
              </w:rPr>
              <w:t xml:space="preserve">Da založni vjerovnici predujme troškove prodaje nekretnina putem </w:t>
            </w:r>
            <w:r w:rsidR="0059588E" w:rsidRPr="00A15FA5">
              <w:rPr>
                <w:rFonts w:cs="Arial" w:hAnsi="Arial" w:ascii="Arial"/>
                <w:sz w:val="22"/>
                <w:szCs w:val="22"/>
              </w:rPr>
              <w:t>FINA-</w:t>
            </w:r>
            <w:r w:rsidR="007510A5" w:rsidRPr="00A15FA5">
              <w:rPr>
                <w:rFonts w:cs="Arial" w:hAnsi="Arial" w:ascii="Arial"/>
                <w:sz w:val="22"/>
                <w:szCs w:val="22"/>
              </w:rPr>
              <w:t>e</w:t>
            </w:r>
            <w:r w:rsidR="006669C3" w:rsidRPr="00A15FA5">
              <w:rPr>
                <w:rFonts w:cs="Arial" w:hAnsi="Arial" w:ascii="Arial"/>
                <w:sz w:val="22"/>
                <w:szCs w:val="22"/>
              </w:rPr>
              <w:t xml:space="preserve">, u </w:t>
            </w:r>
            <w:r w:rsidR="003619D5" w:rsidRPr="00A15FA5">
              <w:rPr>
                <w:rFonts w:cs="Arial" w:hAnsi="Arial" w:ascii="Arial"/>
                <w:sz w:val="22"/>
                <w:szCs w:val="22"/>
              </w:rPr>
              <w:t>iznosu</w:t>
            </w:r>
          </w:p>
          <w:p w:rsidRDefault="00C80A32" w:rsidP="001257D3" w:rsidR="006669C3" w:rsidRPr="00A15FA5">
            <w:pPr>
              <w:spacing w:lineRule="auto" w:line="276"/>
              <w:ind w:right="397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 xml:space="preserve">            </w:t>
            </w:r>
            <w:r w:rsidR="006669C3" w:rsidRPr="00A15FA5">
              <w:rPr>
                <w:rFonts w:cs="Arial" w:hAnsi="Arial" w:ascii="Arial"/>
                <w:sz w:val="22"/>
                <w:szCs w:val="22"/>
              </w:rPr>
              <w:t>utv</w:t>
            </w:r>
            <w:r w:rsidR="00AE1805" w:rsidRPr="00A15FA5">
              <w:rPr>
                <w:rFonts w:cs="Arial" w:hAnsi="Arial" w:ascii="Arial"/>
                <w:sz w:val="22"/>
                <w:szCs w:val="22"/>
              </w:rPr>
              <w:t>r</w:t>
            </w:r>
            <w:r w:rsidR="006669C3" w:rsidRPr="00A15FA5">
              <w:rPr>
                <w:rFonts w:cs="Arial" w:hAnsi="Arial" w:ascii="Arial"/>
                <w:sz w:val="22"/>
                <w:szCs w:val="22"/>
              </w:rPr>
              <w:t>đenom u pozivu za plaćanje dostavljenom od strane FINA-e</w:t>
            </w:r>
            <w:r w:rsidR="003619D5" w:rsidRPr="00A15FA5">
              <w:rPr>
                <w:rFonts w:cs="Arial" w:hAnsi="Arial" w:ascii="Arial"/>
                <w:sz w:val="22"/>
                <w:szCs w:val="22"/>
              </w:rPr>
              <w:t>.</w:t>
            </w:r>
          </w:p>
          <w:p w:rsidRDefault="001257D3" w:rsidP="001257D3" w:rsidR="00DA61D3" w:rsidRPr="00A15FA5">
            <w:pPr>
              <w:spacing w:lineRule="auto" w:line="276"/>
              <w:ind w:right="397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 xml:space="preserve"> </w:t>
            </w:r>
          </w:p>
          <w:p w:rsidRDefault="00937B6B" w:rsidP="00BA331B" w:rsidR="00937B6B">
            <w:pPr>
              <w:pStyle w:val="Bezproreda"/>
              <w:spacing w:lineRule="auto" w:line="276"/>
              <w:ind w:right="397"/>
              <w:jc w:val="both"/>
              <w:rPr>
                <w:rFonts w:cs="Arial" w:hAnsi="Arial" w:ascii="Arial"/>
                <w:b/>
                <w:sz w:val="24"/>
                <w:szCs w:val="24"/>
              </w:rPr>
            </w:pPr>
          </w:p>
          <w:p w:rsidRDefault="001257D3" w:rsidP="00BA331B" w:rsidR="001257D3">
            <w:pPr>
              <w:pStyle w:val="Bezproreda"/>
              <w:spacing w:lineRule="auto" w:line="276"/>
              <w:ind w:right="397"/>
              <w:jc w:val="both"/>
              <w:rPr>
                <w:rFonts w:cs="Arial" w:hAnsi="Arial" w:ascii="Arial"/>
                <w:b/>
                <w:sz w:val="24"/>
                <w:szCs w:val="24"/>
              </w:rPr>
            </w:pPr>
          </w:p>
          <w:p w:rsidRDefault="001257D3" w:rsidP="00BA331B" w:rsidR="001257D3">
            <w:pPr>
              <w:pStyle w:val="Bezproreda"/>
              <w:spacing w:lineRule="auto" w:line="276"/>
              <w:ind w:right="397"/>
              <w:jc w:val="both"/>
              <w:rPr>
                <w:rFonts w:cs="Arial" w:hAnsi="Arial" w:ascii="Arial"/>
                <w:b/>
                <w:sz w:val="24"/>
                <w:szCs w:val="24"/>
              </w:rPr>
            </w:pPr>
          </w:p>
          <w:p w:rsidRDefault="001257D3" w:rsidP="00BA331B" w:rsidR="001257D3">
            <w:pPr>
              <w:pStyle w:val="Bezproreda"/>
              <w:spacing w:lineRule="auto" w:line="276"/>
              <w:ind w:right="397"/>
              <w:jc w:val="both"/>
              <w:rPr>
                <w:rFonts w:cs="Arial" w:hAnsi="Arial" w:ascii="Arial"/>
                <w:b/>
                <w:sz w:val="24"/>
                <w:szCs w:val="24"/>
              </w:rPr>
            </w:pPr>
          </w:p>
          <w:p w:rsidRDefault="006F0DBA" w:rsidP="00BA331B" w:rsidR="006F0DBA" w:rsidRPr="0037704F">
            <w:pPr>
              <w:pStyle w:val="Bezproreda"/>
              <w:spacing w:lineRule="auto" w:line="276"/>
              <w:ind w:right="397"/>
              <w:jc w:val="both"/>
              <w:rPr>
                <w:rFonts w:cs="Arial" w:hAnsi="Arial" w:ascii="Arial"/>
                <w:b/>
                <w:sz w:val="24"/>
                <w:szCs w:val="24"/>
              </w:rPr>
            </w:pPr>
          </w:p>
          <w:p w:rsidRDefault="00C80A32" w:rsidP="00C80A32" w:rsidR="00C80A32" w:rsidRPr="008345D9">
            <w:pPr>
              <w:spacing w:lineRule="auto" w:line="276"/>
              <w:rPr>
                <w:rFonts w:cs="Arial" w:hAnsi="Arial" w:ascii="Arial"/>
                <w:szCs w:val="22"/>
                <w:lang w:val="hr-HR"/>
              </w:rPr>
            </w:pPr>
            <w:r w:rsidRPr="008345D9">
              <w:rPr>
                <w:rFonts w:cs="Arial" w:hAnsi="Arial" w:ascii="Arial"/>
                <w:sz w:val="22"/>
                <w:szCs w:val="22"/>
              </w:rPr>
              <w:t>Čakovec, 1</w:t>
            </w:r>
            <w:r w:rsidR="00A20926">
              <w:rPr>
                <w:rFonts w:cs="Arial" w:hAnsi="Arial" w:ascii="Arial"/>
                <w:sz w:val="22"/>
                <w:szCs w:val="22"/>
              </w:rPr>
              <w:t>9</w:t>
            </w:r>
            <w:r w:rsidR="00DA14A8" w:rsidRPr="008345D9">
              <w:rPr>
                <w:rFonts w:cs="Arial" w:hAnsi="Arial" w:ascii="Arial"/>
                <w:sz w:val="22"/>
                <w:szCs w:val="22"/>
              </w:rPr>
              <w:t>.</w:t>
            </w:r>
            <w:r w:rsidR="00A20926">
              <w:rPr>
                <w:rFonts w:cs="Arial" w:hAnsi="Arial" w:ascii="Arial"/>
                <w:sz w:val="22"/>
                <w:szCs w:val="22"/>
              </w:rPr>
              <w:t xml:space="preserve"> lipnja</w:t>
            </w:r>
            <w:r w:rsidR="00D37D6D" w:rsidRPr="008345D9">
              <w:rPr>
                <w:rFonts w:cs="Arial" w:hAnsi="Arial" w:ascii="Arial"/>
                <w:sz w:val="22"/>
                <w:szCs w:val="22"/>
              </w:rPr>
              <w:t xml:space="preserve"> 2017. godine  </w:t>
            </w:r>
            <w:r w:rsidRPr="008345D9">
              <w:rPr>
                <w:rFonts w:cs="Arial" w:hAnsi="Arial" w:ascii="Arial"/>
                <w:sz w:val="22"/>
                <w:szCs w:val="22"/>
              </w:rPr>
              <w:t xml:space="preserve">                            </w:t>
            </w:r>
            <w:r w:rsidR="001257D3">
              <w:rPr>
                <w:rFonts w:cs="Arial" w:hAnsi="Arial" w:ascii="Arial"/>
                <w:sz w:val="22"/>
                <w:szCs w:val="22"/>
              </w:rPr>
              <w:t xml:space="preserve">          </w:t>
            </w:r>
            <w:r w:rsidRPr="008345D9">
              <w:rPr>
                <w:rFonts w:cs="Arial" w:hAnsi="Arial" w:ascii="Arial"/>
                <w:sz w:val="22"/>
                <w:szCs w:val="22"/>
              </w:rPr>
              <w:t xml:space="preserve"> </w:t>
            </w:r>
            <w:r w:rsidRPr="008345D9">
              <w:rPr>
                <w:rFonts w:cs="Arial" w:hAnsi="Arial" w:ascii="Arial"/>
                <w:sz w:val="22"/>
                <w:szCs w:val="22"/>
                <w:lang w:val="hr-HR"/>
              </w:rPr>
              <w:t>Stečajna upraviteljica</w:t>
            </w:r>
          </w:p>
          <w:p w:rsidRDefault="00C80A32" w:rsidP="00C80A32" w:rsidR="00C80A32" w:rsidRPr="008345D9">
            <w:pPr>
              <w:spacing w:lineRule="auto" w:line="276"/>
              <w:rPr>
                <w:rFonts w:cs="Arial" w:hAnsi="Arial" w:ascii="Arial"/>
                <w:szCs w:val="22"/>
                <w:lang w:val="hr-HR"/>
              </w:rPr>
            </w:pPr>
            <w:r w:rsidRPr="008345D9">
              <w:rPr>
                <w:rFonts w:cs="Arial" w:hAnsi="Arial" w:ascii="Arial"/>
                <w:sz w:val="22"/>
                <w:szCs w:val="22"/>
                <w:lang w:val="hr-HR"/>
              </w:rPr>
              <w:t xml:space="preserve">                                                                                            </w:t>
            </w:r>
            <w:r w:rsidR="001257D3">
              <w:rPr>
                <w:rFonts w:cs="Arial" w:hAnsi="Arial" w:ascii="Arial"/>
                <w:sz w:val="22"/>
                <w:szCs w:val="22"/>
                <w:lang w:val="hr-HR"/>
              </w:rPr>
              <w:t xml:space="preserve">   </w:t>
            </w:r>
            <w:r w:rsidRPr="008345D9">
              <w:rPr>
                <w:rFonts w:cs="Arial" w:hAnsi="Arial" w:ascii="Arial"/>
                <w:sz w:val="22"/>
                <w:szCs w:val="22"/>
                <w:lang w:val="hr-HR"/>
              </w:rPr>
              <w:t xml:space="preserve">  Lidija Lesar</w:t>
            </w:r>
          </w:p>
          <w:p w:rsidRDefault="00B31B95" w:rsidP="00BA331B" w:rsidR="00B31B95" w:rsidRPr="00385BB8">
            <w:pPr>
              <w:spacing w:lineRule="auto" w:line="276"/>
              <w:rPr>
                <w:rFonts w:cs="Arial" w:hAnsi="Arial" w:ascii="Arial"/>
              </w:rPr>
            </w:pPr>
          </w:p>
          <w:p w:rsidRDefault="00385BB8" w:rsidP="00BA331B" w:rsidR="00385BB8" w:rsidRPr="00385BB8">
            <w:pPr>
              <w:spacing w:lineRule="auto" w:line="276"/>
              <w:rPr>
                <w:rFonts w:cs="Arial" w:hAnsi="Arial" w:ascii="Arial"/>
              </w:rPr>
            </w:pPr>
          </w:p>
          <w:p w:rsidRDefault="00385BB8" w:rsidP="00BA331B" w:rsidR="00385BB8" w:rsidRPr="00385BB8">
            <w:pPr>
              <w:spacing w:lineRule="auto" w:line="276"/>
              <w:rPr>
                <w:rFonts w:cs="Arial" w:hAnsi="Arial" w:ascii="Arial"/>
                <w:szCs w:val="24"/>
              </w:rPr>
            </w:pPr>
          </w:p>
          <w:p w:rsidRDefault="00902520" w:rsidP="00BA331B" w:rsidR="00902520">
            <w:pPr>
              <w:spacing w:lineRule="auto" w:line="276"/>
              <w:rPr>
                <w:rFonts w:cs="Arial" w:hAnsi="Arial" w:ascii="Arial"/>
                <w:u w:val="single"/>
                <w:lang w:val="hr-HR"/>
              </w:rPr>
            </w:pPr>
          </w:p>
          <w:p w:rsidRDefault="00902520" w:rsidP="00BA331B" w:rsidR="00902520">
            <w:pPr>
              <w:spacing w:lineRule="auto" w:line="276"/>
              <w:rPr>
                <w:rFonts w:cs="Arial" w:hAnsi="Arial" w:ascii="Arial"/>
                <w:u w:val="single"/>
                <w:lang w:val="hr-HR"/>
              </w:rPr>
            </w:pPr>
          </w:p>
          <w:p w:rsidRDefault="00C80A32" w:rsidP="00BA331B" w:rsidR="00C80A32">
            <w:pPr>
              <w:spacing w:lineRule="auto" w:line="276"/>
              <w:rPr>
                <w:rFonts w:cs="Arial" w:hAnsi="Arial" w:ascii="Arial"/>
                <w:u w:val="single"/>
                <w:lang w:val="hr-HR"/>
              </w:rPr>
            </w:pPr>
          </w:p>
          <w:p w:rsidRDefault="00C80A32" w:rsidP="00BA331B" w:rsidR="00C80A32">
            <w:pPr>
              <w:spacing w:lineRule="auto" w:line="276"/>
              <w:rPr>
                <w:rFonts w:cs="Arial" w:hAnsi="Arial" w:ascii="Arial"/>
                <w:u w:val="single"/>
                <w:lang w:val="hr-HR"/>
              </w:rPr>
            </w:pPr>
          </w:p>
          <w:p w:rsidRDefault="00C80A32" w:rsidP="00BA331B" w:rsidR="00C80A32">
            <w:pPr>
              <w:spacing w:lineRule="auto" w:line="276"/>
              <w:rPr>
                <w:rFonts w:cs="Arial" w:hAnsi="Arial" w:ascii="Arial"/>
                <w:u w:val="single"/>
                <w:lang w:val="hr-HR"/>
              </w:rPr>
            </w:pPr>
          </w:p>
          <w:p w:rsidRDefault="00902520" w:rsidP="00BA331B" w:rsidR="00902520">
            <w:pPr>
              <w:spacing w:lineRule="auto" w:line="276"/>
              <w:rPr>
                <w:rFonts w:cs="Arial" w:hAnsi="Arial" w:ascii="Arial"/>
                <w:u w:val="single"/>
                <w:lang w:val="hr-HR"/>
              </w:rPr>
            </w:pPr>
          </w:p>
          <w:p w:rsidRDefault="00D37D6D" w:rsidP="00BA331B" w:rsidR="00D37D6D" w:rsidRPr="00604DB6">
            <w:pPr>
              <w:spacing w:lineRule="auto" w:line="276"/>
              <w:rPr>
                <w:rFonts w:cs="Arial" w:hAnsi="Arial" w:ascii="Arial"/>
                <w:u w:val="single"/>
                <w:lang w:val="hr-HR"/>
              </w:rPr>
            </w:pPr>
            <w:r w:rsidRPr="00604DB6">
              <w:rPr>
                <w:rFonts w:cs="Arial" w:hAnsi="Arial" w:ascii="Arial"/>
                <w:u w:val="single"/>
                <w:lang w:val="hr-HR"/>
              </w:rPr>
              <w:t>Prilozi uz izvješće:</w:t>
            </w:r>
          </w:p>
          <w:p w:rsidRDefault="00D37D6D" w:rsidP="00BA331B" w:rsidR="00D37D6D" w:rsidRPr="00385BB8">
            <w:pPr>
              <w:spacing w:lineRule="auto" w:line="276"/>
              <w:rPr>
                <w:rFonts w:cs="Arial" w:hAnsi="Arial" w:ascii="Arial"/>
                <w:lang w:val="hr-HR"/>
              </w:rPr>
            </w:pPr>
          </w:p>
          <w:p w:rsidRDefault="00D37D6D" w:rsidP="00BA331B" w:rsidR="00D37D6D" w:rsidRPr="00385BB8">
            <w:pPr>
              <w:spacing w:lineRule="auto" w:line="276"/>
              <w:rPr>
                <w:rFonts w:cs="Arial" w:hAnsi="Arial" w:ascii="Arial"/>
                <w:lang w:val="hr-HR"/>
              </w:rPr>
            </w:pPr>
          </w:p>
          <w:p w:rsidRDefault="00D37D6D" w:rsidP="00BA331B" w:rsidR="00D37D6D" w:rsidRPr="00385BB8">
            <w:pPr>
              <w:pStyle w:val="Odlomakpopisa"/>
              <w:numPr>
                <w:ilvl w:val="0"/>
                <w:numId w:val="28"/>
              </w:numPr>
              <w:spacing w:lineRule="auto" w:line="276"/>
              <w:rPr>
                <w:rFonts w:cs="Arial" w:hAnsi="Arial" w:ascii="Arial"/>
                <w:sz w:val="24"/>
                <w:szCs w:val="24"/>
                <w:lang w:val="hr-HR"/>
              </w:rPr>
            </w:pPr>
            <w:r w:rsidRPr="00385BB8">
              <w:rPr>
                <w:rFonts w:cs="Arial" w:hAnsi="Arial" w:ascii="Arial"/>
                <w:sz w:val="24"/>
                <w:szCs w:val="24"/>
                <w:lang w:val="hr-HR"/>
              </w:rPr>
              <w:t>Pregled imovine i obveza  (čl.223. SZ-a)</w:t>
            </w:r>
          </w:p>
          <w:p w:rsidRDefault="00385BB8" w:rsidP="00BA331B" w:rsidR="00385BB8" w:rsidRPr="00385BB8">
            <w:pPr>
              <w:spacing w:lineRule="auto" w:line="276"/>
              <w:rPr>
                <w:rFonts w:cs="Arial" w:hAnsi="Arial" w:ascii="Arial"/>
                <w:szCs w:val="24"/>
                <w:lang w:val="hr-HR"/>
              </w:rPr>
            </w:pPr>
          </w:p>
          <w:p w:rsidRDefault="00D37D6D" w:rsidP="00BA331B" w:rsidR="00D37D6D" w:rsidRPr="00385BB8">
            <w:pPr>
              <w:pStyle w:val="Odlomakpopisa"/>
              <w:numPr>
                <w:ilvl w:val="0"/>
                <w:numId w:val="28"/>
              </w:numPr>
              <w:spacing w:lineRule="auto" w:line="276"/>
              <w:rPr>
                <w:rFonts w:cs="Arial" w:hAnsi="Arial" w:ascii="Arial"/>
                <w:sz w:val="24"/>
                <w:szCs w:val="24"/>
                <w:lang w:val="hr-HR"/>
              </w:rPr>
            </w:pPr>
            <w:r w:rsidRPr="00385BB8">
              <w:rPr>
                <w:rFonts w:cs="Arial" w:hAnsi="Arial" w:ascii="Arial"/>
                <w:sz w:val="24"/>
                <w:szCs w:val="24"/>
                <w:lang w:val="hr-HR"/>
              </w:rPr>
              <w:t>Popis predmeta stečajne mase  (čl. 221.  SZ-a)</w:t>
            </w:r>
          </w:p>
          <w:p w:rsidRDefault="00385BB8" w:rsidP="00BA331B" w:rsidR="00385BB8" w:rsidRPr="00385BB8">
            <w:pPr>
              <w:spacing w:lineRule="auto" w:line="276"/>
              <w:rPr>
                <w:rFonts w:cs="Arial" w:hAnsi="Arial" w:ascii="Arial"/>
                <w:szCs w:val="24"/>
                <w:lang w:val="hr-HR"/>
              </w:rPr>
            </w:pPr>
          </w:p>
          <w:p w:rsidRDefault="00D37D6D" w:rsidP="00BA331B" w:rsidR="00385BB8" w:rsidRPr="00385BB8">
            <w:pPr>
              <w:pStyle w:val="Odlomakpopisa"/>
              <w:numPr>
                <w:ilvl w:val="0"/>
                <w:numId w:val="28"/>
              </w:numPr>
              <w:spacing w:lineRule="auto" w:line="276"/>
              <w:rPr>
                <w:rFonts w:cs="Arial" w:hAnsi="Arial" w:ascii="Arial"/>
                <w:sz w:val="24"/>
                <w:szCs w:val="24"/>
                <w:lang w:val="hr-HR"/>
              </w:rPr>
            </w:pPr>
            <w:r w:rsidRPr="00385BB8">
              <w:rPr>
                <w:rFonts w:cs="Arial" w:hAnsi="Arial" w:ascii="Arial"/>
                <w:sz w:val="24"/>
                <w:szCs w:val="24"/>
                <w:lang w:val="hr-HR"/>
              </w:rPr>
              <w:t>Tablice prijavljenih razlučnih prava</w:t>
            </w:r>
          </w:p>
          <w:p w:rsidRDefault="00D37D6D" w:rsidP="00BA331B" w:rsidR="00D37D6D" w:rsidRPr="00385BB8">
            <w:pPr>
              <w:spacing w:lineRule="auto" w:line="276"/>
              <w:ind w:firstLine="72"/>
              <w:rPr>
                <w:rFonts w:cs="Arial" w:hAnsi="Arial" w:ascii="Arial"/>
                <w:szCs w:val="24"/>
                <w:lang w:val="hr-HR"/>
              </w:rPr>
            </w:pPr>
          </w:p>
          <w:p w:rsidRDefault="00D37D6D" w:rsidP="00BA331B" w:rsidR="00D37D6D" w:rsidRPr="00385BB8">
            <w:pPr>
              <w:pStyle w:val="Odlomakpopisa"/>
              <w:numPr>
                <w:ilvl w:val="0"/>
                <w:numId w:val="28"/>
              </w:numPr>
              <w:spacing w:lineRule="auto" w:line="276"/>
              <w:rPr>
                <w:rFonts w:cs="Arial" w:hAnsi="Arial" w:ascii="Arial"/>
                <w:sz w:val="24"/>
                <w:szCs w:val="24"/>
                <w:lang w:val="hr-HR"/>
              </w:rPr>
            </w:pPr>
            <w:r w:rsidRPr="00385BB8">
              <w:rPr>
                <w:rFonts w:cs="Arial" w:hAnsi="Arial" w:ascii="Arial"/>
                <w:sz w:val="24"/>
                <w:szCs w:val="24"/>
                <w:lang w:val="hr-HR"/>
              </w:rPr>
              <w:t>Tablica prijavljenih tražbina I.</w:t>
            </w:r>
            <w:r w:rsidR="00385BB8" w:rsidRPr="00385BB8">
              <w:rPr>
                <w:rFonts w:cs="Arial" w:hAnsi="Arial" w:ascii="Arial"/>
                <w:sz w:val="24"/>
                <w:szCs w:val="24"/>
                <w:lang w:val="hr-HR"/>
              </w:rPr>
              <w:t xml:space="preserve"> V</w:t>
            </w:r>
            <w:r w:rsidRPr="00385BB8">
              <w:rPr>
                <w:rFonts w:cs="Arial" w:hAnsi="Arial" w:ascii="Arial"/>
                <w:sz w:val="24"/>
                <w:szCs w:val="24"/>
                <w:lang w:val="hr-HR"/>
              </w:rPr>
              <w:t>iši isplatni red</w:t>
            </w:r>
          </w:p>
          <w:p w:rsidRDefault="00385BB8" w:rsidP="00BA331B" w:rsidR="00385BB8" w:rsidRPr="00385BB8">
            <w:pPr>
              <w:spacing w:lineRule="auto" w:line="276"/>
              <w:rPr>
                <w:rFonts w:cs="Arial" w:hAnsi="Arial" w:ascii="Arial"/>
                <w:szCs w:val="24"/>
                <w:lang w:val="hr-HR"/>
              </w:rPr>
            </w:pPr>
          </w:p>
          <w:p w:rsidRDefault="00D37D6D" w:rsidP="00BA331B" w:rsidR="00D37D6D" w:rsidRPr="00385BB8">
            <w:pPr>
              <w:pStyle w:val="Odlomakpopisa"/>
              <w:numPr>
                <w:ilvl w:val="0"/>
                <w:numId w:val="28"/>
              </w:numPr>
              <w:spacing w:lineRule="auto" w:line="276"/>
              <w:rPr>
                <w:rFonts w:cs="Arial" w:hAnsi="Arial" w:ascii="Arial"/>
                <w:sz w:val="24"/>
                <w:szCs w:val="24"/>
                <w:lang w:val="hr-HR"/>
              </w:rPr>
            </w:pPr>
            <w:r w:rsidRPr="00385BB8">
              <w:rPr>
                <w:rFonts w:cs="Arial" w:hAnsi="Arial" w:ascii="Arial"/>
                <w:sz w:val="24"/>
                <w:szCs w:val="24"/>
                <w:lang w:val="hr-HR"/>
              </w:rPr>
              <w:t>Ta</w:t>
            </w:r>
            <w:r w:rsidR="00385BB8" w:rsidRPr="00385BB8">
              <w:rPr>
                <w:rFonts w:cs="Arial" w:hAnsi="Arial" w:ascii="Arial"/>
                <w:sz w:val="24"/>
                <w:szCs w:val="24"/>
                <w:lang w:val="hr-HR"/>
              </w:rPr>
              <w:t>blica prijavljenih tražbina II. V</w:t>
            </w:r>
            <w:r w:rsidRPr="00385BB8">
              <w:rPr>
                <w:rFonts w:cs="Arial" w:hAnsi="Arial" w:ascii="Arial"/>
                <w:sz w:val="24"/>
                <w:szCs w:val="24"/>
                <w:lang w:val="hr-HR"/>
              </w:rPr>
              <w:t>iši isplatni red</w:t>
            </w:r>
          </w:p>
          <w:p w:rsidRDefault="00385BB8" w:rsidP="00BA331B" w:rsidR="00385BB8" w:rsidRPr="00385BB8">
            <w:pPr>
              <w:spacing w:lineRule="auto" w:line="276"/>
              <w:rPr>
                <w:rFonts w:cs="Arial" w:hAnsi="Arial" w:ascii="Arial"/>
                <w:szCs w:val="24"/>
                <w:lang w:val="hr-HR"/>
              </w:rPr>
            </w:pPr>
          </w:p>
          <w:p w:rsidRDefault="00565636" w:rsidP="00BA331B" w:rsidR="00565636" w:rsidRPr="00385BB8">
            <w:pPr>
              <w:pStyle w:val="Odlomakpopisa"/>
              <w:numPr>
                <w:ilvl w:val="0"/>
                <w:numId w:val="28"/>
              </w:numPr>
              <w:spacing w:lineRule="auto" w:line="276"/>
              <w:rPr>
                <w:rFonts w:cs="Arial" w:hAnsi="Arial" w:ascii="Arial"/>
                <w:sz w:val="24"/>
                <w:szCs w:val="24"/>
              </w:rPr>
            </w:pPr>
            <w:r w:rsidRPr="00385BB8">
              <w:rPr>
                <w:rFonts w:cs="Arial" w:hAnsi="Arial" w:ascii="Arial"/>
                <w:sz w:val="24"/>
                <w:szCs w:val="24"/>
              </w:rPr>
              <w:t>Tablica prijavljenih t</w:t>
            </w:r>
            <w:r w:rsidR="00385BB8" w:rsidRPr="00385BB8">
              <w:rPr>
                <w:rFonts w:cs="Arial" w:hAnsi="Arial" w:ascii="Arial"/>
                <w:sz w:val="24"/>
                <w:szCs w:val="24"/>
              </w:rPr>
              <w:t xml:space="preserve">ražbina I. i II. Viši isplatni </w:t>
            </w:r>
            <w:r w:rsidRPr="00385BB8">
              <w:rPr>
                <w:rFonts w:cs="Arial" w:hAnsi="Arial" w:ascii="Arial"/>
                <w:sz w:val="24"/>
                <w:szCs w:val="24"/>
              </w:rPr>
              <w:t>red u postocima</w:t>
            </w:r>
          </w:p>
          <w:p w:rsidRDefault="00385BB8" w:rsidP="00BA331B" w:rsidR="00385BB8" w:rsidRPr="00385BB8">
            <w:pPr>
              <w:spacing w:lineRule="auto" w:line="276"/>
              <w:rPr>
                <w:rFonts w:cs="Arial" w:hAnsi="Arial" w:ascii="Arial"/>
                <w:szCs w:val="24"/>
              </w:rPr>
            </w:pPr>
          </w:p>
          <w:p w:rsidRDefault="00565636" w:rsidP="00BA331B" w:rsidR="00565636">
            <w:pPr>
              <w:pStyle w:val="Odlomakpopisa"/>
              <w:numPr>
                <w:ilvl w:val="0"/>
                <w:numId w:val="28"/>
              </w:numPr>
              <w:spacing w:lineRule="auto" w:line="276"/>
              <w:rPr>
                <w:rFonts w:cs="Arial" w:hAnsi="Arial" w:ascii="Arial"/>
                <w:sz w:val="24"/>
                <w:szCs w:val="24"/>
              </w:rPr>
            </w:pPr>
            <w:r w:rsidRPr="00385BB8">
              <w:rPr>
                <w:rFonts w:cs="Arial" w:hAnsi="Arial" w:ascii="Arial"/>
                <w:sz w:val="24"/>
                <w:szCs w:val="24"/>
              </w:rPr>
              <w:t>Tablica plaćenih pristojbi</w:t>
            </w:r>
          </w:p>
          <w:p w:rsidRDefault="00DA61D3" w:rsidP="001257D3" w:rsidR="00DA61D3" w:rsidRPr="00DA61D3">
            <w:pPr>
              <w:pStyle w:val="Odlomakpopisa"/>
              <w:spacing w:lineRule="auto" w:line="276"/>
              <w:ind w:firstLine="708"/>
              <w:rPr>
                <w:rFonts w:cs="Arial" w:hAnsi="Arial" w:ascii="Arial"/>
                <w:sz w:val="24"/>
                <w:szCs w:val="24"/>
              </w:rPr>
            </w:pPr>
          </w:p>
          <w:p w:rsidRDefault="00565636" w:rsidP="00BA331B" w:rsidR="00565636" w:rsidRPr="006337A9">
            <w:pPr>
              <w:pStyle w:val="Odlomakpopisa"/>
              <w:numPr>
                <w:ilvl w:val="0"/>
                <w:numId w:val="28"/>
              </w:numPr>
              <w:spacing w:lineRule="auto" w:line="276"/>
              <w:rPr>
                <w:rFonts w:cs="Arial" w:hAnsi="Arial" w:ascii="Arial"/>
                <w:szCs w:val="24"/>
                <w:lang w:val="hr-HR"/>
              </w:rPr>
            </w:pPr>
            <w:r w:rsidRPr="006337A9">
              <w:rPr>
                <w:rFonts w:cs="Arial" w:hAnsi="Arial" w:ascii="Arial"/>
                <w:sz w:val="24"/>
                <w:szCs w:val="24"/>
              </w:rPr>
              <w:t>Procjen</w:t>
            </w:r>
            <w:r w:rsidR="001257D3">
              <w:rPr>
                <w:rFonts w:cs="Arial" w:hAnsi="Arial" w:ascii="Arial"/>
                <w:sz w:val="24"/>
                <w:szCs w:val="24"/>
              </w:rPr>
              <w:t>a</w:t>
            </w:r>
            <w:r w:rsidRPr="006337A9">
              <w:rPr>
                <w:rFonts w:cs="Arial" w:hAnsi="Arial" w:ascii="Arial"/>
                <w:sz w:val="24"/>
                <w:szCs w:val="24"/>
              </w:rPr>
              <w:t xml:space="preserve"> </w:t>
            </w:r>
            <w:r w:rsidR="00385BB8" w:rsidRPr="006337A9">
              <w:rPr>
                <w:rFonts w:cs="Arial" w:hAnsi="Arial" w:ascii="Arial"/>
                <w:sz w:val="24"/>
                <w:szCs w:val="24"/>
              </w:rPr>
              <w:t xml:space="preserve">nekretnina </w:t>
            </w:r>
          </w:p>
          <w:p w:rsidRDefault="00D37D6D" w:rsidP="00BA331B" w:rsidR="00D37D6D" w:rsidRPr="00385BB8">
            <w:pPr>
              <w:spacing w:lineRule="auto" w:line="276"/>
              <w:rPr>
                <w:rFonts w:cs="Arial" w:hAnsi="Arial" w:ascii="Arial"/>
                <w:szCs w:val="24"/>
              </w:rPr>
            </w:pPr>
          </w:p>
          <w:p w:rsidRDefault="00D37D6D" w:rsidP="00BA331B" w:rsidR="00D37D6D" w:rsidRPr="00385BB8">
            <w:pPr>
              <w:spacing w:lineRule="auto" w:line="276"/>
              <w:rPr>
                <w:rFonts w:cs="Arial" w:hAnsi="Arial" w:ascii="Arial"/>
                <w:b/>
                <w:szCs w:val="24"/>
              </w:rPr>
            </w:pPr>
          </w:p>
          <w:p w:rsidRDefault="00D37D6D" w:rsidP="00BA331B" w:rsidR="00D37D6D" w:rsidRPr="00385BB8">
            <w:pPr>
              <w:spacing w:lineRule="auto" w:line="276"/>
              <w:rPr>
                <w:rFonts w:cs="Arial" w:hAnsi="Arial" w:ascii="Arial"/>
                <w:b/>
                <w:szCs w:val="24"/>
                <w:lang w:val="hr-HR"/>
              </w:rPr>
            </w:pPr>
          </w:p>
          <w:p w:rsidRDefault="00D37D6D" w:rsidP="00BA331B" w:rsidR="00D37D6D" w:rsidRPr="00385BB8">
            <w:pPr>
              <w:spacing w:lineRule="auto" w:line="276"/>
              <w:rPr>
                <w:rFonts w:cs="Arial" w:hAnsi="Arial" w:ascii="Arial"/>
                <w:b/>
                <w:lang w:val="hr-HR"/>
              </w:rPr>
            </w:pPr>
          </w:p>
          <w:p w:rsidRDefault="000E2E9D" w:rsidP="00BA331B" w:rsidR="000E2E9D" w:rsidRPr="00576B33">
            <w:pPr>
              <w:tabs>
                <w:tab w:pos="5040" w:val="left"/>
              </w:tabs>
              <w:spacing w:lineRule="auto" w:line="276"/>
              <w:rPr>
                <w:rFonts w:cs="Arial" w:hAnsi="Arial" w:ascii="Arial"/>
                <w:b/>
                <w:szCs w:val="24"/>
                <w:lang w:val="hr-HR"/>
              </w:rPr>
            </w:pPr>
          </w:p>
        </w:tc>
      </w:tr>
    </w:tbl>
    <w:p w:rsidRDefault="00194F0C" w:rsidP="00EC2728" w:rsidR="00194F0C">
      <w:pPr>
        <w:tabs>
          <w:tab w:pos="5040" w:val="left"/>
        </w:tabs>
        <w:jc w:val="center"/>
        <w:rPr>
          <w:rFonts w:cs="Arial" w:hAnsi="Arial" w:ascii="Arial"/>
          <w:szCs w:val="24"/>
          <w:lang w:val="hr-HR"/>
        </w:rPr>
        <w:sectPr w:rsidSect="00194F0C" w:rsidR="00194F0C">
          <w:pgSz w:h="16840" w:w="11907"/>
          <w:pgMar w:gutter="0" w:footer="720" w:header="720" w:left="1417" w:bottom="1417" w:right="1417" w:top="1417"/>
          <w:cols w:space="720"/>
          <w:docGrid w:linePitch="326"/>
        </w:sectPr>
      </w:pPr>
    </w:p>
    <w:tbl>
      <w:tblPr>
        <w:tblW w:type="dxa" w:w="10173"/>
        <w:tblLayout w:type="fixed"/>
        <w:tblLook w:val="01E0" w:noVBand="0" w:noHBand="0" w:lastColumn="1" w:firstColumn="1" w:lastRow="1" w:firstRow="1"/>
      </w:tblPr>
      <w:tblGrid>
        <w:gridCol w:w="10173"/>
      </w:tblGrid>
      <w:tr w:rsidTr="0037704F" w:rsidR="000D04CF" w:rsidRPr="00AB615D">
        <w:trPr>
          <w:trHeight w:val="3089"/>
        </w:trPr>
        <w:tc>
          <w:tcPr>
            <w:tcW w:type="dxa" w:w="10173"/>
          </w:tcPr>
          <w:p w:rsidRDefault="004326F7" w:rsidP="00EC2728" w:rsidR="004326F7">
            <w:pPr>
              <w:tabs>
                <w:tab w:pos="5040" w:val="left"/>
              </w:tabs>
              <w:jc w:val="center"/>
              <w:rPr>
                <w:rFonts w:cs="Arial" w:hAnsi="Arial" w:ascii="Arial"/>
                <w:szCs w:val="24"/>
                <w:lang w:val="hr-HR"/>
              </w:rPr>
            </w:pPr>
          </w:p>
          <w:p w:rsidRDefault="004326F7" w:rsidP="00EC2728" w:rsidR="004326F7">
            <w:pPr>
              <w:tabs>
                <w:tab w:pos="5040" w:val="left"/>
              </w:tabs>
              <w:jc w:val="center"/>
              <w:rPr>
                <w:rFonts w:cs="Arial" w:hAnsi="Arial" w:ascii="Arial"/>
                <w:szCs w:val="24"/>
                <w:lang w:val="hr-HR"/>
              </w:rPr>
            </w:pPr>
          </w:p>
          <w:p w:rsidRDefault="004326F7" w:rsidP="00EC2728" w:rsidR="004326F7">
            <w:pPr>
              <w:tabs>
                <w:tab w:pos="5040" w:val="left"/>
              </w:tabs>
              <w:jc w:val="center"/>
              <w:rPr>
                <w:rFonts w:cs="Arial" w:hAnsi="Arial" w:ascii="Arial"/>
                <w:szCs w:val="24"/>
                <w:lang w:val="hr-HR"/>
              </w:rPr>
            </w:pPr>
          </w:p>
          <w:p w:rsidRDefault="004326F7" w:rsidP="00EC2728" w:rsidR="004326F7">
            <w:pPr>
              <w:tabs>
                <w:tab w:pos="5040" w:val="left"/>
              </w:tabs>
              <w:jc w:val="center"/>
              <w:rPr>
                <w:rFonts w:cs="Arial" w:hAnsi="Arial" w:ascii="Arial"/>
                <w:szCs w:val="24"/>
                <w:lang w:val="hr-HR"/>
              </w:rPr>
            </w:pPr>
          </w:p>
          <w:p w:rsidRDefault="004326F7" w:rsidP="00EC2728" w:rsidR="004326F7">
            <w:pPr>
              <w:tabs>
                <w:tab w:pos="5040" w:val="left"/>
              </w:tabs>
              <w:jc w:val="center"/>
              <w:rPr>
                <w:rFonts w:cs="Arial" w:hAnsi="Arial" w:ascii="Arial"/>
                <w:szCs w:val="24"/>
                <w:lang w:val="hr-HR"/>
              </w:rPr>
            </w:pPr>
          </w:p>
          <w:p w:rsidRDefault="004326F7" w:rsidP="00EC2728" w:rsidR="004326F7">
            <w:pPr>
              <w:tabs>
                <w:tab w:pos="5040" w:val="left"/>
              </w:tabs>
              <w:jc w:val="center"/>
              <w:rPr>
                <w:rFonts w:cs="Arial" w:hAnsi="Arial" w:ascii="Arial"/>
                <w:szCs w:val="24"/>
                <w:lang w:val="hr-HR"/>
              </w:rPr>
            </w:pPr>
          </w:p>
          <w:p w:rsidRDefault="004326F7" w:rsidP="00EC2728" w:rsidR="008D425A">
            <w:pPr>
              <w:tabs>
                <w:tab w:pos="5040" w:val="left"/>
              </w:tabs>
              <w:jc w:val="center"/>
              <w:rPr>
                <w:rFonts w:cs="Arial" w:hAnsi="Arial" w:ascii="Arial"/>
                <w:szCs w:val="24"/>
                <w:lang w:val="hr-HR"/>
              </w:rPr>
            </w:pPr>
            <w:r>
              <w:rPr>
                <w:rFonts w:cs="Arial" w:hAnsi="Arial" w:ascii="Arial"/>
                <w:szCs w:val="24"/>
                <w:lang w:val="hr-HR"/>
              </w:rPr>
              <w:t xml:space="preserve">                                                         Stečajna upraviteljica</w:t>
            </w:r>
          </w:p>
          <w:p w:rsidRDefault="004326F7" w:rsidP="00EC2728" w:rsidR="004326F7" w:rsidRPr="00145609">
            <w:pPr>
              <w:tabs>
                <w:tab w:pos="5040" w:val="left"/>
              </w:tabs>
              <w:jc w:val="center"/>
              <w:rPr>
                <w:rFonts w:cs="Arial" w:hAnsi="Arial" w:ascii="Arial"/>
                <w:szCs w:val="24"/>
                <w:lang w:val="hr-HR"/>
              </w:rPr>
            </w:pPr>
            <w:r>
              <w:rPr>
                <w:rFonts w:cs="Arial" w:hAnsi="Arial" w:ascii="Arial"/>
                <w:szCs w:val="24"/>
                <w:lang w:val="hr-HR"/>
              </w:rPr>
              <w:t xml:space="preserve">                                            Lidija Lesar</w:t>
            </w:r>
          </w:p>
        </w:tc>
      </w:tr>
      <w:tr w:rsidTr="0037704F" w:rsidR="004326F7" w:rsidRPr="00AB615D">
        <w:trPr>
          <w:trHeight w:val="3089"/>
        </w:trPr>
        <w:tc>
          <w:tcPr>
            <w:tcW w:type="dxa" w:w="10173"/>
          </w:tcPr>
          <w:p w:rsidRDefault="004326F7" w:rsidP="00EC2728" w:rsidR="004326F7">
            <w:pPr>
              <w:tabs>
                <w:tab w:pos="5040" w:val="left"/>
              </w:tabs>
              <w:jc w:val="center"/>
              <w:rPr>
                <w:rFonts w:cs="Arial" w:hAnsi="Arial" w:ascii="Arial"/>
                <w:szCs w:val="24"/>
                <w:lang w:val="hr-HR"/>
              </w:rPr>
            </w:pPr>
          </w:p>
        </w:tc>
      </w:tr>
    </w:tbl>
    <w:p w:rsidRDefault="00EC60D6" w:rsidP="00AA2F75" w:rsidR="00EC60D6"/>
    <w:p w:rsidRDefault="00EC60D6" w:rsidP="00AA2F75" w:rsidR="00EC60D6"/>
    <w:p w:rsidRDefault="00EC60D6" w:rsidP="00AA2F75" w:rsidR="00EC60D6"/>
    <w:p w:rsidRDefault="00EC60D6" w:rsidP="00AA2F75" w:rsidR="00EC60D6"/>
    <w:p w:rsidRDefault="00EC60D6" w:rsidP="00AA2F75" w:rsidR="00EC60D6"/>
    <w:p w:rsidRDefault="00EC60D6" w:rsidP="00AA2F75" w:rsidR="00EC60D6"/>
    <w:p w:rsidRDefault="00AB615D" w:rsidP="00AB615D" w:rsidR="00AB615D" w:rsidRPr="00AB615D">
      <w:pPr>
        <w:rPr>
          <w:rFonts w:hAnsi="Book Antiqua" w:ascii="Book Antiqua"/>
          <w:szCs w:val="24"/>
          <w:lang w:val="hr-HR"/>
        </w:rPr>
      </w:pPr>
    </w:p>
    <w:p w:rsidRDefault="00F96A0D" w:rsidP="00AB6F79" w:rsidR="00F96A0D">
      <w:pPr>
        <w:tabs>
          <w:tab w:pos="5040" w:val="left"/>
        </w:tabs>
        <w:rPr>
          <w:rFonts w:hAnsi="Book Antiqua" w:ascii="Book Antiqua"/>
          <w:szCs w:val="24"/>
          <w:lang w:val="hr-HR"/>
        </w:rPr>
      </w:pPr>
    </w:p>
    <w:sectPr w:rsidSect="00CE32DF" w:rsidR="00F96A0D">
      <w:pgSz w:h="16840" w:w="11907"/>
      <w:pgMar w:gutter="0" w:footer="720" w:header="720" w:left="1417" w:bottom="1417" w:right="1417" w:top="88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70B" w:rsidP="00CE32DF" w:rsidR="0068270B">
      <w:r>
        <w:separator/>
      </w:r>
    </w:p>
  </w:endnote>
  <w:endnote w:id="0" w:type="continuationSeparator">
    <w:p w:rsidRDefault="0068270B" w:rsidP="00CE32DF" w:rsidR="006827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884834"/>
      <w:docPartObj>
        <w:docPartGallery w:val="Page Numbers (Bottom of Page)"/>
        <w:docPartUnique/>
      </w:docPartObj>
    </w:sdtPr>
    <w:sdtEndPr/>
    <w:sdtContent>
      <w:p w:rsidRDefault="00E31468" w:rsidR="00EE7C78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0920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Default="00EE7C78" w:rsidR="00EE7C7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70B" w:rsidP="00CE32DF" w:rsidR="0068270B">
      <w:r>
        <w:separator/>
      </w:r>
    </w:p>
  </w:footnote>
  <w:footnote w:id="0" w:type="continuationSeparator">
    <w:p w:rsidRDefault="0068270B" w:rsidP="00CE32DF" w:rsidR="006827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C78" w:rsidP="0035403C" w:rsidR="00EE7C78" w:rsidRPr="009C5C55">
    <w:pPr>
      <w:pBdr>
        <w:bottom w:space="0" w:sz="4" w:color="auto" w:val="single"/>
      </w:pBdr>
      <w:spacing w:lineRule="auto" w:line="288"/>
      <w:jc w:val="center"/>
      <w:rPr>
        <w:b/>
      </w:rPr>
    </w:pPr>
    <w:r>
      <w:rPr>
        <w:b/>
      </w:rPr>
      <w:t>GESTUM d.o.o. u stečaju, Varaždin, Mali plac 1/a., OIB: 36453900685</w:t>
    </w:r>
  </w:p>
  <w:p w:rsidRDefault="00EE7C78" w:rsidP="0035403C" w:rsidR="00EE7C78" w:rsidRPr="0035403C">
    <w:pPr>
      <w:pBdr>
        <w:bottom w:space="0" w:sz="4" w:color="auto" w:val="single"/>
      </w:pBdr>
      <w:tabs>
        <w:tab w:pos="1245" w:val="left"/>
        <w:tab w:pos="4536" w:val="center"/>
      </w:tabs>
      <w:spacing w:lineRule="auto" w:line="288"/>
      <w:rPr>
        <w:b/>
      </w:rPr>
    </w:pPr>
    <w:r>
      <w:tab/>
    </w:r>
    <w:r>
      <w:tab/>
    </w:r>
    <w:r>
      <w:rPr>
        <w:b/>
      </w:rPr>
      <w:t>Posl.broj: St-184/2017</w:t>
    </w:r>
    <w:r w:rsidRPr="0035403C">
      <w:rPr>
        <w:b/>
      </w:rPr>
      <w:t xml:space="preserve"> </w:t>
    </w:r>
  </w:p>
  <w:p w:rsidRDefault="00EE7C78" w:rsidP="0035403C" w:rsidR="00EE7C78" w:rsidRPr="0035403C">
    <w:pPr>
      <w:pBdr>
        <w:bottom w:space="0" w:sz="4" w:color="auto" w:val="single"/>
      </w:pBdr>
      <w:spacing w:lineRule="auto" w:line="288"/>
      <w:jc w:val="center"/>
      <w:rPr>
        <w:b/>
      </w:rPr>
    </w:pPr>
    <w:r w:rsidRPr="0035403C">
      <w:rPr>
        <w:b/>
      </w:rPr>
      <w:t>Lidija Lesar, stečajni upravitelj</w:t>
    </w:r>
  </w:p>
  <w:p w:rsidRDefault="00EE7C78" w:rsidR="00EE7C78">
    <w:pPr>
      <w:pStyle w:val="Zaglavlje"/>
    </w:pPr>
  </w:p>
  <w:p w:rsidRDefault="00EE7C78" w:rsidR="00EE7C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  <w:sz w:val="22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 w:hAnsi="Times New Roman" w:ascii="Times New Roman"/>
        <w:sz w:val="22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 w:hAnsi="Times New Roman" w:ascii="Times New Roman"/>
        <w:sz w:val="22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hAnsi="Times New Roman" w:ascii="Times New Roman"/>
        <w:sz w:val="22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 w:hAnsi="Times New Roman" w:ascii="Times New Roman"/>
        <w:sz w:val="22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 w:hAnsi="Times New Roman" w:ascii="Times New Roman"/>
        <w:sz w:val="22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 w:hAnsi="Times New Roman" w:ascii="Times New Roman"/>
        <w:sz w:val="22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 w:hAnsi="Times New Roman" w:ascii="Times New Roman"/>
        <w:sz w:val="22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 w:hAnsi="Times New Roman" w:ascii="Times New Roman"/>
        <w:sz w:val="22"/>
      </w:rPr>
    </w:lvl>
  </w:abstractNum>
  <w:abstractNum w:abstractNumId="1">
    <w:nsid w:val="0EFD30E8"/>
    <w:multiLevelType w:val="hybridMultilevel"/>
    <w:tmpl w:val="C03E96FE"/>
    <w:lvl w:tplc="96CEC540" w:ilvl="0">
      <w:start w:val="3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A4B10"/>
    <w:multiLevelType w:val="hybridMultilevel"/>
    <w:tmpl w:val="BB10DDF6"/>
    <w:lvl w:tplc="206C27F2" w:ilvl="0">
      <w:start w:val="3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31638E"/>
    <w:multiLevelType w:val="multilevel"/>
    <w:tmpl w:val="FEB4EBE8"/>
    <w:lvl w:ilvl="0">
      <w:numFmt w:val="bullet"/>
      <w:lvlText w:val=""/>
      <w:lvlJc w:val="left"/>
      <w:pPr>
        <w:ind w:hanging="360" w:left="360"/>
      </w:pPr>
      <w:rPr>
        <w:rFonts w:hAnsi="Symbol" w:ascii="Symbol"/>
        <w:b w:val="false"/>
        <w:sz w:val="22"/>
        <w:szCs w:val="22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80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52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24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396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68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40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120"/>
      </w:pPr>
      <w:rPr>
        <w:rFonts w:hAnsi="Wingdings" w:ascii="Wingdings"/>
      </w:rPr>
    </w:lvl>
  </w:abstractNum>
  <w:abstractNum w:abstractNumId="4">
    <w:nsid w:val="149019C2"/>
    <w:multiLevelType w:val="multilevel"/>
    <w:tmpl w:val="A9849B68"/>
    <w:lvl w:ilvl="0">
      <w:numFmt w:val="bullet"/>
      <w:lvlText w:val=""/>
      <w:lvlJc w:val="left"/>
      <w:pPr>
        <w:ind w:hanging="360" w:left="795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515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235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955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75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95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115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835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555"/>
      </w:pPr>
      <w:rPr>
        <w:rFonts w:hAnsi="Wingdings" w:ascii="Wingdings"/>
      </w:rPr>
    </w:lvl>
  </w:abstractNum>
  <w:abstractNum w:abstractNumId="5">
    <w:nsid w:val="1A39439B"/>
    <w:multiLevelType w:val="hybridMultilevel"/>
    <w:tmpl w:val="3C68D810"/>
    <w:lvl w:tplc="173A5460" w:ilvl="0">
      <w:start w:val="3"/>
      <w:numFmt w:val="decimal"/>
      <w:lvlText w:val="%1."/>
      <w:lvlJc w:val="left"/>
      <w:pPr>
        <w:ind w:hanging="360" w:left="720"/>
      </w:pPr>
      <w:rPr>
        <w:rFonts w:cs="Tahoma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D024DB"/>
    <w:multiLevelType w:val="hybridMultilevel"/>
    <w:tmpl w:val="5340326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3D6BF5"/>
    <w:multiLevelType w:val="hybridMultilevel"/>
    <w:tmpl w:val="78E2F0B2"/>
    <w:lvl w:tplc="86E6BE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7F2F05"/>
    <w:multiLevelType w:val="hybridMultilevel"/>
    <w:tmpl w:val="39945DB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1A60FE6"/>
    <w:multiLevelType w:val="hybridMultilevel"/>
    <w:tmpl w:val="A1BEA418"/>
    <w:lvl w:tplc="492EF3F4" w:ilvl="0">
      <w:start w:val="1"/>
      <w:numFmt w:val="decimal"/>
      <w:lvlText w:val="%1."/>
      <w:lvlJc w:val="left"/>
      <w:pPr>
        <w:ind w:hanging="360" w:left="720"/>
      </w:pPr>
      <w:rPr>
        <w:rFonts w:cs="Tahoma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6315AA9"/>
    <w:multiLevelType w:val="hybridMultilevel"/>
    <w:tmpl w:val="0D829E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6937F7B"/>
    <w:multiLevelType w:val="hybridMultilevel"/>
    <w:tmpl w:val="4DB6C35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8272D1A"/>
    <w:multiLevelType w:val="hybridMultilevel"/>
    <w:tmpl w:val="88B4C8DE"/>
    <w:lvl w:tplc="887EF2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931727C"/>
    <w:multiLevelType w:val="multilevel"/>
    <w:tmpl w:val="BC44FCE4"/>
    <w:lvl w:ilvl="0">
      <w:numFmt w:val="bullet"/>
      <w:lvlText w:val=""/>
      <w:lvlJc w:val="left"/>
      <w:pPr>
        <w:ind w:hanging="360" w:left="360"/>
      </w:pPr>
      <w:rPr>
        <w:rFonts w:hAnsi="Symbol" w:ascii="Symbol"/>
        <w:b w:val="false"/>
        <w:sz w:val="22"/>
        <w:szCs w:val="22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80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52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24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396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68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40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120"/>
      </w:pPr>
      <w:rPr>
        <w:rFonts w:hAnsi="Wingdings" w:ascii="Wingdings"/>
      </w:rPr>
    </w:lvl>
  </w:abstractNum>
  <w:abstractNum w:abstractNumId="14">
    <w:nsid w:val="2CAD21F9"/>
    <w:multiLevelType w:val="hybridMultilevel"/>
    <w:tmpl w:val="ECCA8468"/>
    <w:lvl w:tplc="0CB854E2" w:ilvl="0">
      <w:start w:val="1"/>
      <w:numFmt w:val="upperLetter"/>
      <w:lvlText w:val="%1."/>
      <w:lvlJc w:val="left"/>
      <w:pPr>
        <w:ind w:hanging="36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5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16">
    <w:nsid w:val="3AD77A05"/>
    <w:multiLevelType w:val="hybridMultilevel"/>
    <w:tmpl w:val="09426F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FF832D8"/>
    <w:multiLevelType w:val="hybridMultilevel"/>
    <w:tmpl w:val="4A76E1CA"/>
    <w:lvl w:tplc="12803478" w:ilvl="0">
      <w:start w:val="1"/>
      <w:numFmt w:val="low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553A5C96"/>
    <w:multiLevelType w:val="hybridMultilevel"/>
    <w:tmpl w:val="1396C84C"/>
    <w:lvl w:tplc="9E64E6D4" w:ilvl="0">
      <w:start w:val="2"/>
      <w:numFmt w:val="bullet"/>
      <w:lvlText w:val="-"/>
      <w:lvlJc w:val="left"/>
      <w:pPr>
        <w:ind w:hanging="360" w:left="720"/>
      </w:pPr>
      <w:rPr>
        <w:rFonts w:cs="Arial" w:eastAsia="SimSu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D735B3D"/>
    <w:multiLevelType w:val="hybridMultilevel"/>
    <w:tmpl w:val="70947156"/>
    <w:lvl w:tplc="4B686BDC" w:ilvl="0">
      <w:numFmt w:val="bullet"/>
      <w:lvlText w:val="-"/>
      <w:lvlJc w:val="left"/>
      <w:pPr>
        <w:ind w:hanging="360" w:left="720"/>
      </w:pPr>
      <w:rPr>
        <w:rFonts w:cstheme="minorBidi" w:eastAsiaTheme="minorHAnsi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1861EA9"/>
    <w:multiLevelType w:val="hybridMultilevel"/>
    <w:tmpl w:val="842618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2F510BB"/>
    <w:multiLevelType w:val="hybridMultilevel"/>
    <w:tmpl w:val="7B723E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3852A20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3">
    <w:nsid w:val="6F8346E8"/>
    <w:multiLevelType w:val="multilevel"/>
    <w:tmpl w:val="F098A418"/>
    <w:lvl w:ilvl="0">
      <w:numFmt w:val="bullet"/>
      <w:lvlText w:val=""/>
      <w:lvlJc w:val="left"/>
      <w:pPr>
        <w:ind w:hanging="360" w:left="502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222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942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662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382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102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822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542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262"/>
      </w:pPr>
      <w:rPr>
        <w:rFonts w:hAnsi="Wingdings" w:ascii="Wingdings"/>
      </w:rPr>
    </w:lvl>
  </w:abstractNum>
  <w:abstractNum w:abstractNumId="24">
    <w:nsid w:val="723E15FA"/>
    <w:multiLevelType w:val="hybridMultilevel"/>
    <w:tmpl w:val="2E28FCA2"/>
    <w:lvl w:tplc="F9BADF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75A3327A"/>
    <w:multiLevelType w:val="multilevel"/>
    <w:tmpl w:val="5FF83426"/>
    <w:lvl w:ilvl="0">
      <w:numFmt w:val="bullet"/>
      <w:lvlText w:val=""/>
      <w:lvlJc w:val="left"/>
      <w:pPr>
        <w:ind w:hanging="360" w:left="360"/>
      </w:pPr>
      <w:rPr>
        <w:rFonts w:hAnsi="Symbol" w:ascii="Symbol"/>
        <w:b w:val="false"/>
        <w:sz w:val="22"/>
        <w:szCs w:val="22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80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52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24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396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68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40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120"/>
      </w:pPr>
      <w:rPr>
        <w:rFonts w:hAnsi="Wingdings" w:ascii="Wingdings"/>
      </w:rPr>
    </w:lvl>
  </w:abstractNum>
  <w:abstractNum w:abstractNumId="26">
    <w:nsid w:val="75BD241E"/>
    <w:multiLevelType w:val="hybridMultilevel"/>
    <w:tmpl w:val="A4665A0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97143C8"/>
    <w:multiLevelType w:val="hybridMultilevel"/>
    <w:tmpl w:val="C47A19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D574D2C"/>
    <w:multiLevelType w:val="hybridMultilevel"/>
    <w:tmpl w:val="41524A1A"/>
    <w:lvl w:tplc="42C033E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D98050F"/>
    <w:multiLevelType w:val="hybridMultilevel"/>
    <w:tmpl w:val="9460BB66"/>
    <w:lvl w:tplc="7E0AAF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7E707374"/>
    <w:multiLevelType w:val="hybridMultilevel"/>
    <w:tmpl w:val="22C684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17"/>
  </w:num>
  <w:num w:numId="3">
    <w:abstractNumId w:val="14"/>
  </w:num>
  <w:num w:numId="4">
    <w:abstractNumId w:val="19"/>
  </w:num>
  <w:num w:numId="5">
    <w:abstractNumId w:val="28"/>
  </w:num>
  <w:num w:numId="6">
    <w:abstractNumId w:val="0"/>
  </w:num>
  <w:num w:numId="7">
    <w:abstractNumId w:val="3"/>
  </w:num>
  <w:num w:numId="8">
    <w:abstractNumId w:val="13"/>
  </w:num>
  <w:num w:numId="9">
    <w:abstractNumId w:val="25"/>
  </w:num>
  <w:num w:numId="10">
    <w:abstractNumId w:val="23"/>
  </w:num>
  <w:num w:numId="11">
    <w:abstractNumId w:val="9"/>
  </w:num>
  <w:num w:numId="12">
    <w:abstractNumId w:val="5"/>
  </w:num>
  <w:num w:numId="13">
    <w:abstractNumId w:val="22"/>
  </w:num>
  <w:num w:numId="14">
    <w:abstractNumId w:val="16"/>
  </w:num>
  <w:num w:numId="15">
    <w:abstractNumId w:val="21"/>
  </w:num>
  <w:num w:numId="16">
    <w:abstractNumId w:val="15"/>
  </w:num>
  <w:num w:numId="17">
    <w:abstractNumId w:val="4"/>
  </w:num>
  <w:num w:numId="18">
    <w:abstractNumId w:val="30"/>
  </w:num>
  <w:num w:numId="19">
    <w:abstractNumId w:val="24"/>
  </w:num>
  <w:num w:numId="20">
    <w:abstractNumId w:val="20"/>
  </w:num>
  <w:num w:numId="21">
    <w:abstractNumId w:val="1"/>
  </w:num>
  <w:num w:numId="22">
    <w:abstractNumId w:val="2"/>
  </w:num>
  <w:num w:numId="23">
    <w:abstractNumId w:val="26"/>
  </w:num>
  <w:num w:numId="24">
    <w:abstractNumId w:val="12"/>
  </w:num>
  <w:num w:numId="25">
    <w:abstractNumId w:val="10"/>
  </w:num>
  <w:num w:numId="26">
    <w:abstractNumId w:val="8"/>
  </w:num>
  <w:num w:numId="27">
    <w:abstractNumId w:val="6"/>
  </w:num>
  <w:num w:numId="28">
    <w:abstractNumId w:val="11"/>
  </w:num>
  <w:num w:numId="29">
    <w:abstractNumId w:val="18"/>
  </w:num>
  <w:num w:numId="30">
    <w:abstractNumId w:val="29"/>
  </w:num>
  <w:num w:numId="31">
    <w:abstractNumId w:val="27"/>
  </w:num>
  <w:num w:numId="32">
    <w:abstractNumId w:val="23"/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15D"/>
    <w:rsid w:val="0000489E"/>
    <w:rsid w:val="000069A4"/>
    <w:rsid w:val="000075C5"/>
    <w:rsid w:val="000106EF"/>
    <w:rsid w:val="00011712"/>
    <w:rsid w:val="00011E41"/>
    <w:rsid w:val="00011E98"/>
    <w:rsid w:val="00017A2D"/>
    <w:rsid w:val="00020D68"/>
    <w:rsid w:val="000214A2"/>
    <w:rsid w:val="00022529"/>
    <w:rsid w:val="00025C97"/>
    <w:rsid w:val="00026E81"/>
    <w:rsid w:val="000309C3"/>
    <w:rsid w:val="00030B0F"/>
    <w:rsid w:val="0003699B"/>
    <w:rsid w:val="0003754F"/>
    <w:rsid w:val="00040D49"/>
    <w:rsid w:val="00044426"/>
    <w:rsid w:val="00044B61"/>
    <w:rsid w:val="00051351"/>
    <w:rsid w:val="00051875"/>
    <w:rsid w:val="000518AE"/>
    <w:rsid w:val="00051E44"/>
    <w:rsid w:val="000531F7"/>
    <w:rsid w:val="00055182"/>
    <w:rsid w:val="00056012"/>
    <w:rsid w:val="00060920"/>
    <w:rsid w:val="00060B79"/>
    <w:rsid w:val="00061053"/>
    <w:rsid w:val="000625B1"/>
    <w:rsid w:val="00066034"/>
    <w:rsid w:val="0007057B"/>
    <w:rsid w:val="00072958"/>
    <w:rsid w:val="0008049B"/>
    <w:rsid w:val="000825C7"/>
    <w:rsid w:val="00085B70"/>
    <w:rsid w:val="00087EEB"/>
    <w:rsid w:val="00092426"/>
    <w:rsid w:val="00094E31"/>
    <w:rsid w:val="000A1E0E"/>
    <w:rsid w:val="000A39B6"/>
    <w:rsid w:val="000A462B"/>
    <w:rsid w:val="000A5C99"/>
    <w:rsid w:val="000B1D2F"/>
    <w:rsid w:val="000B1E94"/>
    <w:rsid w:val="000B5507"/>
    <w:rsid w:val="000B5B69"/>
    <w:rsid w:val="000C0055"/>
    <w:rsid w:val="000C34C4"/>
    <w:rsid w:val="000C35EA"/>
    <w:rsid w:val="000D04CF"/>
    <w:rsid w:val="000D0E7F"/>
    <w:rsid w:val="000D4157"/>
    <w:rsid w:val="000D4C0B"/>
    <w:rsid w:val="000E0B6C"/>
    <w:rsid w:val="000E141E"/>
    <w:rsid w:val="000E2E9D"/>
    <w:rsid w:val="000E5CC5"/>
    <w:rsid w:val="000E782F"/>
    <w:rsid w:val="000F003C"/>
    <w:rsid w:val="000F4CA8"/>
    <w:rsid w:val="000F548A"/>
    <w:rsid w:val="000F6C46"/>
    <w:rsid w:val="00102AFF"/>
    <w:rsid w:val="001043FB"/>
    <w:rsid w:val="0010476E"/>
    <w:rsid w:val="00107B53"/>
    <w:rsid w:val="0011088E"/>
    <w:rsid w:val="00114EE2"/>
    <w:rsid w:val="001205F8"/>
    <w:rsid w:val="001257D3"/>
    <w:rsid w:val="001259F8"/>
    <w:rsid w:val="0012688B"/>
    <w:rsid w:val="00131357"/>
    <w:rsid w:val="001313A6"/>
    <w:rsid w:val="0013184C"/>
    <w:rsid w:val="00134E27"/>
    <w:rsid w:val="00135303"/>
    <w:rsid w:val="00135BCB"/>
    <w:rsid w:val="00141F3F"/>
    <w:rsid w:val="001432C2"/>
    <w:rsid w:val="00144BA9"/>
    <w:rsid w:val="00145609"/>
    <w:rsid w:val="00152F1A"/>
    <w:rsid w:val="0015686A"/>
    <w:rsid w:val="00161CA2"/>
    <w:rsid w:val="001639C3"/>
    <w:rsid w:val="00164563"/>
    <w:rsid w:val="00171B4C"/>
    <w:rsid w:val="00172C77"/>
    <w:rsid w:val="001736B5"/>
    <w:rsid w:val="0017587E"/>
    <w:rsid w:val="001760A4"/>
    <w:rsid w:val="0017651E"/>
    <w:rsid w:val="0018113A"/>
    <w:rsid w:val="00184EE6"/>
    <w:rsid w:val="00187058"/>
    <w:rsid w:val="001939E9"/>
    <w:rsid w:val="00194F0C"/>
    <w:rsid w:val="00196E62"/>
    <w:rsid w:val="001A24F9"/>
    <w:rsid w:val="001B07F5"/>
    <w:rsid w:val="001B1A8C"/>
    <w:rsid w:val="001B3D15"/>
    <w:rsid w:val="001B5E28"/>
    <w:rsid w:val="001B6417"/>
    <w:rsid w:val="001C1382"/>
    <w:rsid w:val="001C2892"/>
    <w:rsid w:val="001C7317"/>
    <w:rsid w:val="001E6366"/>
    <w:rsid w:val="001E7184"/>
    <w:rsid w:val="001E79CE"/>
    <w:rsid w:val="001F2A2E"/>
    <w:rsid w:val="001F489F"/>
    <w:rsid w:val="00201AA6"/>
    <w:rsid w:val="002079CA"/>
    <w:rsid w:val="00210F8F"/>
    <w:rsid w:val="00222823"/>
    <w:rsid w:val="00223D24"/>
    <w:rsid w:val="002266A8"/>
    <w:rsid w:val="00251432"/>
    <w:rsid w:val="00251A78"/>
    <w:rsid w:val="00251CE9"/>
    <w:rsid w:val="00251E25"/>
    <w:rsid w:val="00260229"/>
    <w:rsid w:val="0026344A"/>
    <w:rsid w:val="002733AA"/>
    <w:rsid w:val="00273915"/>
    <w:rsid w:val="00275F6B"/>
    <w:rsid w:val="002829D1"/>
    <w:rsid w:val="00283EE9"/>
    <w:rsid w:val="002846CD"/>
    <w:rsid w:val="00285203"/>
    <w:rsid w:val="002852A2"/>
    <w:rsid w:val="00292272"/>
    <w:rsid w:val="002971B8"/>
    <w:rsid w:val="002A7DAE"/>
    <w:rsid w:val="002A7FCB"/>
    <w:rsid w:val="002B2595"/>
    <w:rsid w:val="002B3942"/>
    <w:rsid w:val="002B39E8"/>
    <w:rsid w:val="002C48B4"/>
    <w:rsid w:val="002C5C5C"/>
    <w:rsid w:val="002D6117"/>
    <w:rsid w:val="002E0973"/>
    <w:rsid w:val="002E1F7D"/>
    <w:rsid w:val="002E211C"/>
    <w:rsid w:val="002E4118"/>
    <w:rsid w:val="002F22FC"/>
    <w:rsid w:val="002F38E8"/>
    <w:rsid w:val="002F3DE5"/>
    <w:rsid w:val="00301955"/>
    <w:rsid w:val="003028BD"/>
    <w:rsid w:val="00305A58"/>
    <w:rsid w:val="00313737"/>
    <w:rsid w:val="00323171"/>
    <w:rsid w:val="00327576"/>
    <w:rsid w:val="003336B2"/>
    <w:rsid w:val="0033681D"/>
    <w:rsid w:val="00340B1D"/>
    <w:rsid w:val="00340E98"/>
    <w:rsid w:val="00341662"/>
    <w:rsid w:val="00352A86"/>
    <w:rsid w:val="00352F0C"/>
    <w:rsid w:val="0035403C"/>
    <w:rsid w:val="003619D5"/>
    <w:rsid w:val="00362C50"/>
    <w:rsid w:val="00363B37"/>
    <w:rsid w:val="00364B0F"/>
    <w:rsid w:val="003716C9"/>
    <w:rsid w:val="00374672"/>
    <w:rsid w:val="003766ED"/>
    <w:rsid w:val="0037704F"/>
    <w:rsid w:val="003809B5"/>
    <w:rsid w:val="00385BB8"/>
    <w:rsid w:val="0038683C"/>
    <w:rsid w:val="003973E1"/>
    <w:rsid w:val="003A29D5"/>
    <w:rsid w:val="003A3C5B"/>
    <w:rsid w:val="003A6206"/>
    <w:rsid w:val="003B0C7D"/>
    <w:rsid w:val="003B1DC4"/>
    <w:rsid w:val="003B267B"/>
    <w:rsid w:val="003B6E06"/>
    <w:rsid w:val="003C09A9"/>
    <w:rsid w:val="003C4126"/>
    <w:rsid w:val="003D04E5"/>
    <w:rsid w:val="003E0203"/>
    <w:rsid w:val="003E1CB0"/>
    <w:rsid w:val="003E3384"/>
    <w:rsid w:val="003E4D1A"/>
    <w:rsid w:val="003E7BE4"/>
    <w:rsid w:val="003F019B"/>
    <w:rsid w:val="003F0F62"/>
    <w:rsid w:val="003F3ED1"/>
    <w:rsid w:val="003F561F"/>
    <w:rsid w:val="004029D4"/>
    <w:rsid w:val="00403111"/>
    <w:rsid w:val="004104EF"/>
    <w:rsid w:val="00415CE7"/>
    <w:rsid w:val="00421575"/>
    <w:rsid w:val="0042208F"/>
    <w:rsid w:val="00423043"/>
    <w:rsid w:val="004257DD"/>
    <w:rsid w:val="004326F7"/>
    <w:rsid w:val="00433CFF"/>
    <w:rsid w:val="0043773C"/>
    <w:rsid w:val="00441028"/>
    <w:rsid w:val="00442678"/>
    <w:rsid w:val="00447BCA"/>
    <w:rsid w:val="00450B70"/>
    <w:rsid w:val="0045526D"/>
    <w:rsid w:val="00470FFC"/>
    <w:rsid w:val="0047342D"/>
    <w:rsid w:val="00480F01"/>
    <w:rsid w:val="00481077"/>
    <w:rsid w:val="00484BFD"/>
    <w:rsid w:val="004865F9"/>
    <w:rsid w:val="00487C5C"/>
    <w:rsid w:val="00495A53"/>
    <w:rsid w:val="004A244B"/>
    <w:rsid w:val="004A575C"/>
    <w:rsid w:val="004A78E8"/>
    <w:rsid w:val="004B1987"/>
    <w:rsid w:val="004B1B34"/>
    <w:rsid w:val="004B2D88"/>
    <w:rsid w:val="004B2E1D"/>
    <w:rsid w:val="004B3173"/>
    <w:rsid w:val="004B4D9D"/>
    <w:rsid w:val="004C0F97"/>
    <w:rsid w:val="004C691A"/>
    <w:rsid w:val="004D1249"/>
    <w:rsid w:val="004E6932"/>
    <w:rsid w:val="004E7009"/>
    <w:rsid w:val="004F3F54"/>
    <w:rsid w:val="004F438B"/>
    <w:rsid w:val="00501A0E"/>
    <w:rsid w:val="00501D01"/>
    <w:rsid w:val="00506552"/>
    <w:rsid w:val="00510A55"/>
    <w:rsid w:val="00515D98"/>
    <w:rsid w:val="005257E6"/>
    <w:rsid w:val="00525BAF"/>
    <w:rsid w:val="005314C0"/>
    <w:rsid w:val="00537D2C"/>
    <w:rsid w:val="0054051D"/>
    <w:rsid w:val="005421DF"/>
    <w:rsid w:val="00545C86"/>
    <w:rsid w:val="00545F49"/>
    <w:rsid w:val="005503E9"/>
    <w:rsid w:val="005529BF"/>
    <w:rsid w:val="0055595B"/>
    <w:rsid w:val="00557500"/>
    <w:rsid w:val="005611A8"/>
    <w:rsid w:val="00561CA8"/>
    <w:rsid w:val="00563A4D"/>
    <w:rsid w:val="00565636"/>
    <w:rsid w:val="00565B39"/>
    <w:rsid w:val="0056773A"/>
    <w:rsid w:val="00572EEB"/>
    <w:rsid w:val="005749E9"/>
    <w:rsid w:val="0057547F"/>
    <w:rsid w:val="00576B33"/>
    <w:rsid w:val="0058240D"/>
    <w:rsid w:val="00590299"/>
    <w:rsid w:val="00590BA5"/>
    <w:rsid w:val="0059216A"/>
    <w:rsid w:val="00594D01"/>
    <w:rsid w:val="0059588E"/>
    <w:rsid w:val="005966ED"/>
    <w:rsid w:val="005971E2"/>
    <w:rsid w:val="005A1880"/>
    <w:rsid w:val="005A6928"/>
    <w:rsid w:val="005B552C"/>
    <w:rsid w:val="005C129D"/>
    <w:rsid w:val="005C5B1C"/>
    <w:rsid w:val="005C6F1A"/>
    <w:rsid w:val="005D031D"/>
    <w:rsid w:val="005D2497"/>
    <w:rsid w:val="005E41FA"/>
    <w:rsid w:val="005E44E5"/>
    <w:rsid w:val="005E781C"/>
    <w:rsid w:val="005F1C50"/>
    <w:rsid w:val="005F3636"/>
    <w:rsid w:val="005F4435"/>
    <w:rsid w:val="005F7F36"/>
    <w:rsid w:val="0060166A"/>
    <w:rsid w:val="00602FC2"/>
    <w:rsid w:val="00604DB6"/>
    <w:rsid w:val="00611F1E"/>
    <w:rsid w:val="00612792"/>
    <w:rsid w:val="0061336F"/>
    <w:rsid w:val="00622CE9"/>
    <w:rsid w:val="00632456"/>
    <w:rsid w:val="006337A9"/>
    <w:rsid w:val="006355AD"/>
    <w:rsid w:val="006371D3"/>
    <w:rsid w:val="006374C9"/>
    <w:rsid w:val="006402AF"/>
    <w:rsid w:val="00645DF7"/>
    <w:rsid w:val="00651381"/>
    <w:rsid w:val="00654DA6"/>
    <w:rsid w:val="00655844"/>
    <w:rsid w:val="00657CF0"/>
    <w:rsid w:val="00660F06"/>
    <w:rsid w:val="00662C4D"/>
    <w:rsid w:val="006655B3"/>
    <w:rsid w:val="006669C3"/>
    <w:rsid w:val="006671CD"/>
    <w:rsid w:val="00676D89"/>
    <w:rsid w:val="0068270B"/>
    <w:rsid w:val="00682D35"/>
    <w:rsid w:val="00683D82"/>
    <w:rsid w:val="0068515B"/>
    <w:rsid w:val="00690BAD"/>
    <w:rsid w:val="00694BE2"/>
    <w:rsid w:val="00696D77"/>
    <w:rsid w:val="006A3D0A"/>
    <w:rsid w:val="006A4E3A"/>
    <w:rsid w:val="006A63DC"/>
    <w:rsid w:val="006B1AC5"/>
    <w:rsid w:val="006B6058"/>
    <w:rsid w:val="006C148D"/>
    <w:rsid w:val="006C339E"/>
    <w:rsid w:val="006C6282"/>
    <w:rsid w:val="006C66AE"/>
    <w:rsid w:val="006D2F0E"/>
    <w:rsid w:val="006D3316"/>
    <w:rsid w:val="006E079A"/>
    <w:rsid w:val="006E1715"/>
    <w:rsid w:val="006F0DBA"/>
    <w:rsid w:val="0070150B"/>
    <w:rsid w:val="00702AD7"/>
    <w:rsid w:val="00704612"/>
    <w:rsid w:val="00713995"/>
    <w:rsid w:val="00715073"/>
    <w:rsid w:val="007151BC"/>
    <w:rsid w:val="00720C80"/>
    <w:rsid w:val="007266F9"/>
    <w:rsid w:val="007268E2"/>
    <w:rsid w:val="00730C3B"/>
    <w:rsid w:val="00737A78"/>
    <w:rsid w:val="00747878"/>
    <w:rsid w:val="007510A5"/>
    <w:rsid w:val="00762FBE"/>
    <w:rsid w:val="0076506D"/>
    <w:rsid w:val="00771056"/>
    <w:rsid w:val="00776D7C"/>
    <w:rsid w:val="007852BE"/>
    <w:rsid w:val="00786A19"/>
    <w:rsid w:val="00787114"/>
    <w:rsid w:val="00787B10"/>
    <w:rsid w:val="0079304F"/>
    <w:rsid w:val="0079335D"/>
    <w:rsid w:val="007A2892"/>
    <w:rsid w:val="007A4F44"/>
    <w:rsid w:val="007A6FA3"/>
    <w:rsid w:val="007A7594"/>
    <w:rsid w:val="007C4F8A"/>
    <w:rsid w:val="007C6902"/>
    <w:rsid w:val="007D651D"/>
    <w:rsid w:val="007D6BC4"/>
    <w:rsid w:val="007E09AD"/>
    <w:rsid w:val="007E29DD"/>
    <w:rsid w:val="007E4988"/>
    <w:rsid w:val="007F0486"/>
    <w:rsid w:val="00806E54"/>
    <w:rsid w:val="00813F99"/>
    <w:rsid w:val="00823C68"/>
    <w:rsid w:val="008270B5"/>
    <w:rsid w:val="00832473"/>
    <w:rsid w:val="008345D9"/>
    <w:rsid w:val="00834850"/>
    <w:rsid w:val="00836D66"/>
    <w:rsid w:val="00840E48"/>
    <w:rsid w:val="0084216B"/>
    <w:rsid w:val="00842874"/>
    <w:rsid w:val="008444A7"/>
    <w:rsid w:val="00845A95"/>
    <w:rsid w:val="00846030"/>
    <w:rsid w:val="00846B46"/>
    <w:rsid w:val="00854147"/>
    <w:rsid w:val="008544DD"/>
    <w:rsid w:val="00856AEA"/>
    <w:rsid w:val="00856B4E"/>
    <w:rsid w:val="00857651"/>
    <w:rsid w:val="0086231A"/>
    <w:rsid w:val="008630A7"/>
    <w:rsid w:val="00870F0F"/>
    <w:rsid w:val="00883654"/>
    <w:rsid w:val="0088468E"/>
    <w:rsid w:val="00887507"/>
    <w:rsid w:val="00887D63"/>
    <w:rsid w:val="00891142"/>
    <w:rsid w:val="008929F7"/>
    <w:rsid w:val="008960E8"/>
    <w:rsid w:val="00897123"/>
    <w:rsid w:val="008A0F66"/>
    <w:rsid w:val="008A57D2"/>
    <w:rsid w:val="008A5D27"/>
    <w:rsid w:val="008A600B"/>
    <w:rsid w:val="008A73B9"/>
    <w:rsid w:val="008B17F3"/>
    <w:rsid w:val="008B2C86"/>
    <w:rsid w:val="008B47C7"/>
    <w:rsid w:val="008B4C7C"/>
    <w:rsid w:val="008B5B17"/>
    <w:rsid w:val="008B5EE1"/>
    <w:rsid w:val="008B71F6"/>
    <w:rsid w:val="008C2EEE"/>
    <w:rsid w:val="008C6672"/>
    <w:rsid w:val="008D085D"/>
    <w:rsid w:val="008D2633"/>
    <w:rsid w:val="008D3D86"/>
    <w:rsid w:val="008D425A"/>
    <w:rsid w:val="008D6105"/>
    <w:rsid w:val="008D6153"/>
    <w:rsid w:val="008E1515"/>
    <w:rsid w:val="008E15FC"/>
    <w:rsid w:val="008E241A"/>
    <w:rsid w:val="008F119E"/>
    <w:rsid w:val="008F1B97"/>
    <w:rsid w:val="008F443D"/>
    <w:rsid w:val="008F66D1"/>
    <w:rsid w:val="008F77C7"/>
    <w:rsid w:val="008F7D4E"/>
    <w:rsid w:val="00902383"/>
    <w:rsid w:val="009023C8"/>
    <w:rsid w:val="00902520"/>
    <w:rsid w:val="00903DC8"/>
    <w:rsid w:val="00906A94"/>
    <w:rsid w:val="00911BCC"/>
    <w:rsid w:val="00921DBB"/>
    <w:rsid w:val="00926A2A"/>
    <w:rsid w:val="00927B66"/>
    <w:rsid w:val="00927E08"/>
    <w:rsid w:val="00932FA9"/>
    <w:rsid w:val="009344BC"/>
    <w:rsid w:val="009351F7"/>
    <w:rsid w:val="0093632E"/>
    <w:rsid w:val="00936E75"/>
    <w:rsid w:val="009375D4"/>
    <w:rsid w:val="00937B6B"/>
    <w:rsid w:val="00940124"/>
    <w:rsid w:val="00940623"/>
    <w:rsid w:val="00941F6B"/>
    <w:rsid w:val="009452F1"/>
    <w:rsid w:val="00953E87"/>
    <w:rsid w:val="009618AA"/>
    <w:rsid w:val="0096263F"/>
    <w:rsid w:val="0096291F"/>
    <w:rsid w:val="009665C3"/>
    <w:rsid w:val="0097213E"/>
    <w:rsid w:val="00972B3E"/>
    <w:rsid w:val="00974808"/>
    <w:rsid w:val="00975EBB"/>
    <w:rsid w:val="00977A60"/>
    <w:rsid w:val="009838EE"/>
    <w:rsid w:val="0098573F"/>
    <w:rsid w:val="00985C72"/>
    <w:rsid w:val="00985FDF"/>
    <w:rsid w:val="009A4243"/>
    <w:rsid w:val="009A56D3"/>
    <w:rsid w:val="009A6CFE"/>
    <w:rsid w:val="009A79D2"/>
    <w:rsid w:val="009B0CE5"/>
    <w:rsid w:val="009B1978"/>
    <w:rsid w:val="009B508B"/>
    <w:rsid w:val="009B6007"/>
    <w:rsid w:val="009C3967"/>
    <w:rsid w:val="009C7C3B"/>
    <w:rsid w:val="009D1544"/>
    <w:rsid w:val="009D6802"/>
    <w:rsid w:val="009D6CF4"/>
    <w:rsid w:val="009D7564"/>
    <w:rsid w:val="009E0F64"/>
    <w:rsid w:val="009E1511"/>
    <w:rsid w:val="009E2F96"/>
    <w:rsid w:val="009E57E1"/>
    <w:rsid w:val="009F4313"/>
    <w:rsid w:val="00A00D4E"/>
    <w:rsid w:val="00A015D3"/>
    <w:rsid w:val="00A0274B"/>
    <w:rsid w:val="00A0515E"/>
    <w:rsid w:val="00A15FA5"/>
    <w:rsid w:val="00A17B01"/>
    <w:rsid w:val="00A20926"/>
    <w:rsid w:val="00A230F4"/>
    <w:rsid w:val="00A237DA"/>
    <w:rsid w:val="00A24E17"/>
    <w:rsid w:val="00A4682E"/>
    <w:rsid w:val="00A5129D"/>
    <w:rsid w:val="00A5220F"/>
    <w:rsid w:val="00A53043"/>
    <w:rsid w:val="00A558BA"/>
    <w:rsid w:val="00A61D2C"/>
    <w:rsid w:val="00A67073"/>
    <w:rsid w:val="00A7751C"/>
    <w:rsid w:val="00A77775"/>
    <w:rsid w:val="00A77A45"/>
    <w:rsid w:val="00A82C6C"/>
    <w:rsid w:val="00A84789"/>
    <w:rsid w:val="00A90E24"/>
    <w:rsid w:val="00A924A7"/>
    <w:rsid w:val="00A93243"/>
    <w:rsid w:val="00A935F3"/>
    <w:rsid w:val="00A94632"/>
    <w:rsid w:val="00A95AA1"/>
    <w:rsid w:val="00A96B82"/>
    <w:rsid w:val="00AA0BBD"/>
    <w:rsid w:val="00AA2F75"/>
    <w:rsid w:val="00AA4EE2"/>
    <w:rsid w:val="00AA72F0"/>
    <w:rsid w:val="00AB003A"/>
    <w:rsid w:val="00AB18A1"/>
    <w:rsid w:val="00AB1D81"/>
    <w:rsid w:val="00AB2A18"/>
    <w:rsid w:val="00AB3251"/>
    <w:rsid w:val="00AB504D"/>
    <w:rsid w:val="00AB615D"/>
    <w:rsid w:val="00AB6F79"/>
    <w:rsid w:val="00AC03E1"/>
    <w:rsid w:val="00AC48D1"/>
    <w:rsid w:val="00AD345A"/>
    <w:rsid w:val="00AD3D86"/>
    <w:rsid w:val="00AD6642"/>
    <w:rsid w:val="00AD76C4"/>
    <w:rsid w:val="00AE16A9"/>
    <w:rsid w:val="00AE1805"/>
    <w:rsid w:val="00AE24C5"/>
    <w:rsid w:val="00AF03DA"/>
    <w:rsid w:val="00AF33E8"/>
    <w:rsid w:val="00AF40C3"/>
    <w:rsid w:val="00AF5075"/>
    <w:rsid w:val="00AF7080"/>
    <w:rsid w:val="00B067FA"/>
    <w:rsid w:val="00B14396"/>
    <w:rsid w:val="00B15FA9"/>
    <w:rsid w:val="00B17587"/>
    <w:rsid w:val="00B2179B"/>
    <w:rsid w:val="00B31B95"/>
    <w:rsid w:val="00B34ADF"/>
    <w:rsid w:val="00B406D2"/>
    <w:rsid w:val="00B41111"/>
    <w:rsid w:val="00B47287"/>
    <w:rsid w:val="00B507F5"/>
    <w:rsid w:val="00B50A8A"/>
    <w:rsid w:val="00B5217F"/>
    <w:rsid w:val="00B56BA6"/>
    <w:rsid w:val="00B6119C"/>
    <w:rsid w:val="00B70246"/>
    <w:rsid w:val="00B71800"/>
    <w:rsid w:val="00B727C7"/>
    <w:rsid w:val="00B84248"/>
    <w:rsid w:val="00B87E6B"/>
    <w:rsid w:val="00B93254"/>
    <w:rsid w:val="00B94742"/>
    <w:rsid w:val="00B9637C"/>
    <w:rsid w:val="00B97358"/>
    <w:rsid w:val="00BA0103"/>
    <w:rsid w:val="00BA331B"/>
    <w:rsid w:val="00BA61A5"/>
    <w:rsid w:val="00BB6009"/>
    <w:rsid w:val="00BC4DC8"/>
    <w:rsid w:val="00BC6E17"/>
    <w:rsid w:val="00BD3B5E"/>
    <w:rsid w:val="00BD49B7"/>
    <w:rsid w:val="00BE5879"/>
    <w:rsid w:val="00BF1D50"/>
    <w:rsid w:val="00BF41BD"/>
    <w:rsid w:val="00C014B3"/>
    <w:rsid w:val="00C050F6"/>
    <w:rsid w:val="00C10CFF"/>
    <w:rsid w:val="00C11F83"/>
    <w:rsid w:val="00C13A92"/>
    <w:rsid w:val="00C235E3"/>
    <w:rsid w:val="00C2724F"/>
    <w:rsid w:val="00C34104"/>
    <w:rsid w:val="00C364A0"/>
    <w:rsid w:val="00C36E73"/>
    <w:rsid w:val="00C513CE"/>
    <w:rsid w:val="00C618B7"/>
    <w:rsid w:val="00C6540B"/>
    <w:rsid w:val="00C80A32"/>
    <w:rsid w:val="00C91EC7"/>
    <w:rsid w:val="00C955B4"/>
    <w:rsid w:val="00CA4CDB"/>
    <w:rsid w:val="00CA6443"/>
    <w:rsid w:val="00CB329E"/>
    <w:rsid w:val="00CB7DFF"/>
    <w:rsid w:val="00CC1F0E"/>
    <w:rsid w:val="00CC5069"/>
    <w:rsid w:val="00CD589C"/>
    <w:rsid w:val="00CE11F3"/>
    <w:rsid w:val="00CE32DF"/>
    <w:rsid w:val="00CE462F"/>
    <w:rsid w:val="00CF4BAF"/>
    <w:rsid w:val="00CF5277"/>
    <w:rsid w:val="00D01ECD"/>
    <w:rsid w:val="00D0375C"/>
    <w:rsid w:val="00D0526F"/>
    <w:rsid w:val="00D056DA"/>
    <w:rsid w:val="00D05BA9"/>
    <w:rsid w:val="00D05C49"/>
    <w:rsid w:val="00D066CA"/>
    <w:rsid w:val="00D07A6F"/>
    <w:rsid w:val="00D1031B"/>
    <w:rsid w:val="00D155A7"/>
    <w:rsid w:val="00D33E6B"/>
    <w:rsid w:val="00D36671"/>
    <w:rsid w:val="00D37D6D"/>
    <w:rsid w:val="00D50468"/>
    <w:rsid w:val="00D50579"/>
    <w:rsid w:val="00D50DBB"/>
    <w:rsid w:val="00D538DE"/>
    <w:rsid w:val="00D53A13"/>
    <w:rsid w:val="00D54AB2"/>
    <w:rsid w:val="00D56851"/>
    <w:rsid w:val="00D56CAE"/>
    <w:rsid w:val="00D56E74"/>
    <w:rsid w:val="00D66FFB"/>
    <w:rsid w:val="00D673C1"/>
    <w:rsid w:val="00D7108A"/>
    <w:rsid w:val="00D710F7"/>
    <w:rsid w:val="00D74210"/>
    <w:rsid w:val="00D745A1"/>
    <w:rsid w:val="00D77A8C"/>
    <w:rsid w:val="00D817E8"/>
    <w:rsid w:val="00D85BD4"/>
    <w:rsid w:val="00D871BA"/>
    <w:rsid w:val="00D90942"/>
    <w:rsid w:val="00DA09D6"/>
    <w:rsid w:val="00DA14A8"/>
    <w:rsid w:val="00DA61D3"/>
    <w:rsid w:val="00DB1913"/>
    <w:rsid w:val="00DB5667"/>
    <w:rsid w:val="00DD4459"/>
    <w:rsid w:val="00DD60C8"/>
    <w:rsid w:val="00DE558E"/>
    <w:rsid w:val="00DE65C9"/>
    <w:rsid w:val="00DF1117"/>
    <w:rsid w:val="00DF4B7F"/>
    <w:rsid w:val="00DF5773"/>
    <w:rsid w:val="00DF6028"/>
    <w:rsid w:val="00DF76C1"/>
    <w:rsid w:val="00DF7C24"/>
    <w:rsid w:val="00DF7D59"/>
    <w:rsid w:val="00E01360"/>
    <w:rsid w:val="00E1038E"/>
    <w:rsid w:val="00E179D4"/>
    <w:rsid w:val="00E26CC2"/>
    <w:rsid w:val="00E270F9"/>
    <w:rsid w:val="00E31468"/>
    <w:rsid w:val="00E32EDC"/>
    <w:rsid w:val="00E32F93"/>
    <w:rsid w:val="00E342E6"/>
    <w:rsid w:val="00E34552"/>
    <w:rsid w:val="00E36352"/>
    <w:rsid w:val="00E368FB"/>
    <w:rsid w:val="00E36C0A"/>
    <w:rsid w:val="00E41950"/>
    <w:rsid w:val="00E428E0"/>
    <w:rsid w:val="00E551AD"/>
    <w:rsid w:val="00E55506"/>
    <w:rsid w:val="00E5640F"/>
    <w:rsid w:val="00E625D9"/>
    <w:rsid w:val="00E65F88"/>
    <w:rsid w:val="00E66061"/>
    <w:rsid w:val="00E66D1F"/>
    <w:rsid w:val="00E679B1"/>
    <w:rsid w:val="00E72D32"/>
    <w:rsid w:val="00E73B59"/>
    <w:rsid w:val="00E868B3"/>
    <w:rsid w:val="00E9138A"/>
    <w:rsid w:val="00EA0C14"/>
    <w:rsid w:val="00EA0D87"/>
    <w:rsid w:val="00EA588B"/>
    <w:rsid w:val="00EA78A3"/>
    <w:rsid w:val="00EB5E4F"/>
    <w:rsid w:val="00EC1D60"/>
    <w:rsid w:val="00EC2728"/>
    <w:rsid w:val="00EC404E"/>
    <w:rsid w:val="00EC60D6"/>
    <w:rsid w:val="00ED28A2"/>
    <w:rsid w:val="00ED2A0C"/>
    <w:rsid w:val="00ED3AA8"/>
    <w:rsid w:val="00ED51E5"/>
    <w:rsid w:val="00EE1A5C"/>
    <w:rsid w:val="00EE277E"/>
    <w:rsid w:val="00EE7C78"/>
    <w:rsid w:val="00EF0623"/>
    <w:rsid w:val="00EF557D"/>
    <w:rsid w:val="00F00429"/>
    <w:rsid w:val="00F130F8"/>
    <w:rsid w:val="00F13883"/>
    <w:rsid w:val="00F1583D"/>
    <w:rsid w:val="00F16454"/>
    <w:rsid w:val="00F16E44"/>
    <w:rsid w:val="00F2782D"/>
    <w:rsid w:val="00F30A4B"/>
    <w:rsid w:val="00F355B0"/>
    <w:rsid w:val="00F35776"/>
    <w:rsid w:val="00F407A6"/>
    <w:rsid w:val="00F426C7"/>
    <w:rsid w:val="00F43E08"/>
    <w:rsid w:val="00F478D0"/>
    <w:rsid w:val="00F54151"/>
    <w:rsid w:val="00F559DC"/>
    <w:rsid w:val="00F6289B"/>
    <w:rsid w:val="00F62DD0"/>
    <w:rsid w:val="00F663DC"/>
    <w:rsid w:val="00F7089A"/>
    <w:rsid w:val="00F72C73"/>
    <w:rsid w:val="00F732F6"/>
    <w:rsid w:val="00F77AEC"/>
    <w:rsid w:val="00F80ECA"/>
    <w:rsid w:val="00F80FF6"/>
    <w:rsid w:val="00F81506"/>
    <w:rsid w:val="00F93359"/>
    <w:rsid w:val="00F96A0D"/>
    <w:rsid w:val="00FA0309"/>
    <w:rsid w:val="00FA40F8"/>
    <w:rsid w:val="00FA6132"/>
    <w:rsid w:val="00FB2E5A"/>
    <w:rsid w:val="00FB3F63"/>
    <w:rsid w:val="00FC2B12"/>
    <w:rsid w:val="00FD2E2C"/>
    <w:rsid w:val="00FD3FA1"/>
    <w:rsid w:val="00FD4A02"/>
    <w:rsid w:val="00FD59BD"/>
    <w:rsid w:val="00FD7953"/>
    <w:rsid w:val="00FE2E64"/>
    <w:rsid w:val="00FE3885"/>
    <w:rsid w:val="00FF12F0"/>
    <w:rsid w:val="00FF3798"/>
    <w:rsid w:val="00FF53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615D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2" w:type="paragraph">
    <w:name w:val="heading 2"/>
    <w:basedOn w:val="Normal"/>
    <w:link w:val="Naslov2Char"/>
    <w:uiPriority w:val="9"/>
    <w:qFormat/>
    <w:rsid w:val="00B93254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93254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26E81"/>
    <w:pPr>
      <w:ind w:left="720"/>
      <w:contextualSpacing/>
    </w:pPr>
    <w:rPr>
      <w:sz w:val="20"/>
    </w:rPr>
  </w:style>
  <w:style w:styleId="Hiperveza" w:type="character">
    <w:name w:val="Hyperlink"/>
    <w:basedOn w:val="Zadanifontodlomka"/>
    <w:uiPriority w:val="99"/>
    <w:unhideWhenUsed/>
    <w:rsid w:val="000E2E9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2A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2A86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99"/>
    <w:qFormat/>
    <w:rsid w:val="00D538DE"/>
    <w:pPr>
      <w:spacing w:lineRule="auto" w:line="240" w:after="0"/>
    </w:pPr>
  </w:style>
  <w:style w:styleId="Reetkatablice" w:type="table">
    <w:name w:val="Table Grid"/>
    <w:basedOn w:val="Obinatablica"/>
    <w:rsid w:val="00CA644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2" w:type="paragraph">
    <w:name w:val="Body Text 2"/>
    <w:basedOn w:val="Normal"/>
    <w:link w:val="Tijeloteksta2Char"/>
    <w:semiHidden/>
    <w:unhideWhenUsed/>
    <w:rsid w:val="002F38E8"/>
    <w:pPr>
      <w:overflowPunct/>
      <w:autoSpaceDE/>
      <w:autoSpaceDN/>
      <w:adjustRightInd/>
      <w:textAlignment w:val="auto"/>
    </w:pPr>
    <w:rPr>
      <w:sz w:val="22"/>
      <w:lang w:val="hr-HR"/>
    </w:rPr>
  </w:style>
  <w:style w:customStyle="true" w:styleId="Tijeloteksta2Char" w:type="character">
    <w:name w:val="Tijelo teksta 2 Char"/>
    <w:basedOn w:val="Zadanifontodlomka"/>
    <w:link w:val="Tijeloteksta2"/>
    <w:semiHidden/>
    <w:rsid w:val="002F38E8"/>
    <w:rPr>
      <w:rFonts w:cs="Times New Roman" w:eastAsia="Times New Roman" w:hAnsi="Times New Roman" w:ascii="Times New Roman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32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32DF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E32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32DF"/>
    <w:rPr>
      <w:rFonts w:cs="Times New Roman" w:eastAsia="Times New Roman" w:hAnsi="Times New Roman" w:ascii="Times New Roman"/>
      <w:sz w:val="24"/>
      <w:szCs w:val="20"/>
      <w:lang w:eastAsia="hr-HR" w:val="en-GB"/>
    </w:rPr>
  </w:style>
  <w:style w:customStyle="true" w:styleId="Naslov2Char" w:type="character">
    <w:name w:val="Naslov 2 Char"/>
    <w:basedOn w:val="Zadanifontodlomka"/>
    <w:link w:val="Naslov2"/>
    <w:uiPriority w:val="9"/>
    <w:rsid w:val="00B93254"/>
    <w:rPr>
      <w:rFonts w:cs="Times New Roman" w:eastAsia="Times New Roman" w:hAnsi="Times New Roman" w:ascii="Times New Roman"/>
      <w:b/>
      <w:bCs/>
      <w:sz w:val="36"/>
      <w:szCs w:val="36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93254"/>
    <w:rPr>
      <w:rFonts w:cstheme="majorBidi" w:eastAsiaTheme="majorEastAsia" w:hAnsiTheme="majorHAnsi" w:asciiTheme="majorHAnsi"/>
      <w:b/>
      <w:bCs/>
      <w:color w:themeColor="accent1" w:val="4F81BD"/>
      <w:sz w:val="24"/>
      <w:szCs w:val="20"/>
      <w:lang w:eastAsia="hr-HR" w:val="en-GB"/>
    </w:rPr>
  </w:style>
  <w:style w:customStyle="true" w:styleId="apple-converted-space" w:type="character">
    <w:name w:val="apple-converted-space"/>
    <w:basedOn w:val="Zadanifontodlomka"/>
    <w:rsid w:val="00B93254"/>
  </w:style>
  <w:style w:customStyle="true" w:styleId="WW-Default1" w:type="paragraph">
    <w:name w:val="WW-Default1"/>
    <w:rsid w:val="00055182"/>
    <w:pPr>
      <w:widowControl w:val="false"/>
      <w:suppressAutoHyphens/>
    </w:pPr>
    <w:rPr>
      <w:rFonts w:cs="Times New Roman" w:eastAsia="Times New Roman" w:hAnsi="Calibri" w:ascii="Calibri"/>
      <w:color w:val="000000"/>
      <w:kern w:val="1"/>
      <w:szCs w:val="24"/>
      <w:lang w:eastAsia="hi-IN"/>
    </w:rPr>
  </w:style>
  <w:style w:customStyle="true" w:styleId="ListParagraph1" w:type="paragraph">
    <w:name w:val="List Paragraph1"/>
    <w:basedOn w:val="WW-Default1"/>
    <w:rsid w:val="00055182"/>
    <w:pPr>
      <w:spacing w:lineRule="atLeast" w:line="200" w:after="0"/>
      <w:ind w:left="720"/>
    </w:pPr>
    <w:rPr>
      <w:sz w:val="24"/>
      <w:lang w:eastAsia="zh-CN"/>
    </w:rPr>
  </w:style>
  <w:style w:customStyle="true" w:styleId="Standard" w:type="paragraph">
    <w:name w:val="Standard"/>
    <w:rsid w:val="00055182"/>
    <w:pPr>
      <w:widowControl w:val="false"/>
      <w:suppressAutoHyphens/>
      <w:autoSpaceDN w:val="fals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Odlomakpopisa1" w:type="paragraph">
    <w:name w:val="Odlomak popisa1"/>
    <w:basedOn w:val="Standard"/>
    <w:rsid w:val="00055182"/>
    <w:pPr>
      <w:ind w:left="720"/>
    </w:pPr>
    <w:rPr>
      <w:rFonts w:cs="Calibri" w:eastAsia="Times New Roman" w:hAnsi="Calibri" w:ascii="Calibri"/>
    </w:rPr>
  </w:style>
  <w:style w:customStyle="true" w:styleId="Zadanifontodlomka1" w:type="character">
    <w:name w:val="Zadani font odlomka1"/>
    <w:rsid w:val="00055182"/>
  </w:style>
  <w:style w:customStyle="true" w:styleId="Odlomakpopisa2" w:type="paragraph">
    <w:name w:val="Odlomak popisa2"/>
    <w:basedOn w:val="Standard"/>
    <w:rsid w:val="00F1583D"/>
    <w:pPr>
      <w:ind w:left="720"/>
    </w:pPr>
  </w:style>
  <w:style w:styleId="Tijeloteksta" w:type="paragraph">
    <w:name w:val="Body Text"/>
    <w:basedOn w:val="Normal"/>
    <w:link w:val="TijelotekstaChar"/>
    <w:uiPriority w:val="99"/>
    <w:unhideWhenUsed/>
    <w:rsid w:val="004865F9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4865F9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609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920"/>
    <w:rPr>
      <w:rFonts w:cs="Times New Roman" w:hAnsi="Times New Roman" w:ascii="Times New Roman"/>
      <w:b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920"/>
    <w:rPr>
      <w:b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920"/>
    <w:rPr>
      <w:rFonts w:cs="Times New Roman" w:hAnsi="Times New Roman" w:ascii="Times New Roman"/>
      <w:b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920"/>
    <w:rPr>
      <w:rFonts w:cs="Times New Roman" w:hAnsi="Times New Roman" w:ascii="Times New Roman"/>
      <w:b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61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2" w:type="paragraph">
    <w:name w:val="heading 2"/>
    <w:basedOn w:val="Normal"/>
    <w:link w:val="Naslov2Char"/>
    <w:uiPriority w:val="9"/>
    <w:qFormat/>
    <w:rsid w:val="00B93254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93254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26E81"/>
    <w:pPr>
      <w:ind w:left="720"/>
      <w:contextualSpacing/>
    </w:pPr>
    <w:rPr>
      <w:sz w:val="20"/>
    </w:rPr>
  </w:style>
  <w:style w:styleId="Hiperveza" w:type="character">
    <w:name w:val="Hyperlink"/>
    <w:basedOn w:val="Zadanifontodlomka"/>
    <w:uiPriority w:val="99"/>
    <w:unhideWhenUsed/>
    <w:rsid w:val="000E2E9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2A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2A86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99"/>
    <w:qFormat/>
    <w:rsid w:val="00D538DE"/>
    <w:pPr>
      <w:spacing w:after="0" w:line="240" w:lineRule="auto"/>
    </w:pPr>
  </w:style>
  <w:style w:styleId="Reetkatablice" w:type="table">
    <w:name w:val="Table Grid"/>
    <w:basedOn w:val="Obinatablica"/>
    <w:rsid w:val="00CA644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2" w:type="paragraph">
    <w:name w:val="Body Text 2"/>
    <w:basedOn w:val="Normal"/>
    <w:link w:val="Tijeloteksta2Char"/>
    <w:semiHidden/>
    <w:unhideWhenUsed/>
    <w:rsid w:val="002F38E8"/>
    <w:pPr>
      <w:overflowPunct/>
      <w:autoSpaceDE/>
      <w:autoSpaceDN/>
      <w:adjustRightInd/>
      <w:textAlignment w:val="auto"/>
    </w:pPr>
    <w:rPr>
      <w:sz w:val="22"/>
      <w:lang w:val="hr-HR"/>
    </w:rPr>
  </w:style>
  <w:style w:customStyle="1" w:styleId="Tijeloteksta2Char" w:type="character">
    <w:name w:val="Tijelo teksta 2 Char"/>
    <w:basedOn w:val="Zadanifontodlomka"/>
    <w:link w:val="Tijeloteksta2"/>
    <w:semiHidden/>
    <w:rsid w:val="002F38E8"/>
    <w:rPr>
      <w:rFonts w:ascii="Times New Roman" w:cs="Times New Roman" w:eastAsia="Times New Roman" w:hAnsi="Times New Roman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32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32DF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E32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32DF"/>
    <w:rPr>
      <w:rFonts w:ascii="Times New Roman" w:cs="Times New Roman" w:eastAsia="Times New Roman" w:hAnsi="Times New Roman"/>
      <w:sz w:val="24"/>
      <w:szCs w:val="20"/>
      <w:lang w:eastAsia="hr-HR" w:val="en-GB"/>
    </w:rPr>
  </w:style>
  <w:style w:customStyle="1" w:styleId="Naslov2Char" w:type="character">
    <w:name w:val="Naslov 2 Char"/>
    <w:basedOn w:val="Zadanifontodlomka"/>
    <w:link w:val="Naslov2"/>
    <w:uiPriority w:val="9"/>
    <w:rsid w:val="00B93254"/>
    <w:rPr>
      <w:rFonts w:ascii="Times New Roman" w:cs="Times New Roman" w:eastAsia="Times New Roman" w:hAnsi="Times New Roman"/>
      <w:b/>
      <w:bCs/>
      <w:sz w:val="36"/>
      <w:szCs w:val="3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93254"/>
    <w:rPr>
      <w:rFonts w:asciiTheme="majorHAnsi" w:cstheme="majorBidi" w:eastAsiaTheme="majorEastAsia" w:hAnsiTheme="majorHAnsi"/>
      <w:b/>
      <w:bCs/>
      <w:color w:themeColor="accent1" w:val="4F81BD"/>
      <w:sz w:val="24"/>
      <w:szCs w:val="20"/>
      <w:lang w:eastAsia="hr-HR" w:val="en-GB"/>
    </w:rPr>
  </w:style>
  <w:style w:customStyle="1" w:styleId="apple-converted-space" w:type="character">
    <w:name w:val="apple-converted-space"/>
    <w:basedOn w:val="Zadanifontodlomka"/>
    <w:rsid w:val="00B93254"/>
  </w:style>
  <w:style w:customStyle="1" w:styleId="WW-Default1" w:type="paragraph">
    <w:name w:val="WW-Default1"/>
    <w:rsid w:val="00055182"/>
    <w:pPr>
      <w:widowControl w:val="0"/>
      <w:suppressAutoHyphens/>
    </w:pPr>
    <w:rPr>
      <w:rFonts w:ascii="Calibri" w:cs="Times New Roman" w:eastAsia="Times New Roman" w:hAnsi="Calibri"/>
      <w:color w:val="000000"/>
      <w:kern w:val="1"/>
      <w:szCs w:val="24"/>
      <w:lang w:eastAsia="hi-IN"/>
    </w:rPr>
  </w:style>
  <w:style w:customStyle="1" w:styleId="ListParagraph1" w:type="paragraph">
    <w:name w:val="List Paragraph1"/>
    <w:basedOn w:val="WW-Default1"/>
    <w:rsid w:val="00055182"/>
    <w:pPr>
      <w:spacing w:after="0" w:line="200" w:lineRule="atLeast"/>
      <w:ind w:left="720"/>
    </w:pPr>
    <w:rPr>
      <w:sz w:val="24"/>
      <w:lang w:eastAsia="zh-CN"/>
    </w:rPr>
  </w:style>
  <w:style w:customStyle="1" w:styleId="Standard" w:type="paragraph">
    <w:name w:val="Standard"/>
    <w:rsid w:val="00055182"/>
    <w:pPr>
      <w:widowControl w:val="0"/>
      <w:suppressAutoHyphens/>
      <w:autoSpaceDN w:val="0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Odlomakpopisa1" w:type="paragraph">
    <w:name w:val="Odlomak popisa1"/>
    <w:basedOn w:val="Standard"/>
    <w:rsid w:val="00055182"/>
    <w:pPr>
      <w:ind w:left="720"/>
    </w:pPr>
    <w:rPr>
      <w:rFonts w:ascii="Calibri" w:cs="Calibri" w:eastAsia="Times New Roman" w:hAnsi="Calibri"/>
    </w:rPr>
  </w:style>
  <w:style w:customStyle="1" w:styleId="Zadanifontodlomka1" w:type="character">
    <w:name w:val="Zadani font odlomka1"/>
    <w:rsid w:val="00055182"/>
  </w:style>
  <w:style w:customStyle="1" w:styleId="Odlomakpopisa2" w:type="paragraph">
    <w:name w:val="Odlomak popisa2"/>
    <w:basedOn w:val="Standard"/>
    <w:rsid w:val="00F1583D"/>
    <w:pPr>
      <w:ind w:left="720"/>
    </w:pPr>
  </w:style>
  <w:style w:styleId="Tijeloteksta" w:type="paragraph">
    <w:name w:val="Body Text"/>
    <w:basedOn w:val="Normal"/>
    <w:link w:val="TijelotekstaChar"/>
    <w:uiPriority w:val="99"/>
    <w:unhideWhenUsed/>
    <w:rsid w:val="004865F9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4865F9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609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920"/>
    <w:rPr>
      <w:rFonts w:ascii="Times New Roman" w:cs="Times New Roman" w:hAnsi="Times New Roman"/>
      <w:b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920"/>
    <w:rPr>
      <w:b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920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920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914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537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830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93200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19853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467216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151016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475303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667530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34201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89471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8246267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6516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94857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218031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014263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231232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943995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7966802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50811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165641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35281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22832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927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31764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8442492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397209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509052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176495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255090972">
          <w:marLeft w:val="0"/>
          <w:marRight w:val="0"/>
          <w:marTop w:val="180"/>
          <w:marBottom w:val="18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65209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6304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637842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583698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66861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921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St-184/2017-11</izvorni_sadrzaj>
    <derivirana_varijabla naziv="DomainObject.Oznaka_1">St-184/2017-11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9</izvorni_sadrzaj>
    <derivirana_varijabla naziv="DomainObject.BrojStranica_1">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St-184/2017</izvorni_sadrzaj>
    <derivirana_varijabla naziv="DomainObject.Predmet.OznakaBroj_1">St-184/2017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GESTUM d.o.o. za proizvodnju, ugostiteljstvo i usluge zastupanog po punomoćniku Lidija Lesar, stečajni upravitelj</izvorni_sadrzaj>
    <derivirana_varijabla naziv="DomainObject.Predmet.ProtustrankaFormated_1">  GESTUM d.o.o. za proizvodnju, ugostiteljstvo i usluge zastupanog po punomoćniku Lidija Lesar, stečajni upravitelj</derivirana_varijabla>
  </DomainObject.Predmet.ProtustrankaFormated>
  <DomainObject.Predmet.ProtustrankaFormatedOIB>
    <izvorni_sadrzaj>  GESTUM d.o.o. za proizvodnju, ugostiteljstvo i usluge, OIB 36453900685 zastupanog po punomoćniku Lidija Lesar, stečajni upravitelj</izvorni_sadrzaj>
    <derivirana_varijabla naziv="DomainObject.Predmet.ProtustrankaFormatedOIB_1">  GESTUM d.o.o. za proizvodnju, ugostiteljstvo i usluge, OIB 36453900685 zastupanog po punomoćniku Lidija Lesar, stečajni upravitelj</derivirana_varijabla>
  </DomainObject.Predmet.ProtustrankaFormatedOIB>
  <DomainObject.Predmet.ProtustrankaFormatedWithAdress>
    <izvorni_sadrzaj> GESTUM d.o.o. za proizvodnju, ugostiteljstvo i usluge, Mali plac 1/a, 42000 Varaždin zastupanog po punomoćniku Lidija Lesar, stečajni upravitelj</izvorni_sadrzaj>
    <derivirana_varijabla naziv="DomainObject.Predmet.ProtustrankaFormatedWithAdress_1"> GESTUM d.o.o. za proizvodnju, ugostiteljstvo i usluge, Mali plac 1/a, 42000 Varaždin zastupanog po punomoćniku Lidija Lesar, stečajni upravitelj</derivirana_varijabla>
  </DomainObject.Predmet.ProtustrankaFormatedWithAdress>
  <DomainObject.Predmet.ProtustrankaFormatedWithAdressOIB>
    <izvorni_sadrzaj> GESTUM d.o.o. za proizvodnju, ugostiteljstvo i usluge, OIB 36453900685, Mali plac 1/a, 42000 Varaždin zastupanog po punomoćniku Lidija Lesar, stečajni upravitelj</izvorni_sadrzaj>
    <derivirana_varijabla naziv="DomainObject.Predmet.ProtustrankaFormatedWithAdressOIB_1"> GESTUM d.o.o. za proizvodnju, ugostiteljstvo i usluge, OIB 36453900685, Mali plac 1/a, 42000 Varaždin zastupanog po punomoćniku Lidija Lesar, stečajni upravitelj</derivirana_varijabla>
  </DomainObject.Predmet.ProtustrankaFormatedWithAdressOIB>
  <DomainObject.Predmet.ProtustrankaWithAdress>
    <izvorni_sadrzaj>GESTUM d.o.o. za proizvodnju, ugostiteljstvo i usluge Mali plac 1/a, 42000 Varaždin</izvorni_sadrzaj>
    <derivirana_varijabla naziv="DomainObject.Predmet.ProtustrankaWithAdress_1">GESTUM d.o.o. za proizvodnju, ugostiteljstvo i usluge Mali plac 1/a, 42000 Varaždin</derivirana_varijabla>
  </DomainObject.Predmet.ProtustrankaWithAdress>
  <DomainObject.Predmet.ProtustrankaWithAdressOIB>
    <izvorni_sadrzaj>GESTUM d.o.o. za proizvodnju, ugostiteljstvo i usluge, OIB 36453900685, Mali plac 1/a, 42000 Varaždin</izvorni_sadrzaj>
    <derivirana_varijabla naziv="DomainObject.Predmet.ProtustrankaWithAdressOIB_1">GESTUM d.o.o. za proizvodnju, ugostiteljstvo i usluge, OIB 36453900685, Mali plac 1/a, 42000 Varaždin</derivirana_varijabla>
  </DomainObject.Predmet.ProtustrankaWithAdressOIB>
  <DomainObject.Predmet.ProtustrankaNazivFormated>
    <izvorni_sadrzaj>GESTUM d.o.o. za proizvodnju, ugostiteljstvo i usluge</izvorni_sadrzaj>
    <derivirana_varijabla naziv="DomainObject.Predmet.ProtustrankaNazivFormated_1">GESTUM d.o.o. za proizvodnju, ugostiteljstvo i usluge</derivirana_varijabla>
  </DomainObject.Predmet.ProtustrankaNazivFormated>
  <DomainObject.Predmet.ProtustrankaNazivFormatedOIB>
    <izvorni_sadrzaj>GESTUM d.o.o. za proizvodnju, ugostiteljstvo i usluge, OIB 36453900685</izvorni_sadrzaj>
    <derivirana_varijabla naziv="DomainObject.Predmet.ProtustrankaNazivFormatedOIB_1">GESTUM d.o.o. za proizvodnju, ugostiteljstvo i usluge, OIB 36453900685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Varaždin, OIB 85821130368</izvorni_sadrzaj>
    <derivirana_varijabla naziv="DomainObject.Predmet.StrankaFormatedOIB_1">  Financijska agencija, Regionalni centar Zagreb, Podružnica Varaždin, OIB 85821130368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OIB 85821130368, A. Cesarca 2, 42000 Varaždin</izvorni_sadrzaj>
    <derivirana_varijabla naziv="DomainObject.Predmet.StrankaFormatedWithAdressOIB_1"> Financijska agencija, Regionalni centar Zagreb, Podružnica Varaždin, OIB 85821130368,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OIB 85821130368, A. Cesarca 2,42000 Varaždin</izvorni_sadrzaj>
    <derivirana_varijabla naziv="DomainObject.Predmet.StrankaWithAdressOIB_1">Financijska agencija, Regionalni centar Zagreb, Podružnica Varaždin, OIB 85821130368,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Varaždin, OIB 85821130368</izvorni_sadrzaj>
    <derivirana_varijabla naziv="DomainObject.Predmet.StrankaNazivFormatedOIB_1">Financijska agencija, Regionalni centar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157991.24</izvorni_sadrzaj>
    <derivirana_varijabla naziv="DomainObject.Predmet.TrenutnaVrijednost_1">157991.24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Varaždin, OIB 85821130368</item>
    </izvorni_sadrzaj>
    <derivirana_varijabla naziv="DomainObject.Predmet.StrankaListFormatedOIB_1">
      <item>Financijska agencija, Regionalni centar Zagreb, Podružnica Varaždin, OIB 85821130368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OIB 85821130368, A. Cesarca 2, 42000 Varaždin</item>
    </izvorni_sadrzaj>
    <derivirana_varijabla naziv="DomainObject.Predmet.StrankaListFormatedWithAdressOIB_1">
      <item>Financijska agencija, Regionalni centar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Varaždin, OIB 85821130368</item>
    </izvorni_sadrzaj>
    <derivirana_varijabla naziv="DomainObject.Predmet.StrankaListNazivFormatedOIB_1">
      <item>Financijska agencija, Regionalni centar Zagreb, Podružnica Varaždin, OIB 85821130368</item>
    </derivirana_varijabla>
  </DomainObject.Predmet.StrankaListNazivFormatedOIB>
  <DomainObject.Predmet.ProtuStrankaListFormated>
    <izvorni_sadrzaj>
      <item>GESTUM d.o.o. za proizvodnju, ugostiteljstvo i usluge zastupanog po punomoćniku Lidija Lesar, stečajni upravitelj</item>
    </izvorni_sadrzaj>
    <derivirana_varijabla naziv="DomainObject.Predmet.ProtuStrankaListFormated_1">
      <item>GESTUM d.o.o. za proizvodnju, ugostiteljstvo i usluge zastupanog po punomoćniku Lidija Lesar, stečajni upravitelj</item>
    </derivirana_varijabla>
  </DomainObject.Predmet.ProtuStrankaListFormated>
  <DomainObject.Predmet.ProtuStrankaListFormatedOIB>
    <izvorni_sadrzaj>
      <item>GESTUM d.o.o. za proizvodnju, ugostiteljstvo i usluge, OIB 36453900685 zastupanog po punomoćniku Lidija Lesar, stečajni upravitelj</item>
    </izvorni_sadrzaj>
    <derivirana_varijabla naziv="DomainObject.Predmet.ProtuStrankaListFormatedOIB_1">
      <item>GESTUM d.o.o. za proizvodnju, ugostiteljstvo i usluge, OIB 36453900685 zastupanog po punomoćniku Lidija Lesar, stečajni upravitelj</item>
    </derivirana_varijabla>
  </DomainObject.Predmet.ProtuStrankaListFormatedOIB>
  <DomainObject.Predmet.ProtuStrankaListFormatedWithAdress>
    <izvorni_sadrzaj>
      <item>GESTUM d.o.o. za proizvodnju, ugostiteljstvo i usluge, Mali plac 1/a, 42000 Varaždin zastupanog po punomoćniku Lidija Lesar, stečajni upravitelj</item>
    </izvorni_sadrzaj>
    <derivirana_varijabla naziv="DomainObject.Predmet.ProtuStrankaListFormatedWithAdress_1">
      <item>GESTUM d.o.o. za proizvodnju, ugostiteljstvo i usluge, Mali plac 1/a, 42000 Varaždin zastupanog po punomoćniku Lidija Lesar, stečajni upravitelj</item>
    </derivirana_varijabla>
  </DomainObject.Predmet.ProtuStrankaListFormatedWithAdress>
  <DomainObject.Predmet.ProtuStrankaListFormatedWithAdressOIB>
    <izvorni_sadrzaj>
      <item>GESTUM d.o.o. za proizvodnju, ugostiteljstvo i usluge, OIB 36453900685, Mali plac 1/a, 42000 Varaždin zastupanog po punomoćniku Lidija Lesar, stečajni upravitelj</item>
    </izvorni_sadrzaj>
    <derivirana_varijabla naziv="DomainObject.Predmet.ProtuStrankaListFormatedWithAdressOIB_1">
      <item>GESTUM d.o.o. za proizvodnju, ugostiteljstvo i usluge, OIB 36453900685, Mali plac 1/a, 42000 Varaždin zastupanog po punomoćniku Lidija Lesar, stečajni upravitelj</item>
    </derivirana_varijabla>
  </DomainObject.Predmet.ProtuStrankaListFormatedWithAdressOIB>
  <DomainObject.Predmet.ProtuStrankaListNazivFormated>
    <izvorni_sadrzaj>
      <item>GESTUM d.o.o. za proizvodnju, ugostiteljstvo i usluge</item>
    </izvorni_sadrzaj>
    <derivirana_varijabla naziv="DomainObject.Predmet.ProtuStrankaListNazivFormated_1">
      <item>GESTUM d.o.o. za proizvodnju, ugostiteljstvo i usluge</item>
    </derivirana_varijabla>
  </DomainObject.Predmet.ProtuStrankaListNazivFormated>
  <DomainObject.Predmet.ProtuStrankaListNazivFormatedOIB>
    <izvorni_sadrzaj>
      <item>GESTUM d.o.o. za proizvodnju, ugostiteljstvo i usluge, OIB 36453900685</item>
    </izvorni_sadrzaj>
    <derivirana_varijabla naziv="DomainObject.Predmet.ProtuStrankaListNazivFormatedOIB_1">
      <item>GESTUM d.o.o. za proizvodnju, ugostiteljstvo i usluge, OIB 36453900685</item>
    </derivirana_varijabla>
  </DomainObject.Predmet.ProtuStrankaListNazivFormatedOIB>
  <DomainObject.Predmet.OstaliListFormated>
    <izvorni_sadrzaj>
      <item>Drago Šturlić</item>
      <item>Lidija Lesar, stečajni upravitelj punomoćnik sudionika u postupku GESTUM d.o.o. za proizvodnju, ugostiteljstvo i usluge</item>
    </izvorni_sadrzaj>
    <derivirana_varijabla naziv="DomainObject.Predmet.OstaliListFormated_1">
      <item>Drago Šturlić</item>
      <item>Lidija Lesar, stečajni upravitelj punomoćnik sudionika u postupku GESTUM d.o.o. za proizvodnju, ugostiteljstvo i usluge</item>
    </derivirana_varijabla>
  </DomainObject.Predmet.OstaliListFormated>
  <DomainObject.Predmet.OstaliListFormatedOIB>
    <izvorni_sadrzaj>
      <item>Drago Šturlić, OIB 55222580554</item>
      <item>Lidija Lesar, stečajni upravitelj, OIB 29389899347 punomoćnik sudionika u postupku GESTUM d.o.o. za proizvodnju, ugostiteljstvo i usluge</item>
    </izvorni_sadrzaj>
    <derivirana_varijabla naziv="DomainObject.Predmet.OstaliListFormatedOIB_1">
      <item>Drago Šturlić, OIB 55222580554</item>
      <item>Lidija Lesar, stečajni upravitelj, OIB 29389899347 punomoćnik sudionika u postupku GESTUM d.o.o. za proizvodnju, ugostiteljstvo i usluge</item>
    </derivirana_varijabla>
  </DomainObject.Predmet.OstaliListFormatedOIB>
  <DomainObject.Predmet.OstaliListFormatedWithAdress>
    <izvorni_sadrzaj>
      <item>Drago Šturlić, Mali Vrh 35, 42204 Varaždin Breg</item>
      <item>Lidija Lesar, stečajni upravitelj, Travnička 26a, 40000 Čakovec punomoćnik sudionika u postupku GESTUM d.o.o. za proizvodnju, ugostiteljstvo i usluge</item>
    </izvorni_sadrzaj>
    <derivirana_varijabla naziv="DomainObject.Predmet.OstaliListFormatedWithAdress_1">
      <item>Drago Šturlić, Mali Vrh 35, 42204 Varaždin Breg</item>
      <item>Lidija Lesar, stečajni upravitelj, Travnička 26a, 40000 Čakovec punomoćnik sudionika u postupku GESTUM d.o.o. za proizvodnju, ugostiteljstvo i usluge</item>
    </derivirana_varijabla>
  </DomainObject.Predmet.OstaliListFormatedWithAdress>
  <DomainObject.Predmet.OstaliListFormatedWithAdressOIB>
    <izvorni_sadrzaj>
      <item>Drago Šturlić, OIB 55222580554, Mali Vrh 35, 42204 Varaždin Breg</item>
      <item>Lidija Lesar, stečajni upravitelj, OIB 29389899347, Travnička 26a, 40000 Čakovec punomoćnik sudionika u postupku GESTUM d.o.o. za proizvodnju, ugostiteljstvo i usluge</item>
    </izvorni_sadrzaj>
    <derivirana_varijabla naziv="DomainObject.Predmet.OstaliListFormatedWithAdressOIB_1">
      <item>Drago Šturlić, OIB 55222580554, Mali Vrh 35, 42204 Varaždin Breg</item>
      <item>Lidija Lesar, stečajni upravitelj, OIB 29389899347, Travnička 26a, 40000 Čakovec punomoćnik sudionika u postupku GESTUM d.o.o. za proizvodnju, ugostiteljstvo i usluge</item>
    </derivirana_varijabla>
  </DomainObject.Predmet.OstaliListFormatedWithAdressOIB>
  <DomainObject.Predmet.OstaliListNazivFormated>
    <izvorni_sadrzaj>
      <item>Drago Šturlić</item>
      <item>Lidija Lesar, stečajni upravitelj</item>
    </izvorni_sadrzaj>
    <derivirana_varijabla naziv="DomainObject.Predmet.OstaliListNazivFormated_1">
      <item>Drago Šturlić</item>
      <item>Lidija Lesar, stečajni upravitelj</item>
    </derivirana_varijabla>
  </DomainObject.Predmet.OstaliListNazivFormated>
  <DomainObject.Predmet.OstaliListNazivFormatedOIB>
    <izvorni_sadrzaj>
      <item>Drago Šturlić, OIB 55222580554</item>
      <item>Lidija Lesar, stečajni upravitelj, OIB 29389899347</item>
    </izvorni_sadrzaj>
    <derivirana_varijabla naziv="DomainObject.Predmet.OstaliListNazivFormatedOIB_1">
      <item>Drago Šturlić, OIB 55222580554</item>
      <item>Lidija Lesar, stečajni upravitelj, OIB 29389899347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GESTUM d.o.o. za proizvodnju, ugostiteljstvo i usluge</izvorni_sadrzaj>
    <derivirana_varijabla naziv="DomainObject.Predmet.ProtustrankaIDrugi_1">GESTUM d.o.o. za proizvodnju, ugostiteljstvo i usluge</derivirana_varijabla>
  </DomainObject.Predmet.ProtustrankaIDrugi>
  <DomainObject.Predmet.StrankaIDrugiAdressOIB>
    <izvorni_sadrzaj>Financijska agencija, Regionalni centar Zagreb, Podružnica Varaždin, OIB 85821130368, A. Cesarca 2, 42000 Varaždin</izvorni_sadrzaj>
    <derivirana_varijabla naziv="DomainObject.Predmet.StrankaIDrugiAdressOIB_1">Financijska agencija, Regionalni centar Zagreb, Podružnica Varaždin, OIB 85821130368, A. Cesarca 2, 42000 Varaždin</derivirana_varijabla>
  </DomainObject.Predmet.StrankaIDrugiAdressOIB>
  <DomainObject.Predmet.ProtustrankaIDrugiAdressOIB>
    <izvorni_sadrzaj>GESTUM d.o.o. za proizvodnju, ugostiteljstvo i usluge, OIB 36453900685, Mali plac 1/a, 42000 Varaždin</izvorni_sadrzaj>
    <derivirana_varijabla naziv="DomainObject.Predmet.ProtustrankaIDrugiAdressOIB_1">GESTUM d.o.o. za proizvodnju, ugostiteljstvo i usluge, OIB 36453900685, Mali plac 1/a,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GESTUM d.o.o. za proizvodnju, ugostiteljstvo i usluge</item>
      <item>Financijska agencija, Regionalni centar Zagreb, Podružnica Varaždin</item>
      <item>Drago Šturlić</item>
      <item>Lidija Lesar, stečajni upravitelj</item>
    </izvorni_sadrzaj>
    <derivirana_varijabla naziv="DomainObject.Predmet.SudioniciListNaziv_1">
      <item>GESTUM d.o.o. za proizvodnju, ugostiteljstvo i usluge</item>
      <item>Financijska agencija, Regionalni centar Zagreb, Podružnica Varaždin</item>
      <item>Drago Šturlić</item>
      <item>Lidija Lesar, stečajni upravitelj</item>
    </derivirana_varijabla>
  </DomainObject.Predmet.SudioniciListNaziv>
  <DomainObject.Predmet.SudioniciListAdressOIB>
    <izvorni_sadrzaj>
      <item>GESTUM d.o.o. za proizvodnju, ugostiteljstvo i usluge, OIB 36453900685, Mali plac 1/a,42000 Varaždin</item>
      <item>Financijska agencija, Regionalni centar Zagreb, Podružnica Varaždin, OIB 85821130368, A. Cesarca 2,42000 Varaždin</item>
      <item>Drago Šturlić, OIB 55222580554, Mali Vrh 35,42204 Varaždin Breg</item>
      <item>Lidija Lesar, stečajni upravitelj, OIB 29389899347, Travnička 26a,40000 Čakovec</item>
    </izvorni_sadrzaj>
    <derivirana_varijabla naziv="DomainObject.Predmet.SudioniciListAdressOIB_1">
      <item>GESTUM d.o.o. za proizvodnju, ugostiteljstvo i usluge, OIB 36453900685, Mali plac 1/a,42000 Varaždin</item>
      <item>Financijska agencija, Regionalni centar Zagreb, Podružnica Varaždin, OIB 85821130368, A. Cesarca 2,42000 Varaždin</item>
      <item>Drago Šturlić, OIB 55222580554, Mali Vrh 35,42204 Varaždin Breg</item>
      <item>Lidija Lesar, stečajni upravitelj, OIB 29389899347, Travnička 26a,40000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36453900685</item>
      <item>, OIB 85821130368</item>
      <item>, OIB 55222580554</item>
      <item>, OIB 29389899347</item>
    </izvorni_sadrzaj>
    <derivirana_varijabla naziv="DomainObject.Predmet.SudioniciListNazivOIB_1">
      <item>, OIB 36453900685</item>
      <item>, OIB 85821130368</item>
      <item>, OIB 55222580554</item>
      <item>, OIB 29389899347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06E44D-4AF8-452D-8EB4-572BFFFBC6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10</properties:Pages>
  <properties:Words>1792</properties:Words>
  <properties:Characters>10822</properties:Characters>
  <properties:Lines>466</properties:Lines>
  <properties:Paragraphs>192</properties:Paragraphs>
  <properties:TotalTime>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2017-05-18T17:12:00Z</dcterms:created>
  <dc:creator>Korisnik 2</dc:creator>
  <cp:lastModifiedBy>Tihana Martinez</cp:lastModifiedBy>
  <cp:lastPrinted>2017-06-17T15:02:00Z</cp:lastPrinted>
  <dcterms:modified xmlns:xsi="http://www.w3.org/2001/XMLSchema-instance" xsi:type="dcterms:W3CDTF">2017-06-28T12:22:00Z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St-184/2017-11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