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8306" w14:paraId="5028306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672DD5">
        <w:rPr>
          <w:sz w:val="22"/>
          <w:szCs w:val="22"/>
        </w:rPr>
        <w:t>24</w:t>
      </w:r>
      <w:r w:rsidR="00770F86">
        <w:rPr>
          <w:sz w:val="22"/>
          <w:szCs w:val="22"/>
        </w:rPr>
        <w:t>88</w:t>
      </w:r>
      <w:r w:rsidR="00221386">
        <w:rPr>
          <w:sz w:val="22"/>
          <w:szCs w:val="22"/>
        </w:rPr>
        <w:t xml:space="preserve">/16-4    </w:t>
      </w:r>
      <w:r w:rsidR="009B0831">
        <w:rPr>
          <w:sz w:val="22"/>
          <w:szCs w:val="22"/>
        </w:rPr>
        <w:t xml:space="preserve">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192E0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192E0E">
        <w:t xml:space="preserve">dužnikom </w:t>
      </w:r>
      <w:r w:rsidR="00770F86" w:rsidRPr="00BA76B8">
        <w:t>SPORTSKO REKREACIJSKA UDRUGA "KOPA BEACH", Lasinjska, Sisak, Registarski broj: 03001884, OIB: 02815148049</w:t>
      </w:r>
      <w:r w:rsidR="00770F86" w:rsidRPr="00770F86">
        <w:t>,</w:t>
      </w:r>
      <w:r w:rsidR="00770F86">
        <w:rPr>
          <w:b/>
        </w:rPr>
        <w:t xml:space="preserve">  </w:t>
      </w:r>
      <w:r w:rsidR="00204EAF" w:rsidRPr="00192E0E">
        <w:t>dana</w:t>
      </w:r>
      <w:r w:rsidR="006F0D41" w:rsidRPr="00192E0E">
        <w:t xml:space="preserve">  </w:t>
      </w:r>
      <w:r w:rsidR="003F4DE1" w:rsidRPr="00192E0E">
        <w:t>1</w:t>
      </w:r>
      <w:r w:rsidR="00221386">
        <w:t>6</w:t>
      </w:r>
      <w:r w:rsidR="002D6E94" w:rsidRPr="00192E0E">
        <w:t>. siječ</w:t>
      </w:r>
      <w:r w:rsidR="00724B03" w:rsidRPr="00192E0E">
        <w:t xml:space="preserve">nja 2017.   </w:t>
      </w:r>
    </w:p>
    <w:p w:rsidRDefault="00595ED5" w:rsidP="00595ED5" w:rsidR="00595ED5" w:rsidRPr="00192E0E">
      <w:pPr>
        <w:jc w:val="both"/>
      </w:pPr>
    </w:p>
    <w:p w:rsidRDefault="008C4A50" w:rsidP="008C4A50" w:rsidR="008C4A50" w:rsidRPr="00192E0E"/>
    <w:p w:rsidRDefault="008C4A50" w:rsidP="008C4A50" w:rsidR="008C4A50" w:rsidRPr="00192E0E">
      <w:pPr>
        <w:jc w:val="center"/>
        <w:rPr>
          <w:bCs/>
        </w:rPr>
      </w:pPr>
      <w:r w:rsidRPr="00192E0E">
        <w:rPr>
          <w:bCs/>
        </w:rPr>
        <w:t>r i j e š i o    j e</w:t>
      </w:r>
    </w:p>
    <w:p w:rsidRDefault="008C4A50" w:rsidP="008C4A50" w:rsidR="008C4A50" w:rsidRPr="00192E0E">
      <w:pPr>
        <w:ind w:left="360"/>
        <w:jc w:val="both"/>
      </w:pPr>
      <w:r w:rsidRPr="00192E0E">
        <w:t xml:space="preserve">                                                </w:t>
      </w:r>
    </w:p>
    <w:p w:rsidRDefault="008C4A50" w:rsidP="008C4A50" w:rsidR="008C4A50" w:rsidRPr="002C121F">
      <w:pPr>
        <w:ind w:left="360"/>
        <w:jc w:val="both"/>
      </w:pPr>
    </w:p>
    <w:p w:rsidRDefault="008C4A50" w:rsidP="00221386" w:rsidR="00221386" w:rsidRPr="002C121F">
      <w:pPr>
        <w:pStyle w:val="Odlomakpopisa"/>
        <w:numPr>
          <w:ilvl w:val="0"/>
          <w:numId w:val="5"/>
        </w:numPr>
        <w:jc w:val="both"/>
      </w:pPr>
      <w:r w:rsidRPr="002C121F">
        <w:rPr>
          <w:bCs/>
        </w:rPr>
        <w:t xml:space="preserve"> OTVARA SE stečajni postupak nad dužnikom</w:t>
      </w:r>
      <w:r w:rsidR="00770F86" w:rsidRPr="002C121F">
        <w:rPr>
          <w:bCs/>
        </w:rPr>
        <w:t xml:space="preserve"> </w:t>
      </w:r>
      <w:r w:rsidR="00770F86" w:rsidRPr="002C121F">
        <w:t>SPORTSKO REKREACIJSKA UDRUGA "KOPA BEACH", Lasinjska, Sisak, Registarski broj: 03001884, OIB: 02815148049.</w:t>
      </w:r>
    </w:p>
    <w:p w:rsidRDefault="00770F86" w:rsidP="00770F86" w:rsidR="00770F86" w:rsidRPr="002C121F">
      <w:pPr>
        <w:pStyle w:val="Odlomakpopisa"/>
        <w:ind w:left="1500"/>
        <w:jc w:val="both"/>
      </w:pPr>
    </w:p>
    <w:p w:rsidRDefault="001B7711" w:rsidP="001B7711" w:rsidR="008C4A50" w:rsidRPr="002C121F">
      <w:pPr>
        <w:pStyle w:val="Odlomakpopisa"/>
        <w:numPr>
          <w:ilvl w:val="0"/>
          <w:numId w:val="5"/>
        </w:numPr>
        <w:jc w:val="both"/>
      </w:pPr>
      <w:r w:rsidRPr="002C121F">
        <w:t>Z</w:t>
      </w:r>
      <w:r w:rsidR="008C4A50" w:rsidRPr="002C121F">
        <w:t>a stečajnog upravitelja imenuje se</w:t>
      </w:r>
      <w:r w:rsidR="00307D32" w:rsidRPr="002C121F">
        <w:t xml:space="preserve"> </w:t>
      </w:r>
      <w:r w:rsidR="00BA76B8" w:rsidRPr="002C121F">
        <w:t xml:space="preserve">KREŠIMIR FUČKAR iz Sladojevaca, Braće Radića 63, OIB 01195634741.     </w:t>
      </w:r>
      <w:r w:rsidR="00307D32" w:rsidRPr="002C121F">
        <w:t xml:space="preserve">                   </w:t>
      </w:r>
      <w:r w:rsidR="00EF0756" w:rsidRPr="002C121F">
        <w:t xml:space="preserve">                   </w:t>
      </w:r>
      <w:r w:rsidR="00603824" w:rsidRPr="002C121F">
        <w:t xml:space="preserve">                         </w:t>
      </w:r>
    </w:p>
    <w:p w:rsidRDefault="008C4A50" w:rsidP="008C4A50" w:rsidR="008C4A50" w:rsidRPr="002C121F">
      <w:pPr>
        <w:ind w:left="851"/>
        <w:jc w:val="both"/>
      </w:pPr>
    </w:p>
    <w:p w:rsidRDefault="008C4A50" w:rsidP="00672DD5" w:rsidR="00672DD5" w:rsidRPr="002C121F">
      <w:pPr>
        <w:pStyle w:val="Odlomakpopisa"/>
        <w:numPr>
          <w:ilvl w:val="0"/>
          <w:numId w:val="5"/>
        </w:numPr>
        <w:jc w:val="both"/>
        <w:rPr>
          <w:bCs/>
        </w:rPr>
      </w:pPr>
      <w:r w:rsidRPr="002C121F">
        <w:rPr>
          <w:bCs/>
        </w:rPr>
        <w:t xml:space="preserve">ZAKLJUČUJE SE stečajni postupak nad dužnikom </w:t>
      </w:r>
      <w:r w:rsidR="00770F86" w:rsidRPr="002C121F">
        <w:t xml:space="preserve">SPORTSKO REKREACIJSKA UDRUGA "KOPA BEACH", Lasinjska, Sisak, Registarski broj: 03001884, OIB: 02815148049. </w:t>
      </w:r>
    </w:p>
    <w:p w:rsidRDefault="00770F86" w:rsidP="00770F86" w:rsidR="00770F86" w:rsidRPr="002C121F">
      <w:pPr>
        <w:jc w:val="both"/>
        <w:rPr>
          <w:bCs/>
        </w:rPr>
      </w:pPr>
    </w:p>
    <w:p w:rsidRDefault="008C4A50" w:rsidP="008C4A50" w:rsidR="008C4A50" w:rsidRPr="002C121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C121F">
        <w:rPr>
          <w:bCs/>
        </w:rPr>
        <w:t>Ovo rješenje objavit će se na mrežnoj stranici e-</w:t>
      </w:r>
      <w:r w:rsidR="00BC3E82" w:rsidRPr="002C121F">
        <w:rPr>
          <w:bCs/>
        </w:rPr>
        <w:t>o</w:t>
      </w:r>
      <w:r w:rsidRPr="002C121F">
        <w:rPr>
          <w:bCs/>
        </w:rPr>
        <w:t>glasna ploča sudova i dostaviti  registru nadležnom za dužnika.</w:t>
      </w:r>
    </w:p>
    <w:p w:rsidRDefault="008C4A50" w:rsidP="008C4A50" w:rsidR="008C4A50" w:rsidRPr="002C121F">
      <w:pPr>
        <w:pStyle w:val="Tijeloteksta"/>
        <w:rPr>
          <w:bCs/>
        </w:rPr>
      </w:pPr>
    </w:p>
    <w:p w:rsidRDefault="008C4A50" w:rsidP="008C4A50" w:rsidR="008C4A50" w:rsidRPr="002C121F">
      <w:pPr>
        <w:pStyle w:val="Tijeloteksta"/>
        <w:rPr>
          <w:bCs/>
        </w:rPr>
      </w:pPr>
    </w:p>
    <w:p w:rsidRDefault="008C4A50" w:rsidP="008C4A50" w:rsidR="008C4A50" w:rsidRPr="002C121F">
      <w:pPr>
        <w:pStyle w:val="Tijeloteksta"/>
        <w:jc w:val="center"/>
        <w:rPr>
          <w:bCs/>
        </w:rPr>
      </w:pPr>
      <w:r w:rsidRPr="002C121F">
        <w:rPr>
          <w:bCs/>
        </w:rPr>
        <w:t>Obrazloženje</w:t>
      </w:r>
    </w:p>
    <w:p w:rsidRDefault="0023770D" w:rsidP="008C4A50" w:rsidR="0023770D" w:rsidRPr="002C121F">
      <w:pPr>
        <w:pStyle w:val="Tijeloteksta"/>
        <w:jc w:val="center"/>
        <w:rPr>
          <w:bCs/>
        </w:rPr>
      </w:pPr>
    </w:p>
    <w:p w:rsidRDefault="00C16ED2" w:rsidP="00C16ED2" w:rsidR="00C16ED2" w:rsidRPr="002C121F">
      <w:pPr>
        <w:jc w:val="both"/>
        <w:rPr>
          <w:bCs/>
        </w:rPr>
      </w:pPr>
    </w:p>
    <w:p w:rsidRDefault="00C16ED2" w:rsidP="00C16ED2" w:rsidR="00A37B12" w:rsidRPr="00CC2D67">
      <w:pPr>
        <w:ind w:firstLine="720"/>
        <w:jc w:val="both"/>
      </w:pPr>
      <w:r w:rsidRPr="00192E0E">
        <w:t xml:space="preserve">FINA Regionalni centar Zagreb je </w:t>
      </w:r>
      <w:r w:rsidR="00A37B12">
        <w:t xml:space="preserve">dana </w:t>
      </w:r>
      <w:r w:rsidR="00CC2D67">
        <w:t xml:space="preserve">12. kolovoza </w:t>
      </w:r>
      <w:r w:rsidR="00A37B12">
        <w:t>2</w:t>
      </w:r>
      <w:r w:rsidR="002E6763" w:rsidRPr="00192E0E">
        <w:t>016</w:t>
      </w:r>
      <w:r w:rsidR="004B1401" w:rsidRPr="00192E0E">
        <w:t>.</w:t>
      </w:r>
      <w:r w:rsidRPr="00192E0E">
        <w:t xml:space="preserve"> dostavila Trgovačkom sudu u Zagrebu zahtjev za provedbu skraćenog stečajnog postupka nad </w:t>
      </w:r>
      <w:r w:rsidR="00192E0E" w:rsidRPr="00192E0E">
        <w:t xml:space="preserve">dužnikom </w:t>
      </w:r>
      <w:r w:rsidR="00CC2D67" w:rsidRPr="00CC2D67">
        <w:t>SPORTSKO REKREACIJSKA UDRUGA "KOPA BEACH", Lasinjska, Sisak, Registarski broj: 03001884, OIB: 02815148049</w:t>
      </w:r>
      <w:r w:rsidR="004A427A" w:rsidRPr="00CC2D67">
        <w:t xml:space="preserve">.  </w:t>
      </w:r>
    </w:p>
    <w:p w:rsidRDefault="004A427A" w:rsidP="00C16ED2" w:rsidR="004A427A" w:rsidRPr="00192E0E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192E0E">
        <w:t>Temeljem rješenja Visokog trgovačkog suda RH u Zagr</w:t>
      </w:r>
      <w:r w:rsidR="00D54022" w:rsidRPr="00192E0E">
        <w:t>ebu broj 31-Su-</w:t>
      </w:r>
      <w:r w:rsidR="004C7F5B" w:rsidRPr="00192E0E">
        <w:t>958/16-3 od 20. rujna</w:t>
      </w:r>
      <w:r w:rsidRPr="00192E0E">
        <w:t xml:space="preserve"> 2016. je određen Trgovački</w:t>
      </w:r>
      <w:r>
        <w:t xml:space="preserve"> sud u Osijeku kao drugi stvarno nadležni sud, za </w:t>
      </w:r>
      <w:r>
        <w:lastRenderedPageBreak/>
        <w:t xml:space="preserve">postupanje u stečajnim predmetima Trgovačkog suda u Zagrebu, te je Trgovački sud u Zagrebu ustupio ovome sudu navedeni stečajni predmet na daljnji postupak. </w:t>
      </w:r>
    </w:p>
    <w:p w:rsidRDefault="00A37B12" w:rsidP="00D54022" w:rsidR="00A37B12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547881">
        <w:t>26.</w:t>
      </w:r>
      <w:r w:rsidR="00B43ECF">
        <w:t xml:space="preserve">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A37B12">
        <w:t>24</w:t>
      </w:r>
      <w:r w:rsidR="00547881">
        <w:t>88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BC7A50" w:rsidR="00BC7A50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A37B12">
        <w:t>6</w:t>
      </w:r>
      <w:r w:rsidR="00BC7A50">
        <w:t>. siječnja 2017.</w:t>
      </w:r>
    </w:p>
    <w:p w:rsidRDefault="00CD786B" w:rsidP="00BC7A50" w:rsidR="00CD786B">
      <w:pPr>
        <w:pStyle w:val="Tijeloteksta"/>
        <w:jc w:val="center"/>
      </w:pPr>
    </w:p>
    <w:p w:rsidRDefault="00CD786B" w:rsidP="00CD786B" w:rsidR="00CD786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CD786B" w:rsidP="00CD786B" w:rsidR="00CD786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CD786B" w:rsidP="00CD786B" w:rsidR="00CD786B">
      <w:pPr>
        <w:pStyle w:val="Tijeloteksta"/>
        <w:jc w:val="left"/>
      </w:pPr>
    </w:p>
    <w:p w:rsidRDefault="00CD786B" w:rsidP="00CD786B" w:rsidR="00CD786B">
      <w:pPr>
        <w:pStyle w:val="Tijeloteksta"/>
        <w:jc w:val="left"/>
      </w:pPr>
    </w:p>
    <w:p w:rsidRDefault="00CD786B" w:rsidP="00CD786B" w:rsidR="00CD786B">
      <w:pPr>
        <w:pStyle w:val="Tijeloteksta"/>
      </w:pPr>
      <w:r>
        <w:t>UPUTA O  PRAVNOM LIJEKU:</w:t>
      </w:r>
    </w:p>
    <w:p w:rsidRDefault="00CD786B" w:rsidP="00CD786B" w:rsidR="00CD786B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CD786B" w:rsidP="00CD786B" w:rsidR="00CD786B">
      <w:pPr>
        <w:pStyle w:val="Tijeloteksta"/>
        <w:jc w:val="left"/>
      </w:pPr>
    </w:p>
    <w:p w:rsidRDefault="00CD786B" w:rsidP="00CD786B" w:rsidR="00CD786B">
      <w:pPr>
        <w:pStyle w:val="Tijeloteksta"/>
        <w:jc w:val="left"/>
      </w:pPr>
    </w:p>
    <w:p w:rsidRDefault="00CD786B" w:rsidP="00CD786B" w:rsidR="00CD786B">
      <w:pPr>
        <w:pStyle w:val="Tijeloteksta"/>
        <w:jc w:val="left"/>
      </w:pPr>
      <w:r>
        <w:t>DNA</w:t>
      </w:r>
    </w:p>
    <w:p w:rsidRDefault="00CD786B" w:rsidP="00CD786B" w:rsidR="00CD786B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CD786B" w:rsidP="00CD786B" w:rsidR="00CD786B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CD786B" w:rsidP="00CD786B" w:rsidR="00CD786B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CD786B" w:rsidP="00CD786B" w:rsidR="00CD786B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CD786B" w:rsidP="00CD786B" w:rsidR="00CD786B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CD786B" w:rsidP="00CD786B" w:rsidR="00CD786B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CD786B" w:rsidP="00CD786B" w:rsidR="00CD786B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CD786B" w:rsidP="00CD786B" w:rsidR="00CD786B">
      <w:pPr>
        <w:pStyle w:val="Tijeloteksta"/>
      </w:pPr>
    </w:p>
    <w:p w:rsidRDefault="00CD786B" w:rsidP="00BC7A50" w:rsidR="00CD786B">
      <w:pPr>
        <w:pStyle w:val="Tijeloteksta"/>
        <w:jc w:val="center"/>
      </w:pPr>
    </w:p>
    <w:sectPr w:rsidSect="00CA7DA3" w:rsidR="00CD786B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6B0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>3 St-</w:t>
    </w:r>
    <w:r w:rsidR="002D6E94">
      <w:rPr>
        <w:sz w:val="22"/>
        <w:szCs w:val="22"/>
      </w:rPr>
      <w:t>24</w:t>
    </w:r>
    <w:r w:rsidR="00547881">
      <w:rPr>
        <w:sz w:val="22"/>
        <w:szCs w:val="22"/>
      </w:rPr>
      <w:t>88</w:t>
    </w:r>
    <w:r w:rsidR="00B43ECF">
      <w:rPr>
        <w:sz w:val="22"/>
        <w:szCs w:val="22"/>
      </w:rPr>
      <w:t xml:space="preserve">/16-4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192E0E"/>
    <w:rsid w:val="001B214B"/>
    <w:rsid w:val="001B7711"/>
    <w:rsid w:val="001C4B92"/>
    <w:rsid w:val="001F3CC8"/>
    <w:rsid w:val="00204EAF"/>
    <w:rsid w:val="00215DA9"/>
    <w:rsid w:val="00221386"/>
    <w:rsid w:val="002342CC"/>
    <w:rsid w:val="0023770D"/>
    <w:rsid w:val="002403A7"/>
    <w:rsid w:val="0024241D"/>
    <w:rsid w:val="00256695"/>
    <w:rsid w:val="00277679"/>
    <w:rsid w:val="002843E6"/>
    <w:rsid w:val="002C121F"/>
    <w:rsid w:val="002D6E94"/>
    <w:rsid w:val="002E6763"/>
    <w:rsid w:val="00307D32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427A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47881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2BEC"/>
    <w:rsid w:val="006570A6"/>
    <w:rsid w:val="00672DD5"/>
    <w:rsid w:val="006D23A5"/>
    <w:rsid w:val="006D244D"/>
    <w:rsid w:val="006F0D41"/>
    <w:rsid w:val="006F16B0"/>
    <w:rsid w:val="006F7B62"/>
    <w:rsid w:val="0071192E"/>
    <w:rsid w:val="00724B03"/>
    <w:rsid w:val="007305A3"/>
    <w:rsid w:val="00742C8F"/>
    <w:rsid w:val="00751282"/>
    <w:rsid w:val="00751321"/>
    <w:rsid w:val="00770661"/>
    <w:rsid w:val="00770F86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19CB"/>
    <w:rsid w:val="008A5313"/>
    <w:rsid w:val="008C4A50"/>
    <w:rsid w:val="00904A75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37B12"/>
    <w:rsid w:val="00A423C0"/>
    <w:rsid w:val="00A54DC5"/>
    <w:rsid w:val="00A560D8"/>
    <w:rsid w:val="00A579DC"/>
    <w:rsid w:val="00A76C5B"/>
    <w:rsid w:val="00A905B2"/>
    <w:rsid w:val="00A93359"/>
    <w:rsid w:val="00A94EE7"/>
    <w:rsid w:val="00AD10D4"/>
    <w:rsid w:val="00B06C55"/>
    <w:rsid w:val="00B07BD9"/>
    <w:rsid w:val="00B417BA"/>
    <w:rsid w:val="00B41944"/>
    <w:rsid w:val="00B43ECF"/>
    <w:rsid w:val="00B46738"/>
    <w:rsid w:val="00B5079B"/>
    <w:rsid w:val="00B756A5"/>
    <w:rsid w:val="00BA73BF"/>
    <w:rsid w:val="00BA76B8"/>
    <w:rsid w:val="00BC31D2"/>
    <w:rsid w:val="00BC3E82"/>
    <w:rsid w:val="00BC68E7"/>
    <w:rsid w:val="00BC7A50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C2D67"/>
    <w:rsid w:val="00CD017A"/>
    <w:rsid w:val="00CD786B"/>
    <w:rsid w:val="00D228E2"/>
    <w:rsid w:val="00D3181D"/>
    <w:rsid w:val="00D47369"/>
    <w:rsid w:val="00D54022"/>
    <w:rsid w:val="00D73DB7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82651"/>
    <w:rsid w:val="00E92318"/>
    <w:rsid w:val="00E94668"/>
    <w:rsid w:val="00EB5CAB"/>
    <w:rsid w:val="00EE665E"/>
    <w:rsid w:val="00EF0756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F1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F1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7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12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7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75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176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3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2488</izvorni_sadrzaj>
    <derivirana_varijabla naziv="DomainObject.Predmet.Broj_1">2488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St-2488/2016</izvorni_sadrzaj>
    <derivirana_varijabla naziv="DomainObject.Predmet.OznakaBroj_1">St-2488/2016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REKREACIJSKA UDRUGA "KOPA BEACH"</izvorni_sadrzaj>
    <derivirana_varijabla naziv="DomainObject.Predmet.ProtustrankaFormated_1">  SPORTSKO REKREACIJSKA UDRUGA "KOPA BEACH"</derivirana_varijabla>
  </DomainObject.Predmet.ProtustrankaFormated>
  <DomainObject.Predmet.ProtustrankaFormatedOIB>
    <izvorni_sadrzaj>  SPORTSKO REKREACIJSKA UDRUGA "KOPA BEACH", OIB 02815148049</izvorni_sadrzaj>
    <derivirana_varijabla naziv="DomainObject.Predmet.ProtustrankaFormatedOIB_1">  SPORTSKO REKREACIJSKA UDRUGA "KOPA BEACH", OIB 02815148049</derivirana_varijabla>
  </DomainObject.Predmet.ProtustrankaFormatedOIB>
  <DomainObject.Predmet.ProtustrankaFormatedWithAdress>
    <izvorni_sadrzaj> SPORTSKO REKREACIJSKA UDRUGA "KOPA BEACH", Lasinjska , 44000 Sisak</izvorni_sadrzaj>
    <derivirana_varijabla naziv="DomainObject.Predmet.ProtustrankaFormatedWithAdress_1"> SPORTSKO REKREACIJSKA UDRUGA "KOPA BEACH", Lasinjska , 44000 Sisak</derivirana_varijabla>
  </DomainObject.Predmet.ProtustrankaFormatedWithAdress>
  <DomainObject.Predmet.ProtustrankaFormatedWithAdressOIB>
    <izvorni_sadrzaj> SPORTSKO REKREACIJSKA UDRUGA "KOPA BEACH", OIB 02815148049, Lasinjska , 44000 Sisak</izvorni_sadrzaj>
    <derivirana_varijabla naziv="DomainObject.Predmet.ProtustrankaFormatedWithAdressOIB_1"> SPORTSKO REKREACIJSKA UDRUGA "KOPA BEACH", OIB 02815148049, Lasinjska , 44000 Sisak</derivirana_varijabla>
  </DomainObject.Predmet.ProtustrankaFormatedWithAdressOIB>
  <DomainObject.Predmet.ProtustrankaWithAdress>
    <izvorni_sadrzaj>SPORTSKO REKREACIJSKA UDRUGA "KOPA BEACH" Lasinjska , 44000 Sisak</izvorni_sadrzaj>
    <derivirana_varijabla naziv="DomainObject.Predmet.ProtustrankaWithAdress_1">SPORTSKO REKREACIJSKA UDRUGA "KOPA BEACH" Lasinjska , 44000 Sisak</derivirana_varijabla>
  </DomainObject.Predmet.ProtustrankaWithAdress>
  <DomainObject.Predmet.ProtustrankaWithAdressOIB>
    <izvorni_sadrzaj>SPORTSKO REKREACIJSKA UDRUGA "KOPA BEACH", OIB 02815148049, Lasinjska , 44000 Sisak</izvorni_sadrzaj>
    <derivirana_varijabla naziv="DomainObject.Predmet.ProtustrankaWithAdressOIB_1">SPORTSKO REKREACIJSKA UDRUGA "KOPA BEACH", OIB 02815148049, Lasinjska , 44000 Sisak</derivirana_varijabla>
  </DomainObject.Predmet.ProtustrankaWithAdressOIB>
  <DomainObject.Predmet.ProtustrankaNazivFormated>
    <izvorni_sadrzaj>SPORTSKO REKREACIJSKA UDRUGA "KOPA BEACH"</izvorni_sadrzaj>
    <derivirana_varijabla naziv="DomainObject.Predmet.ProtustrankaNazivFormated_1">SPORTSKO REKREACIJSKA UDRUGA "KOPA BEACH"</derivirana_varijabla>
  </DomainObject.Predmet.ProtustrankaNazivFormated>
  <DomainObject.Predmet.ProtustrankaNazivFormatedOIB>
    <izvorni_sadrzaj>SPORTSKO REKREACIJSKA UDRUGA "KOPA BEACH", OIB 02815148049</izvorni_sadrzaj>
    <derivirana_varijabla naziv="DomainObject.Predmet.ProtustrankaNazivFormatedOIB_1">SPORTSKO REKREACIJSKA UDRUGA "KOPA BEACH", OIB 02815148049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REKREACIJSKA UDRUGA "KOPA BEACH"</item>
    </izvorni_sadrzaj>
    <derivirana_varijabla naziv="DomainObject.Predmet.ProtuStrankaListFormated_1">
      <item>SPORTSKO REKREACIJSKA UDRUGA "KOPA BEACH"</item>
    </derivirana_varijabla>
  </DomainObject.Predmet.ProtuStrankaListFormated>
  <DomainObject.Predmet.ProtuStrankaListFormatedOIB>
    <izvorni_sadrzaj>
      <item>SPORTSKO REKREACIJSKA UDRUGA "KOPA BEACH", OIB 02815148049</item>
    </izvorni_sadrzaj>
    <derivirana_varijabla naziv="DomainObject.Predmet.ProtuStrankaListFormatedOIB_1">
      <item>SPORTSKO REKREACIJSKA UDRUGA "KOPA BEACH", OIB 02815148049</item>
    </derivirana_varijabla>
  </DomainObject.Predmet.ProtuStrankaListFormatedOIB>
  <DomainObject.Predmet.ProtuStrankaListFormatedWithAdress>
    <izvorni_sadrzaj>
      <item>SPORTSKO REKREACIJSKA UDRUGA "KOPA BEACH", Lasinjska , 44000 Sisak</item>
    </izvorni_sadrzaj>
    <derivirana_varijabla naziv="DomainObject.Predmet.ProtuStrankaListFormatedWithAdress_1">
      <item>SPORTSKO REKREACIJSKA UDRUGA "KOPA BEACH", Lasinjska , 44000 Sisak</item>
    </derivirana_varijabla>
  </DomainObject.Predmet.ProtuStrankaListFormatedWithAdress>
  <DomainObject.Predmet.ProtuStrankaListFormatedWithAdressOIB>
    <izvorni_sadrzaj>
      <item>SPORTSKO REKREACIJSKA UDRUGA "KOPA BEACH", OIB 02815148049, Lasinjska , 44000 Sisak</item>
    </izvorni_sadrzaj>
    <derivirana_varijabla naziv="DomainObject.Predmet.ProtuStrankaListFormatedWithAdressOIB_1">
      <item>SPORTSKO REKREACIJSKA UDRUGA "KOPA BEACH", OIB 02815148049, Lasinjska , 44000 Sisak</item>
    </derivirana_varijabla>
  </DomainObject.Predmet.ProtuStrankaListFormatedWithAdressOIB>
  <DomainObject.Predmet.ProtuStrankaListNazivFormated>
    <izvorni_sadrzaj>
      <item>SPORTSKO REKREACIJSKA UDRUGA "KOPA BEACH"</item>
    </izvorni_sadrzaj>
    <derivirana_varijabla naziv="DomainObject.Predmet.ProtuStrankaListNazivFormated_1">
      <item>SPORTSKO REKREACIJSKA UDRUGA "KOPA BEACH"</item>
    </derivirana_varijabla>
  </DomainObject.Predmet.ProtuStrankaListNazivFormated>
  <DomainObject.Predmet.ProtuStrankaListNazivFormatedOIB>
    <izvorni_sadrzaj>
      <item>SPORTSKO REKREACIJSKA UDRUGA "KOPA BEACH", OIB 02815148049</item>
    </izvorni_sadrzaj>
    <derivirana_varijabla naziv="DomainObject.Predmet.ProtuStrankaListNazivFormatedOIB_1">
      <item>SPORTSKO REKREACIJSKA UDRUGA "KOPA BEACH", OIB 02815148049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REKREACIJSKA UDRUGA "KOPA BEACH"</izvorni_sadrzaj>
    <derivirana_varijabla naziv="DomainObject.Predmet.ProtustrankaIDrugi_1">SPORTSKO REKREACIJSKA UDRUGA "KOPA BEACH"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SPORTSKO REKREACIJSKA UDRUGA "KOPA BEACH", OIB 02815148049, Lasinjska , 44000 Sisak</izvorni_sadrzaj>
    <derivirana_varijabla naziv="DomainObject.Predmet.ProtustrankaIDrugiAdressOIB_1">SPORTSKO REKREACIJSKA UDRUGA "KOPA BEACH", OIB 02815148049, Lasinjska 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SPORTSKO REKREACIJSKA UDRUGA "KOPA BEACH"</item>
      <item>FINA Regionalni centar Zagreb</item>
    </izvorni_sadrzaj>
    <derivirana_varijabla naziv="DomainObject.Predmet.SudioniciListNaziv_1">
      <item>SPORTSKO REKREACIJSKA UDRUGA "KOPA BEACH"</item>
      <item>FINA Regionalni centar Zagreb</item>
    </derivirana_varijabla>
  </DomainObject.Predmet.SudioniciListNaziv>
  <DomainObject.Predmet.SudioniciListAdressOIB>
    <izvorni_sadrzaj>
      <item>SPORTSKO REKREACIJSKA UDRUGA "KOPA BEACH", OIB 02815148049, Lasinjska ,44000 Sisak</item>
      <item>FINA Regionalni centar Zagreb, OIB 85821130368, Trg svibanjskih žrtava 1995. br.1,10000 Zagreb</item>
    </izvorni_sadrzaj>
    <derivirana_varijabla naziv="DomainObject.Predmet.SudioniciListAdressOIB_1">
      <item>SPORTSKO REKREACIJSKA UDRUGA "KOPA BEACH", OIB 02815148049, Lasinjska ,44000 Sisak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02815148049</item>
      <item>, OIB 85821130368</item>
    </izvorni_sadrzaj>
    <derivirana_varijabla naziv="DomainObject.Predmet.SudioniciListNazivOIB_1">
      <item>, OIB 02815148049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31823-22AE-4FA7-9C20-5058747F4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2968</properties:Characters>
  <properties:Lines>93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2017-01-16T10:59:00Z</dcterms:created>
  <dc:creator>wsadmin</dc:creator>
  <cp:lastModifiedBy>Sanja Ban</cp:lastModifiedBy>
  <cp:lastPrinted>2017-01-16T13:01:00Z</cp:lastPrinted>
  <dcterms:modified xmlns:xsi="http://www.w3.org/2001/XMLSchema-instance" xsi:type="dcterms:W3CDTF">2017-01-16T13:02:00Z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