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3535" w14:paraId="71d3535" w:rsidRDefault="00407793" w:rsidP="00407793" w:rsidR="0040779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07793" w:rsidP="00407793" w:rsidR="00407793">
      <w:pPr>
        <w:jc w:val="both"/>
      </w:pPr>
      <w:r>
        <w:t xml:space="preserve">       REPUBLIKA HRVATSKA</w:t>
      </w:r>
    </w:p>
    <w:p w:rsidRDefault="00407793" w:rsidP="00407793" w:rsidR="0040779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07793" w:rsidP="00407793" w:rsidR="00407793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07793" w:rsidP="00407793" w:rsidR="00407793">
      <w:pPr>
        <w:ind w:left="5664"/>
      </w:pPr>
    </w:p>
    <w:p w:rsidRDefault="00DF6908" w:rsidP="00407793" w:rsidR="00DF6908">
      <w:pPr>
        <w:ind w:left="5664"/>
      </w:pPr>
    </w:p>
    <w:p w:rsidRDefault="00407793" w:rsidP="00407793" w:rsidR="00407793">
      <w:pPr>
        <w:jc w:val="center"/>
      </w:pPr>
      <w:r>
        <w:t>R E P U B L I K A   H R V A T S K A</w:t>
      </w:r>
    </w:p>
    <w:p w:rsidRDefault="00407793" w:rsidP="00407793" w:rsidR="00407793">
      <w:pPr>
        <w:rPr>
          <w:b/>
        </w:rPr>
      </w:pPr>
    </w:p>
    <w:p w:rsidRDefault="00407793" w:rsidP="00407793" w:rsidR="00407793">
      <w:pPr>
        <w:jc w:val="center"/>
      </w:pPr>
      <w:r>
        <w:t>R J E Š E N J E</w:t>
      </w:r>
    </w:p>
    <w:p w:rsidRDefault="00407793" w:rsidP="00407793" w:rsidR="00407793">
      <w:pPr>
        <w:jc w:val="center"/>
      </w:pPr>
    </w:p>
    <w:p w:rsidRDefault="00407793" w:rsidP="00407793" w:rsidR="00407793">
      <w:pPr>
        <w:jc w:val="center"/>
      </w:pPr>
    </w:p>
    <w:p w:rsidRDefault="00A10B61" w:rsidP="00A10B61" w:rsidR="00407793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PETI ELEMENT društvo s ograničenom odgovornošću za usluge i trgovinu, skraćena tvrtka PETI ELEMENT d.o.o. </w:t>
      </w:r>
      <w:proofErr w:type="spellStart"/>
      <w:r>
        <w:t>Sračinec</w:t>
      </w:r>
      <w:proofErr w:type="spellEnd"/>
      <w:r>
        <w:t xml:space="preserve">, Svetog Antuna 23/A, MBS: 070073287, OIB: 40393032676, radi otvaranja stečajnog postupka nad dužnikom, dana </w:t>
      </w:r>
      <w:r>
        <w:t>28. studenog</w:t>
      </w:r>
      <w:r>
        <w:t xml:space="preserve"> 2016. godine,  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center"/>
      </w:pPr>
      <w:r>
        <w:t xml:space="preserve">r i j e š i o    j e </w:t>
      </w:r>
    </w:p>
    <w:p w:rsidRDefault="00407793" w:rsidP="00407793" w:rsidR="00407793">
      <w:pPr>
        <w:jc w:val="center"/>
      </w:pPr>
    </w:p>
    <w:p w:rsidRDefault="00407793" w:rsidP="00407793" w:rsidR="00407793"/>
    <w:p w:rsidRDefault="00407793" w:rsidP="00407793" w:rsidR="00407793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BF030E">
        <w:t xml:space="preserve">PETI ELEMENT društvo s ograničenom odgovornošću za usluge i trgovinu, skraćena tvrtka PETI ELEMENT d.o.o. </w:t>
      </w:r>
      <w:proofErr w:type="spellStart"/>
      <w:r w:rsidR="00BF030E">
        <w:t>Sračinec</w:t>
      </w:r>
      <w:proofErr w:type="spellEnd"/>
      <w:r w:rsidR="00BF030E">
        <w:t>, Svetog Antuna 23/A, MBS: 070073287, OIB: 40393032676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07793" w:rsidP="00407793" w:rsidR="00407793">
      <w:pPr>
        <w:jc w:val="both"/>
      </w:pPr>
    </w:p>
    <w:p w:rsidRDefault="00407793" w:rsidP="00407793" w:rsidR="00407793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07793" w:rsidP="00407793" w:rsidR="00407793">
      <w:pPr>
        <w:jc w:val="both"/>
      </w:pPr>
    </w:p>
    <w:p w:rsidRDefault="00DF6908" w:rsidP="00407793" w:rsidR="00DF6908">
      <w:pPr>
        <w:jc w:val="both"/>
      </w:pPr>
    </w:p>
    <w:p w:rsidRDefault="00407793" w:rsidP="00407793" w:rsidR="00407793">
      <w:pPr>
        <w:jc w:val="center"/>
      </w:pPr>
      <w:r>
        <w:t>Obrazloženje</w:t>
      </w:r>
    </w:p>
    <w:p w:rsidRDefault="00407793" w:rsidP="00407793" w:rsidR="00407793">
      <w:pPr>
        <w:jc w:val="center"/>
      </w:pPr>
    </w:p>
    <w:p w:rsidRDefault="00407793" w:rsidP="00407793" w:rsidR="00407793">
      <w:pPr>
        <w:jc w:val="center"/>
      </w:pPr>
    </w:p>
    <w:p w:rsidRDefault="00407793" w:rsidP="00407793" w:rsidR="00407793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</w:p>
    <w:p w:rsidRDefault="00407793" w:rsidP="00407793" w:rsidR="00407793">
      <w:pPr>
        <w:jc w:val="center"/>
      </w:pPr>
      <w:r>
        <w:t>U Varaždinu, 28. studenog 2016. godine</w:t>
      </w:r>
    </w:p>
    <w:p w:rsidRDefault="00407793" w:rsidP="00407793" w:rsidR="00407793">
      <w:pPr>
        <w:jc w:val="center"/>
      </w:pPr>
    </w:p>
    <w:p w:rsidRDefault="00407793" w:rsidP="00407793" w:rsidR="00407793">
      <w:pPr>
        <w:jc w:val="center"/>
      </w:pPr>
    </w:p>
    <w:p w:rsidRDefault="00407793" w:rsidP="00407793" w:rsidR="00407793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  <w:r>
        <w:t>UPUTA O PRAVNOM LIJEKU:</w:t>
      </w:r>
    </w:p>
    <w:p w:rsidRDefault="00407793" w:rsidP="00407793" w:rsidR="00407793">
      <w:pPr>
        <w:jc w:val="both"/>
      </w:pPr>
      <w:r>
        <w:t xml:space="preserve">Protiv ovog rješenja posebna žalba nije dopuštena. </w:t>
      </w:r>
    </w:p>
    <w:p w:rsidRDefault="00407793" w:rsidP="00407793" w:rsidR="00407793">
      <w:pPr>
        <w:jc w:val="both"/>
      </w:pPr>
    </w:p>
    <w:p w:rsidRDefault="00407793" w:rsidP="00407793" w:rsidR="00407793">
      <w:pPr>
        <w:jc w:val="both"/>
      </w:pPr>
      <w:r>
        <w:t xml:space="preserve">DNA: 1. Direktor dužnika </w:t>
      </w:r>
      <w:r w:rsidR="00565A51">
        <w:t xml:space="preserve">Kristijan </w:t>
      </w:r>
      <w:proofErr w:type="spellStart"/>
      <w:r w:rsidR="00565A51">
        <w:t>Mikac</w:t>
      </w:r>
      <w:proofErr w:type="spellEnd"/>
      <w:r w:rsidR="00565A51">
        <w:t xml:space="preserve">, </w:t>
      </w:r>
      <w:proofErr w:type="spellStart"/>
      <w:r w:rsidR="00565A51">
        <w:t>Sračinec</w:t>
      </w:r>
      <w:proofErr w:type="spellEnd"/>
      <w:r w:rsidR="00565A51">
        <w:t>, Svetog Antuna 23/A</w:t>
      </w:r>
    </w:p>
    <w:p w:rsidRDefault="00407793" w:rsidP="00407793" w:rsidR="00407793">
      <w:pPr>
        <w:jc w:val="both"/>
      </w:pPr>
      <w:r>
        <w:t xml:space="preserve">           2. e-Oglasna ploča ovog suda </w:t>
      </w:r>
    </w:p>
    <w:p w:rsidRDefault="00DA0242" w:rsidP="00407793" w:rsidR="00DA0242" w:rsidRPr="00407793"/>
    <w:sectPr w:rsidSect="0032366B" w:rsidR="00DA0242" w:rsidRPr="0040779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793" w:rsidR="008333A9">
    <w:pPr>
      <w:pStyle w:val="Zaglavlje"/>
    </w:pPr>
    <w:r>
      <w:rPr>
        <w:rStyle w:val="PozadinaSvijetloCrvena"/>
        <w:shd w:fill="auto" w:color="auto" w:val="clear"/>
      </w:rPr>
      <w:t>Poslovni broj: 3 St-958/16-9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793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A51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B61"/>
    <w:rsid w:val="00A11853"/>
    <w:rsid w:val="00A11C53"/>
    <w:rsid w:val="00A142A8"/>
    <w:rsid w:val="00A146D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85F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30E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908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077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077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01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St-958/2016-9</izvorni_sadrzaj>
    <derivirana_varijabla naziv="DomainObject.Oznaka_1">St-958/2016-9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ELEMENT društvo s ograničenom odgovornošću za usluge i trgovinu</izvorni_sadrzaj>
    <derivirana_varijabla naziv="DomainObject.Predmet.ProtustrankaFormated_1">  PETI ELEMENT društvo s ograničenom odgovornošću za usluge i trgovinu</derivirana_varijabla>
  </DomainObject.Predmet.ProtustrankaFormated>
  <DomainObject.Predmet.ProtustrankaFormatedOIB>
    <izvorni_sadrzaj>  PETI ELEMENT društvo s ograničenom odgovornošću za usluge i trgovinu, OIB 40393032676</izvorni_sadrzaj>
    <derivirana_varijabla naziv="DomainObject.Predmet.ProtustrankaFormatedOIB_1">  PETI ELEMENT društvo s ograničenom odgovornošću za usluge i trgovinu, OIB 40393032676</derivirana_varijabla>
  </DomainObject.Predmet.ProtustrankaFormatedOIB>
  <DomainObject.Predmet.ProtustrankaFormatedWithAdress>
    <izvorni_sadrzaj> PETI ELEMENT društvo s ograničenom odgovornošću za usluge i trgovinu, Svetog Antuna 23/A, 42209 Sračinec</izvorni_sadrzaj>
    <derivirana_varijabla naziv="DomainObject.Predmet.ProtustrankaFormatedWithAdress_1"> PETI ELEMENT društvo s ograničenom odgovornošću za usluge i trgovinu, Svetog Antuna 23/A, 42209 Sračinec</derivirana_varijabla>
  </DomainObject.Predmet.ProtustrankaFormatedWithAdress>
  <DomainObject.Predmet.ProtustrankaFormatedWithAdressOIB>
    <izvorni_sadrzaj> PETI ELEMENT društvo s ograničenom odgovornošću za usluge i trgovinu, OIB 40393032676, Svetog Antuna 23/A, 42209 Sračinec</izvorni_sadrzaj>
    <derivirana_varijabla naziv="DomainObject.Predmet.ProtustrankaFormatedWithAdressOIB_1"> PETI ELEMENT društvo s ograničenom odgovornošću za usluge i trgovinu, OIB 40393032676, Svetog Antuna 23/A, 42209 Sračinec</derivirana_varijabla>
  </DomainObject.Predmet.ProtustrankaFormatedWithAdressOIB>
  <DomainObject.Predmet.ProtustrankaWithAdress>
    <izvorni_sadrzaj>PETI ELEMENT društvo s ograničenom odgovornošću za usluge i trgovinu Svetog Antuna 23/A, 42209 Sračinec</izvorni_sadrzaj>
    <derivirana_varijabla naziv="DomainObject.Predmet.ProtustrankaWithAdress_1">PETI ELEMENT društvo s ograničenom odgovornošću za usluge i trgovinu Svetog Antuna 23/A, 42209 Sračinec</derivirana_varijabla>
  </DomainObject.Predmet.ProtustrankaWithAdress>
  <DomainObject.Predmet.ProtustrankaWithAdressOIB>
    <izvorni_sadrzaj>PETI ELEMENT društvo s ograničenom odgovornošću za usluge i trgovinu, OIB 40393032676, Svetog Antuna 23/A, 42209 Sračinec</izvorni_sadrzaj>
    <derivirana_varijabla naziv="DomainObject.Predmet.ProtustrankaWithAdressOIB_1">PETI ELEMENT društvo s ograničenom odgovornošću za usluge i trgovinu, OIB 40393032676, Svetog Antuna 23/A, 42209 Sračinec</derivirana_varijabla>
  </DomainObject.Predmet.ProtustrankaWithAdressOIB>
  <DomainObject.Predmet.ProtustrankaNazivFormated>
    <izvorni_sadrzaj>PETI ELEMENT društvo s ograničenom odgovornošću za usluge i trgovinu</izvorni_sadrzaj>
    <derivirana_varijabla naziv="DomainObject.Predmet.ProtustrankaNazivFormated_1">PETI ELEMENT društvo s ograničenom odgovornošću za usluge i trgovinu</derivirana_varijabla>
  </DomainObject.Predmet.ProtustrankaNazivFormated>
  <DomainObject.Predmet.ProtustrankaNazivFormatedOIB>
    <izvorni_sadrzaj>PETI ELEMENT društvo s ograničenom odgovornošću za usluge i trgovinu, OIB 40393032676</izvorni_sadrzaj>
    <derivirana_varijabla naziv="DomainObject.Predmet.ProtustrankaNazivFormatedOIB_1">PETI ELEMENT društvo s ograničenom odgovornošću za usluge i trgovinu, OIB 40393032676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6391.43</izvorni_sadrzaj>
    <derivirana_varijabla naziv="DomainObject.Predmet.TrenutnaVrijednost_1">6391.43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PETI ELEMENT društvo s ograničenom odgovornošću za usluge i trgovinu</item>
    </izvorni_sadrzaj>
    <derivirana_varijabla naziv="DomainObject.Predmet.ProtuStrankaListFormated_1">
      <item>PETI ELEMENT društvo s ograničenom odgovornošću za usluge i trgovinu</item>
    </derivirana_varijabla>
  </DomainObject.Predmet.ProtuStrankaListFormated>
  <DomainObject.Predmet.ProtuStrankaListFormatedOIB>
    <izvorni_sadrzaj>
      <item>PETI ELEMENT društvo s ograničenom odgovornošću za usluge i trgovinu, OIB 40393032676</item>
    </izvorni_sadrzaj>
    <derivirana_varijabla naziv="DomainObject.Predmet.ProtuStrankaListFormatedOIB_1">
      <item>PETI ELEMENT društvo s ograničenom odgovornošću za usluge i trgovinu, OIB 40393032676</item>
    </derivirana_varijabla>
  </DomainObject.Predmet.ProtuStrankaListFormatedOIB>
  <DomainObject.Predmet.ProtuStrankaListFormatedWithAdress>
    <izvorni_sadrzaj>
      <item>PETI ELEMENT društvo s ograničenom odgovornošću za usluge i trgovinu, Svetog Antuna 23/A, 42209 Sračinec</item>
    </izvorni_sadrzaj>
    <derivirana_varijabla naziv="DomainObject.Predmet.ProtuStrankaListFormatedWithAdress_1">
      <item>PETI ELEMENT društvo s ograničenom odgovornošću za usluge i trgovinu, Svetog Antuna 23/A, 42209 Sračinec</item>
    </derivirana_varijabla>
  </DomainObject.Predmet.ProtuStrankaListFormatedWithAdress>
  <DomainObject.Predmet.ProtuStrankaListFormatedWithAdressOIB>
    <izvorni_sadrzaj>
      <item>PETI ELEMENT društvo s ograničenom odgovornošću za usluge i trgovinu, OIB 40393032676, Svetog Antuna 23/A, 42209 Sračinec</item>
    </izvorni_sadrzaj>
    <derivirana_varijabla naziv="DomainObject.Predmet.ProtuStrankaListFormatedWithAdressOIB_1">
      <item>PETI ELEMENT društvo s ograničenom odgovornošću za usluge i trgovinu, OIB 40393032676, Svetog Antuna 23/A, 42209 Sračinec</item>
    </derivirana_varijabla>
  </DomainObject.Predmet.ProtuStrankaListFormatedWithAdressOIB>
  <DomainObject.Predmet.ProtuStrankaListNazivFormated>
    <izvorni_sadrzaj>
      <item>PETI ELEMENT društvo s ograničenom odgovornošću za usluge i trgovinu</item>
    </izvorni_sadrzaj>
    <derivirana_varijabla naziv="DomainObject.Predmet.ProtuStrankaListNazivFormated_1">
      <item>PETI ELEMENT društvo s ograničenom odgovornošću za usluge i trgovinu</item>
    </derivirana_varijabla>
  </DomainObject.Predmet.ProtuStrankaListNazivFormated>
  <DomainObject.Predmet.ProtuStrankaListNazivFormatedOIB>
    <izvorni_sadrzaj>
      <item>PETI ELEMENT društvo s ograničenom odgovornošću za usluge i trgovinu, OIB 40393032676</item>
    </izvorni_sadrzaj>
    <derivirana_varijabla naziv="DomainObject.Predmet.ProtuStrankaListNazivFormatedOIB_1">
      <item>PETI ELEMENT društvo s ograničenom odgovornošću za usluge i trgovinu, OIB 40393032676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St-958/2016-9</izvorni_sadrzaj>
    <derivirana_varijabla naziv="DomainObject.PoslovniBrojDokumenta_1">St-958/2016-9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PETI ELEMENT društvo s ograničenom odgovornošću za usluge i trgovinu</izvorni_sadrzaj>
    <derivirana_varijabla naziv="DomainObject.Predmet.ProtustrankaIDrugi_1">PETI ELEMENT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PETI ELEMENT društvo s ograničenom odgovornošću za usluge i trgovinu, OIB 40393032676, Svetog Antuna 23/A, 42209 Sračinec</izvorni_sadrzaj>
    <derivirana_varijabla naziv="DomainObject.Predmet.ProtustrankaIDrugiAdressOIB_1">PETI ELEMENT društvo s ograničenom odgovornošću za usluge i trgovinu, OIB 40393032676, Svetog Antuna 23/A,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PETI ELEMENT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PETI ELEMENT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PETI ELEMENT društvo s ograničenom odgovornošću za usluge i trgovinu, OIB 40393032676, Svetog Antuna 23/A,42209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PETI ELEMENT društvo s ograničenom odgovornošću za usluge i trgovinu, OIB 40393032676, Svetog Antuna 23/A,42209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BA1A9-C474-4666-8429-7C6969B37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1812</properties:Characters>
  <properties:Lines>66</properties:Lines>
  <properties:Paragraphs>20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2016-11-28T12:04:00Z</cp:lastPrinted>
  <dcterms:modified xmlns:xsi="http://www.w3.org/2001/XMLSchema-instance" xsi:type="dcterms:W3CDTF">2016-11-28T12:04:00Z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St-958/2016-9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