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92e5" w14:paraId="43c92e5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23D62">
        <w:t>395</w:t>
      </w:r>
      <w:r w:rsidR="006B338C">
        <w:t>/1</w:t>
      </w:r>
      <w:r w:rsidR="00664993">
        <w:t>6</w:t>
      </w:r>
      <w:r w:rsidR="006B338C">
        <w:t>-</w:t>
      </w:r>
      <w:r w:rsidR="00C23D62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C23D62">
        <w:t>VENI TOURS d.o.o., Starigrad, Alojzija Stepinca 14, Starigrad, OIB: 53363160241</w:t>
      </w:r>
      <w:r w:rsidR="006B338C">
        <w:t xml:space="preserve">, </w:t>
      </w:r>
      <w:r w:rsidR="00C23D62">
        <w:t>18.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C23D62">
        <w:t>VENI TOURS d.o.o., Starigrad, Alojzija Stepinca 14, Starigrad, OIB: 53363160241.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C23D62">
        <w:t>18</w:t>
      </w:r>
      <w:r w:rsidR="003B23F0">
        <w:t xml:space="preserve">. </w:t>
      </w:r>
      <w:r w:rsidR="00C23D62">
        <w:t>ožujka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C23D62">
        <w:t>VENIT TOURS d.o.o., Starigrad</w:t>
      </w:r>
      <w:r w:rsidR="00D21088" w:rsidRPr="000C3CA4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C23D62">
        <w:t>11</w:t>
      </w:r>
      <w:r w:rsidR="00513B95">
        <w:t xml:space="preserve">. </w:t>
      </w:r>
      <w:r w:rsidR="00C23D62">
        <w:t>svibnja</w:t>
      </w:r>
      <w:r w:rsidR="00513B95">
        <w:t xml:space="preserve"> 2016. </w:t>
      </w:r>
      <w:r w:rsidR="00C23D62">
        <w:t>Financijska agencija</w:t>
      </w:r>
      <w:r w:rsidR="00513B95">
        <w:t xml:space="preserve"> dostavi</w:t>
      </w:r>
      <w:r w:rsidR="00F65D26">
        <w:t>la</w:t>
      </w:r>
      <w:r w:rsidR="00513B95">
        <w:t xml:space="preserve"> je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C23D62">
        <w:t>06</w:t>
      </w:r>
      <w:r w:rsidR="00513B95">
        <w:t xml:space="preserve">. </w:t>
      </w:r>
      <w:r w:rsidR="00C23D62">
        <w:t>svibnja</w:t>
      </w:r>
      <w:r w:rsidR="00513B95">
        <w:t xml:space="preserve"> 2016.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C23D62">
        <w:t>18. svibnja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DF177E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1B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C23D62">
          <w:t>395/16-12</w:t>
        </w:r>
      </w:p>
      <w:p w:rsidRDefault="00F001B5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513B95"/>
    <w:rsid w:val="00517489"/>
    <w:rsid w:val="0053370D"/>
    <w:rsid w:val="005A1847"/>
    <w:rsid w:val="00602548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01B5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0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 TOURS putnička agencija d.o.o.</izvorni_sadrzaj>
    <derivirana_varijabla naziv="DomainObject.Predmet.ProtustrankaFormated_1">  VENI TOURS putnička agencija d.o.o.</derivirana_varijabla>
  </DomainObject.Predmet.ProtustrankaFormated>
  <DomainObject.Predmet.ProtustrankaFormatedOIB>
    <izvorni_sadrzaj>  VENI TOURS putnička agencija d.o.o., OIB 53363160241</izvorni_sadrzaj>
    <derivirana_varijabla naziv="DomainObject.Predmet.ProtustrankaFormatedOIB_1">  VENI TOURS putnička agencija d.o.o., OIB 53363160241</derivirana_varijabla>
  </DomainObject.Predmet.ProtustrankaFormatedOIB>
  <DomainObject.Predmet.ProtustrankaFormatedWithAdress>
    <izvorni_sadrzaj> VENI TOURS putnička agencija d.o.o., Alojzija Stepinca 14, 23244 Starigrad</izvorni_sadrzaj>
    <derivirana_varijabla naziv="DomainObject.Predmet.ProtustrankaFormatedWithAdress_1"> VENI TOURS putnička agencija d.o.o., Alojzija Stepinca 14, 23244 Starigrad</derivirana_varijabla>
  </DomainObject.Predmet.ProtustrankaFormatedWithAdress>
  <DomainObject.Predmet.ProtustrankaFormatedWithAdressOIB>
    <izvorni_sadrzaj> VENI TOURS putnička agencija d.o.o., OIB 53363160241, Alojzija Stepinca 14, 23244 Starigrad</izvorni_sadrzaj>
    <derivirana_varijabla naziv="DomainObject.Predmet.ProtustrankaFormatedWithAdressOIB_1"> VENI TOURS putnička agencija d.o.o., OIB 53363160241, Alojzija Stepinca 14, 23244 Starigrad</derivirana_varijabla>
  </DomainObject.Predmet.ProtustrankaFormatedWithAdressOIB>
  <DomainObject.Predmet.ProtustrankaWithAdress>
    <izvorni_sadrzaj>VENI TOURS putnička agencija d.o.o. Alojzija Stepinca 14, 23244 Starigrad</izvorni_sadrzaj>
    <derivirana_varijabla naziv="DomainObject.Predmet.ProtustrankaWithAdress_1">VENI TOURS putnička agencija d.o.o. Alojzija Stepinca 14, 23244 Starigrad</derivirana_varijabla>
  </DomainObject.Predmet.ProtustrankaWithAdress>
  <DomainObject.Predmet.ProtustrankaWithAdressOIB>
    <izvorni_sadrzaj>VENI TOURS putnička agencija d.o.o., OIB 53363160241, Alojzija Stepinca 14, 23244 Starigrad</izvorni_sadrzaj>
    <derivirana_varijabla naziv="DomainObject.Predmet.ProtustrankaWithAdressOIB_1">VENI TOURS putnička agencija d.o.o., OIB 53363160241, Alojzija Stepinca 14, 23244 Starigrad</derivirana_varijabla>
  </DomainObject.Predmet.ProtustrankaWithAdressOIB>
  <DomainObject.Predmet.ProtustrankaNazivFormated>
    <izvorni_sadrzaj>VENI TOURS putnička agencija d.o.o.</izvorni_sadrzaj>
    <derivirana_varijabla naziv="DomainObject.Predmet.ProtustrankaNazivFormated_1">VENI TOURS putnička agencija d.o.o.</derivirana_varijabla>
  </DomainObject.Predmet.ProtustrankaNazivFormated>
  <DomainObject.Predmet.ProtustrankaNazivFormatedOIB>
    <izvorni_sadrzaj>VENI TOURS putnička agencija d.o.o., OIB 53363160241</izvorni_sadrzaj>
    <derivirana_varijabla naziv="DomainObject.Predmet.ProtustrankaNazivFormatedOIB_1">VENI TOURS putnička agencija d.o.o., OIB 53363160241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32464.19</izvorni_sadrzaj>
    <derivirana_varijabla naziv="DomainObject.Predmet.TrenutnaVrijednost_1">32464.19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VENI TOURS putnička agencija d.o.o.</item>
    </izvorni_sadrzaj>
    <derivirana_varijabla naziv="DomainObject.Predmet.ProtuStrankaListFormated_1">
      <item>VENI TOURS putnička agencija d.o.o.</item>
    </derivirana_varijabla>
  </DomainObject.Predmet.ProtuStrankaListFormated>
  <DomainObject.Predmet.ProtuStrankaListFormatedOIB>
    <izvorni_sadrzaj>
      <item>VENI TOURS putnička agencija d.o.o., OIB 53363160241</item>
    </izvorni_sadrzaj>
    <derivirana_varijabla naziv="DomainObject.Predmet.ProtuStrankaListFormatedOIB_1">
      <item>VENI TOURS putnička agencija d.o.o., OIB 53363160241</item>
    </derivirana_varijabla>
  </DomainObject.Predmet.ProtuStrankaListFormatedOIB>
  <DomainObject.Predmet.ProtuStrankaListFormatedWithAdress>
    <izvorni_sadrzaj>
      <item>VENI TOURS putnička agencija d.o.o., Alojzija Stepinca 14, 23244 Starigrad</item>
    </izvorni_sadrzaj>
    <derivirana_varijabla naziv="DomainObject.Predmet.ProtuStrankaListFormatedWithAdress_1">
      <item>VENI TOURS putnička agencija d.o.o., Alojzija Stepinca 14, 23244 Starigrad</item>
    </derivirana_varijabla>
  </DomainObject.Predmet.ProtuStrankaListFormatedWithAdress>
  <DomainObject.Predmet.ProtuStrankaListFormatedWithAdressOIB>
    <izvorni_sadrzaj>
      <item>VENI TOURS putnička agencija d.o.o., OIB 53363160241, Alojzija Stepinca 14, 23244 Starigrad</item>
    </izvorni_sadrzaj>
    <derivirana_varijabla naziv="DomainObject.Predmet.ProtuStrankaListFormatedWithAdressOIB_1">
      <item>VENI TOURS putnička agencija d.o.o., OIB 53363160241, Alojzija Stepinca 14, 23244 Starigrad</item>
    </derivirana_varijabla>
  </DomainObject.Predmet.ProtuStrankaListFormatedWithAdressOIB>
  <DomainObject.Predmet.ProtuStrankaListNazivFormated>
    <izvorni_sadrzaj>
      <item>VENI TOURS putnička agencija d.o.o.</item>
    </izvorni_sadrzaj>
    <derivirana_varijabla naziv="DomainObject.Predmet.ProtuStrankaListNazivFormated_1">
      <item>VENI TOURS putnička agencija d.o.o.</item>
    </derivirana_varijabla>
  </DomainObject.Predmet.ProtuStrankaListNazivFormated>
  <DomainObject.Predmet.ProtuStrankaListNazivFormatedOIB>
    <izvorni_sadrzaj>
      <item>VENI TOURS putnička agencija d.o.o., OIB 53363160241</item>
    </izvorni_sadrzaj>
    <derivirana_varijabla naziv="DomainObject.Predmet.ProtuStrankaListNazivFormatedOIB_1">
      <item>VENI TOURS putnička agencija d.o.o., OIB 53363160241</item>
    </derivirana_varijabla>
  </DomainObject.Predmet.ProtuStrankaListNazivFormatedOIB>
  <DomainObject.Predmet.OstaliListFormated>
    <izvorni_sadrzaj>
      <item>Ivan Bušljeta</item>
    </izvorni_sadrzaj>
    <derivirana_varijabla naziv="DomainObject.Predmet.OstaliListFormated_1">
      <item>Ivan Bušljeta</item>
    </derivirana_varijabla>
  </DomainObject.Predmet.OstaliListFormated>
  <DomainObject.Predmet.OstaliListFormatedOIB>
    <izvorni_sadrzaj>
      <item>Ivan Bušljeta, OIB 46751991496</item>
    </izvorni_sadrzaj>
    <derivirana_varijabla naziv="DomainObject.Predmet.OstaliListFormatedOIB_1">
      <item>Ivan Bušljeta, OIB 46751991496</item>
    </derivirana_varijabla>
  </DomainObject.Predmet.OstaliListFormatedOIB>
  <DomainObject.Predmet.OstaliListFormatedWithAdress>
    <izvorni_sadrzaj>
      <item>Ivan Bušljeta, Ulica Alojzija Stepinca 14, 23244 Starigrad</item>
    </izvorni_sadrzaj>
    <derivirana_varijabla naziv="DomainObject.Predmet.OstaliListFormatedWithAdress_1">
      <item>Ivan Bušljeta, Ulica Alojzija Stepinca 14, 23244 Starigrad</item>
    </derivirana_varijabla>
  </DomainObject.Predmet.OstaliListFormatedWithAdress>
  <DomainObject.Predmet.OstaliListFormatedWithAdressOIB>
    <izvorni_sadrzaj>
      <item>Ivan Bušljeta, OIB 46751991496, Ulica Alojzija Stepinca 14, 23244 Starigrad</item>
    </izvorni_sadrzaj>
    <derivirana_varijabla naziv="DomainObject.Predmet.OstaliListFormatedWithAdressOIB_1">
      <item>Ivan Bušljeta, OIB 46751991496, Ulica Alojzija Stepinca 14, 23244 Starigrad</item>
    </derivirana_varijabla>
  </DomainObject.Predmet.OstaliListFormatedWithAdressOIB>
  <DomainObject.Predmet.OstaliListNazivFormated>
    <izvorni_sadrzaj>
      <item>Ivan Bušljeta</item>
    </izvorni_sadrzaj>
    <derivirana_varijabla naziv="DomainObject.Predmet.OstaliListNazivFormated_1">
      <item>Ivan Bušljeta</item>
    </derivirana_varijabla>
  </DomainObject.Predmet.OstaliListNazivFormated>
  <DomainObject.Predmet.OstaliListNazivFormatedOIB>
    <izvorni_sadrzaj>
      <item>Ivan Bušljeta, OIB 46751991496</item>
    </izvorni_sadrzaj>
    <derivirana_varijabla naziv="DomainObject.Predmet.OstaliListNazivFormatedOIB_1">
      <item>Ivan Bušljeta, OIB 46751991496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VENI TOURS putnička agencija d.o.o.</izvorni_sadrzaj>
    <derivirana_varijabla naziv="DomainObject.Predmet.ProtustrankaIDrugi_1">VENI TOURS putnička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VENI TOURS putnička agencija d.o.o., OIB 53363160241, Alojzija Stepinca 14, 23244 Starigrad</izvorni_sadrzaj>
    <derivirana_varijabla naziv="DomainObject.Predmet.ProtustrankaIDrugiAdressOIB_1">VENI TOURS putnička agencija d.o.o., OIB 53363160241, Alojzija Stepinca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VENI TOURS putnička agencija d.o.o.</item>
      <item>Ivan Bušljeta</item>
    </izvorni_sadrzaj>
    <derivirana_varijabla naziv="DomainObject.Predmet.SudioniciListNaziv_1">
      <item>FINA</item>
      <item>VENI TOURS putnička agencija d.o.o.</item>
      <item>Ivan Bušljeta</item>
    </derivirana_varijabla>
  </DomainObject.Predmet.SudioniciListNaziv>
  <DomainObject.Predmet.SudioniciListAdressOIB>
    <izvorni_sadrzaj>
      <item>FINA, OIB 85821130368</item>
      <item>VENI TOURS putnička agencija d.o.o., OIB 53363160241, Alojzija Stepinca 14,23244 Starigrad</item>
      <item>Ivan Bušljeta, OIB 46751991496, Ulica Alojzija Stepinca 14,23244 Starigrad</item>
    </izvorni_sadrzaj>
    <derivirana_varijabla naziv="DomainObject.Predmet.SudioniciListAdressOIB_1">
      <item>FINA, OIB 85821130368</item>
      <item>VENI TOURS putnička agencija d.o.o., OIB 53363160241, Alojzija Stepinca 14,23244 Starigrad</item>
      <item>Ivan Bušljeta, OIB 46751991496, Ulica Alojzija Stepinca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53363160241</item>
      <item>, OIB 46751991496</item>
    </izvorni_sadrzaj>
    <derivirana_varijabla naziv="DomainObject.Predmet.SudioniciListNazivOIB_1">
      <item>, OIB 85821130368</item>
      <item>, OIB 53363160241</item>
      <item>, OIB 46751991496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314</properties:Words>
  <properties:Characters>1600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2016-05-18T08:26:00Z</dcterms:created>
  <dc:creator>Ardena Bajlo</dc:creator>
  <cp:lastModifiedBy>wsadmin</cp:lastModifiedBy>
  <cp:lastPrinted>2016-04-19T09:07:00Z</cp:lastPrinted>
  <dcterms:modified xmlns:xsi="http://www.w3.org/2001/XMLSchema-instance" xsi:type="dcterms:W3CDTF">2016-05-20T09:25:00Z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