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edc1f" w14:paraId="c8edc1f" w:rsidRDefault="007F417B" w:rsidP="007F417B" w:rsidR="007F417B">
      <w:pPr>
        <w:jc w:val="right"/>
        <w15:collapsed w:val="false"/>
        <w:rPr>
          <w:bCs/>
          <w:kern w:val="36"/>
          <w:lang w:eastAsia="en-US"/>
        </w:rPr>
      </w:pPr>
      <w:r>
        <w:rPr>
          <w:bCs/>
          <w:kern w:val="36"/>
          <w:lang w:eastAsia="en-US"/>
        </w:rPr>
        <w:t>6</w:t>
      </w:r>
      <w:r w:rsidRPr="007F417B">
        <w:rPr>
          <w:bCs/>
          <w:kern w:val="36"/>
          <w:lang w:eastAsia="en-US"/>
        </w:rPr>
        <w:t xml:space="preserve"> St-</w:t>
      </w:r>
      <w:r w:rsidR="006F55BE">
        <w:rPr>
          <w:bCs/>
          <w:kern w:val="36"/>
          <w:lang w:eastAsia="en-US"/>
        </w:rPr>
        <w:t>416</w:t>
      </w:r>
      <w:r w:rsidR="009F4B28">
        <w:rPr>
          <w:bCs/>
          <w:kern w:val="36"/>
          <w:lang w:eastAsia="en-US"/>
        </w:rPr>
        <w:t>/17-</w:t>
      </w:r>
      <w:r w:rsidR="006F55BE">
        <w:rPr>
          <w:bCs/>
          <w:kern w:val="36"/>
          <w:lang w:eastAsia="en-US"/>
        </w:rPr>
        <w:t>3</w:t>
      </w:r>
    </w:p>
    <w:p w:rsidRDefault="003323D7" w:rsidP="003323D7" w:rsidR="003323D7">
      <w:r>
        <w:rPr>
          <w:rStyle w:val="Naglaeno"/>
        </w:rPr>
        <w:t xml:space="preserve">             </w:t>
      </w:r>
      <w:r w:rsidR="002E721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23D7" w:rsidP="003323D7" w:rsidR="003323D7" w:rsidRPr="00D21A2C"/>
    <w:p w:rsidRDefault="003323D7" w:rsidP="003323D7" w:rsidR="003323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323D7" w:rsidP="003323D7" w:rsidR="003323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F417B" w:rsidP="007F417B" w:rsidR="007F417B" w:rsidRPr="007F417B">
      <w:pPr>
        <w:jc w:val="both"/>
        <w:rPr>
          <w:bCs/>
          <w:kern w:val="36"/>
          <w:lang w:eastAsia="en-US"/>
        </w:rPr>
      </w:pPr>
    </w:p>
    <w:p w:rsidRDefault="007F417B" w:rsidP="007F417B" w:rsidR="007F417B" w:rsidRPr="007F417B">
      <w:pPr>
        <w:jc w:val="both"/>
        <w:rPr>
          <w:bCs/>
          <w:kern w:val="36"/>
          <w:lang w:eastAsia="en-US"/>
        </w:rPr>
      </w:pPr>
    </w:p>
    <w:p w:rsidRDefault="00D4724A" w:rsidP="007F417B" w:rsidR="007F417B">
      <w:pPr>
        <w:jc w:val="center"/>
        <w:rPr>
          <w:bCs/>
          <w:kern w:val="36"/>
          <w:lang w:eastAsia="en-US"/>
        </w:rPr>
      </w:pPr>
      <w:r>
        <w:rPr>
          <w:bCs/>
          <w:kern w:val="36"/>
          <w:lang w:eastAsia="en-US"/>
        </w:rPr>
        <w:t xml:space="preserve"> </w:t>
      </w:r>
      <w:r w:rsidR="007F417B" w:rsidRPr="007F417B">
        <w:rPr>
          <w:bCs/>
          <w:kern w:val="36"/>
          <w:lang w:eastAsia="en-US"/>
        </w:rPr>
        <w:t>REPUBLIK</w:t>
      </w:r>
      <w:r w:rsidR="00344DAD">
        <w:rPr>
          <w:bCs/>
          <w:kern w:val="36"/>
          <w:lang w:eastAsia="en-US"/>
        </w:rPr>
        <w:t>A</w:t>
      </w:r>
      <w:r w:rsidR="007F417B" w:rsidRPr="007F417B">
        <w:rPr>
          <w:bCs/>
          <w:kern w:val="36"/>
          <w:lang w:eastAsia="en-US"/>
        </w:rPr>
        <w:t xml:space="preserve"> HRVATSK</w:t>
      </w:r>
      <w:r w:rsidR="00344DAD">
        <w:rPr>
          <w:bCs/>
          <w:kern w:val="36"/>
          <w:lang w:eastAsia="en-US"/>
        </w:rPr>
        <w:t>A</w:t>
      </w:r>
    </w:p>
    <w:p w:rsidRDefault="007F417B" w:rsidP="007F417B" w:rsidR="007F417B" w:rsidRPr="007F417B">
      <w:pPr>
        <w:jc w:val="center"/>
        <w:rPr>
          <w:bCs/>
          <w:kern w:val="36"/>
          <w:lang w:eastAsia="en-US"/>
        </w:rPr>
      </w:pPr>
    </w:p>
    <w:p w:rsidRDefault="007F417B" w:rsidP="007F417B" w:rsidR="007F417B" w:rsidRPr="007F417B">
      <w:pPr>
        <w:jc w:val="center"/>
        <w:rPr>
          <w:bCs/>
          <w:kern w:val="36"/>
          <w:lang w:eastAsia="en-US"/>
        </w:rPr>
      </w:pPr>
      <w:r w:rsidRPr="007F417B">
        <w:rPr>
          <w:bCs/>
          <w:kern w:val="36"/>
          <w:lang w:eastAsia="en-US"/>
        </w:rPr>
        <w:t>R J E Š E N J E</w:t>
      </w:r>
    </w:p>
    <w:p w:rsidRDefault="007F417B" w:rsidP="007F417B" w:rsidR="007F417B">
      <w:pPr>
        <w:jc w:val="both"/>
        <w:rPr>
          <w:bCs/>
          <w:kern w:val="36"/>
          <w:lang w:eastAsia="en-US"/>
        </w:rPr>
      </w:pPr>
    </w:p>
    <w:p w:rsidRDefault="007F417B" w:rsidP="007F417B" w:rsidR="007F417B" w:rsidRPr="007F417B">
      <w:pPr>
        <w:jc w:val="both"/>
        <w:rPr>
          <w:bCs/>
          <w:kern w:val="36"/>
          <w:lang w:eastAsia="en-US"/>
        </w:rPr>
      </w:pPr>
    </w:p>
    <w:p w:rsidRDefault="000054DC" w:rsidP="000054DC" w:rsidR="000054DC" w:rsidRPr="00F3679A">
      <w:pPr>
        <w:ind w:firstLine="708"/>
        <w:jc w:val="both"/>
        <w:rPr>
          <w:bCs/>
          <w:kern w:val="36"/>
          <w:lang w:eastAsia="en-US"/>
        </w:rPr>
      </w:pPr>
      <w:r w:rsidRPr="00F3679A">
        <w:t>Trgovački sud u Osijeku, po stečajno</w:t>
      </w:r>
      <w:r>
        <w:t xml:space="preserve">j sutkinji </w:t>
      </w:r>
      <w:r w:rsidRPr="00F3679A">
        <w:t xml:space="preserve">Nadi Roso, u stečajnom predmetu predlagatelja </w:t>
      </w:r>
      <w:r w:rsidR="009F4B28">
        <w:rPr>
          <w:bCs/>
          <w:kern w:val="36"/>
          <w:lang w:eastAsia="en-US"/>
        </w:rPr>
        <w:t xml:space="preserve">– stečajnog vjerovnika </w:t>
      </w:r>
      <w:r w:rsidR="006F55BE">
        <w:rPr>
          <w:bCs/>
          <w:kern w:val="36"/>
          <w:lang w:eastAsia="en-US"/>
        </w:rPr>
        <w:t>KRTISTINA OTRBAJ iz Čepina, Psunjska 9, OIB: 88713043500 koju zastupa punomoćnik Mladen Jurić odvjetnik u OD Pero Jurić i Mladen Jurić j.t.d. iz Osijeka,</w:t>
      </w:r>
      <w:r w:rsidR="00FF054D">
        <w:rPr>
          <w:bCs/>
          <w:kern w:val="36"/>
          <w:lang w:eastAsia="en-US"/>
        </w:rPr>
        <w:t xml:space="preserve"> za </w:t>
      </w:r>
      <w:r w:rsidR="009F4B28">
        <w:rPr>
          <w:bCs/>
          <w:kern w:val="36"/>
          <w:lang w:eastAsia="en-US"/>
        </w:rPr>
        <w:t>otvaranje</w:t>
      </w:r>
      <w:r w:rsidR="00FF054D">
        <w:rPr>
          <w:bCs/>
          <w:kern w:val="36"/>
          <w:lang w:eastAsia="en-US"/>
        </w:rPr>
        <w:t xml:space="preserve"> </w:t>
      </w:r>
      <w:r w:rsidRPr="00F3679A">
        <w:t>stečajnog postupka nad dužnikom</w:t>
      </w:r>
      <w:r w:rsidR="009F4B28">
        <w:t xml:space="preserve"> </w:t>
      </w:r>
      <w:r w:rsidR="006F55BE">
        <w:rPr>
          <w:b/>
        </w:rPr>
        <w:t>MENS-KORMAN GRUPA d.o.o. Bapska, A. Šenoe 6, OIB: 04436522142, MBS: 030111226</w:t>
      </w:r>
      <w:r w:rsidRPr="00F3679A">
        <w:rPr>
          <w:b/>
          <w:bCs/>
          <w:kern w:val="36"/>
          <w:lang w:eastAsia="en-US"/>
        </w:rPr>
        <w:t>,</w:t>
      </w:r>
      <w:r w:rsidRPr="00F3679A">
        <w:rPr>
          <w:b/>
        </w:rPr>
        <w:t xml:space="preserve"> </w:t>
      </w:r>
      <w:r w:rsidRPr="00F3679A">
        <w:t xml:space="preserve">dana </w:t>
      </w:r>
      <w:r w:rsidR="006F55BE">
        <w:t>24</w:t>
      </w:r>
      <w:r w:rsidR="009F4B28">
        <w:t>. ožujka</w:t>
      </w:r>
      <w:r w:rsidR="00FF054D">
        <w:t xml:space="preserve"> 2017. g.,</w:t>
      </w:r>
    </w:p>
    <w:p w:rsidRDefault="007F417B" w:rsidP="007F417B" w:rsidR="007F417B" w:rsidRPr="007F417B">
      <w:pPr>
        <w:jc w:val="both"/>
        <w:rPr>
          <w:bCs/>
          <w:kern w:val="36"/>
          <w:lang w:eastAsia="en-US"/>
        </w:rPr>
      </w:pPr>
    </w:p>
    <w:p w:rsidRDefault="007F417B" w:rsidP="00CA61A4" w:rsidR="007F417B" w:rsidRPr="007F417B">
      <w:pPr>
        <w:jc w:val="center"/>
        <w:rPr>
          <w:bCs/>
          <w:kern w:val="36"/>
          <w:lang w:eastAsia="en-US"/>
        </w:rPr>
      </w:pPr>
      <w:r w:rsidRPr="007F417B">
        <w:rPr>
          <w:bCs/>
          <w:kern w:val="36"/>
          <w:lang w:eastAsia="en-US"/>
        </w:rPr>
        <w:t>r i j e š i o    j e</w:t>
      </w:r>
    </w:p>
    <w:p w:rsidRDefault="007F417B" w:rsidP="007F417B" w:rsidR="007F417B" w:rsidRPr="007F417B">
      <w:pPr>
        <w:jc w:val="both"/>
        <w:rPr>
          <w:bCs/>
          <w:kern w:val="36"/>
          <w:lang w:eastAsia="en-US"/>
        </w:rPr>
      </w:pPr>
    </w:p>
    <w:p w:rsidRDefault="007F417B" w:rsidP="007F417B" w:rsidR="007F417B" w:rsidRPr="007F417B">
      <w:pPr>
        <w:numPr>
          <w:ilvl w:val="0"/>
          <w:numId w:val="10"/>
        </w:numPr>
        <w:jc w:val="both"/>
        <w:rPr>
          <w:bCs/>
          <w:kern w:val="36"/>
          <w:lang w:eastAsia="en-US"/>
        </w:rPr>
      </w:pPr>
      <w:r w:rsidRPr="007F417B">
        <w:rPr>
          <w:bCs/>
          <w:kern w:val="36"/>
          <w:lang w:eastAsia="en-US"/>
        </w:rPr>
        <w:t>Određuje se prekid postupka u ovoj pravnoj stvari.</w:t>
      </w:r>
    </w:p>
    <w:p w:rsidRDefault="003323D7" w:rsidP="003323D7" w:rsidR="003323D7" w:rsidRPr="007F417B">
      <w:pPr>
        <w:jc w:val="both"/>
        <w:rPr>
          <w:bCs/>
          <w:kern w:val="36"/>
          <w:lang w:eastAsia="en-US"/>
        </w:rPr>
      </w:pPr>
    </w:p>
    <w:p w:rsidRDefault="003323D7" w:rsidP="00CA61A4" w:rsidR="003323D7" w:rsidRPr="007F417B">
      <w:pPr>
        <w:numPr>
          <w:ilvl w:val="0"/>
          <w:numId w:val="10"/>
        </w:numPr>
        <w:jc w:val="both"/>
        <w:rPr>
          <w:bCs/>
          <w:kern w:val="36"/>
          <w:lang w:eastAsia="en-US"/>
        </w:rPr>
      </w:pPr>
      <w:r w:rsidRPr="007F417B">
        <w:rPr>
          <w:bCs/>
          <w:kern w:val="36"/>
          <w:lang w:eastAsia="en-US"/>
        </w:rPr>
        <w:t>Postupak će se nastaviti ako prvi, ranije podneseni, pr</w:t>
      </w:r>
      <w:r>
        <w:rPr>
          <w:bCs/>
          <w:kern w:val="36"/>
          <w:lang w:eastAsia="en-US"/>
        </w:rPr>
        <w:t xml:space="preserve">ijedlog od strane </w:t>
      </w:r>
      <w:r w:rsidR="008F258C">
        <w:rPr>
          <w:bCs/>
          <w:kern w:val="36"/>
          <w:lang w:eastAsia="en-US"/>
        </w:rPr>
        <w:t>predlagatelja FINE</w:t>
      </w:r>
      <w:r w:rsidRPr="007F417B">
        <w:rPr>
          <w:bCs/>
          <w:kern w:val="36"/>
          <w:lang w:eastAsia="en-US"/>
        </w:rPr>
        <w:t>, za otvaranje</w:t>
      </w:r>
      <w:r w:rsidR="008F258C">
        <w:rPr>
          <w:bCs/>
          <w:kern w:val="36"/>
          <w:lang w:eastAsia="en-US"/>
        </w:rPr>
        <w:t xml:space="preserve"> </w:t>
      </w:r>
      <w:r w:rsidRPr="007F417B">
        <w:rPr>
          <w:bCs/>
          <w:kern w:val="36"/>
          <w:lang w:eastAsia="en-US"/>
        </w:rPr>
        <w:t xml:space="preserve">stečajnog postupka </w:t>
      </w:r>
      <w:r w:rsidR="00B7541F" w:rsidRPr="00B7541F">
        <w:rPr>
          <w:bCs/>
          <w:kern w:val="36"/>
          <w:lang w:eastAsia="en-US"/>
        </w:rPr>
        <w:t xml:space="preserve">nad dužnikom </w:t>
      </w:r>
      <w:r w:rsidR="006F55BE">
        <w:rPr>
          <w:b/>
        </w:rPr>
        <w:t>MENS-KORMAN GRUPA d.o.o. Bapska, A. Šenoe 6, OIB: 04436522142, MBS: 030111226</w:t>
      </w:r>
      <w:r w:rsidRPr="007F417B">
        <w:rPr>
          <w:bCs/>
          <w:kern w:val="36"/>
          <w:lang w:eastAsia="en-US"/>
        </w:rPr>
        <w:t xml:space="preserve">, koji se vodi kod Trgovačkog suda u </w:t>
      </w:r>
      <w:r w:rsidR="00D15DFA">
        <w:rPr>
          <w:bCs/>
          <w:kern w:val="36"/>
          <w:lang w:eastAsia="en-US"/>
        </w:rPr>
        <w:t xml:space="preserve">Osijeku pod poslovnim brojem </w:t>
      </w:r>
      <w:r w:rsidR="006F55BE">
        <w:rPr>
          <w:bCs/>
          <w:kern w:val="36"/>
          <w:lang w:eastAsia="en-US"/>
        </w:rPr>
        <w:t xml:space="preserve">6 </w:t>
      </w:r>
      <w:r w:rsidR="00D22345">
        <w:rPr>
          <w:bCs/>
          <w:kern w:val="36"/>
          <w:lang w:eastAsia="en-US"/>
        </w:rPr>
        <w:t>St-</w:t>
      </w:r>
      <w:r w:rsidR="006F55BE">
        <w:rPr>
          <w:bCs/>
          <w:kern w:val="36"/>
          <w:lang w:eastAsia="en-US"/>
        </w:rPr>
        <w:t>151</w:t>
      </w:r>
      <w:r w:rsidR="009F4B28">
        <w:rPr>
          <w:bCs/>
          <w:kern w:val="36"/>
          <w:lang w:eastAsia="en-US"/>
        </w:rPr>
        <w:t>/16</w:t>
      </w:r>
      <w:r w:rsidRPr="007F417B">
        <w:rPr>
          <w:bCs/>
          <w:kern w:val="36"/>
          <w:lang w:eastAsia="en-US"/>
        </w:rPr>
        <w:t xml:space="preserve">, bude pravomoćno </w:t>
      </w:r>
      <w:r w:rsidR="00FF054D">
        <w:rPr>
          <w:bCs/>
          <w:kern w:val="36"/>
          <w:lang w:eastAsia="en-US"/>
        </w:rPr>
        <w:t>riješen</w:t>
      </w:r>
      <w:r w:rsidRPr="007F417B">
        <w:rPr>
          <w:bCs/>
          <w:kern w:val="36"/>
          <w:lang w:eastAsia="en-US"/>
        </w:rPr>
        <w:t>.</w:t>
      </w:r>
    </w:p>
    <w:p w:rsidRDefault="003323D7" w:rsidP="003323D7" w:rsidR="003323D7" w:rsidRPr="007F417B">
      <w:pPr>
        <w:jc w:val="both"/>
        <w:rPr>
          <w:bCs/>
          <w:kern w:val="36"/>
          <w:lang w:eastAsia="en-US"/>
        </w:rPr>
      </w:pPr>
    </w:p>
    <w:p w:rsidRDefault="003323D7" w:rsidP="00CA61A4" w:rsidR="003323D7" w:rsidRPr="007F417B">
      <w:pPr>
        <w:numPr>
          <w:ilvl w:val="0"/>
          <w:numId w:val="10"/>
        </w:numPr>
        <w:jc w:val="both"/>
        <w:rPr>
          <w:bCs/>
          <w:kern w:val="36"/>
          <w:lang w:eastAsia="en-US"/>
        </w:rPr>
      </w:pPr>
      <w:r w:rsidRPr="007F417B">
        <w:rPr>
          <w:bCs/>
          <w:kern w:val="36"/>
          <w:lang w:eastAsia="en-US"/>
        </w:rPr>
        <w:t xml:space="preserve">Ako povodom prvog zaprimljenog prijedloga za otvaranje stečajnog postupka nad dužnikom </w:t>
      </w:r>
      <w:r w:rsidR="006F55BE">
        <w:rPr>
          <w:b/>
        </w:rPr>
        <w:t>MENS-KORMAN GRUPA d.o.o. Bapska, A. Šenoe 6, OIB: 04436522142, MBS: 030111226</w:t>
      </w:r>
      <w:r w:rsidRPr="007F417B">
        <w:rPr>
          <w:bCs/>
          <w:kern w:val="36"/>
          <w:lang w:eastAsia="en-US"/>
        </w:rPr>
        <w:t xml:space="preserve">, koji se kod ovog suda vodi pod poslovnim brojem </w:t>
      </w:r>
      <w:r w:rsidR="006F55BE">
        <w:rPr>
          <w:bCs/>
          <w:kern w:val="36"/>
          <w:lang w:eastAsia="en-US"/>
        </w:rPr>
        <w:t>6 St-151/16</w:t>
      </w:r>
      <w:r w:rsidRPr="007F417B">
        <w:rPr>
          <w:bCs/>
          <w:kern w:val="36"/>
          <w:lang w:eastAsia="en-US"/>
        </w:rPr>
        <w:t>, sud pravomoćno otvori stečajni postupak nad dužnikom, odbacit će sve kasnije zaprimljene prijedloge za otvaranje stečajnog postupka.</w:t>
      </w:r>
    </w:p>
    <w:p w:rsidRDefault="003323D7" w:rsidP="003323D7" w:rsidR="003323D7" w:rsidRPr="007F417B">
      <w:pPr>
        <w:jc w:val="both"/>
        <w:rPr>
          <w:bCs/>
          <w:kern w:val="36"/>
          <w:lang w:eastAsia="en-US"/>
        </w:rPr>
      </w:pPr>
    </w:p>
    <w:p w:rsidRDefault="003323D7" w:rsidP="003323D7" w:rsidR="003323D7" w:rsidRPr="007F417B">
      <w:pPr>
        <w:jc w:val="both"/>
        <w:rPr>
          <w:bCs/>
          <w:kern w:val="36"/>
          <w:lang w:eastAsia="en-US"/>
        </w:rPr>
      </w:pPr>
    </w:p>
    <w:p w:rsidRDefault="003323D7" w:rsidP="003323D7" w:rsidR="003323D7" w:rsidRPr="006F55BE">
      <w:pPr>
        <w:jc w:val="center"/>
        <w:rPr>
          <w:bCs/>
          <w:kern w:val="36"/>
          <w:lang w:eastAsia="en-US"/>
        </w:rPr>
      </w:pPr>
      <w:r w:rsidRPr="006F55BE">
        <w:rPr>
          <w:bCs/>
          <w:kern w:val="36"/>
          <w:lang w:eastAsia="en-US"/>
        </w:rPr>
        <w:t>Obrazloženje</w:t>
      </w:r>
    </w:p>
    <w:p w:rsidRDefault="003323D7" w:rsidP="00CA61A4" w:rsidR="003323D7" w:rsidRPr="006F55BE">
      <w:pPr>
        <w:rPr>
          <w:bCs/>
          <w:kern w:val="36"/>
          <w:lang w:eastAsia="en-US"/>
        </w:rPr>
      </w:pPr>
    </w:p>
    <w:p w:rsidRDefault="003323D7" w:rsidP="00CA61A4" w:rsidR="00CA61A4" w:rsidRPr="006F55BE">
      <w:pPr>
        <w:pStyle w:val="Tijeloteksta"/>
        <w:ind w:firstLine="708"/>
        <w:rPr>
          <w:bCs/>
          <w:kern w:val="36"/>
          <w:lang w:val="hr-HR"/>
        </w:rPr>
      </w:pPr>
      <w:r w:rsidRPr="006F55BE">
        <w:rPr>
          <w:bCs/>
          <w:kern w:val="36"/>
          <w:lang w:val="hr-HR"/>
        </w:rPr>
        <w:t xml:space="preserve">Predlagatelj </w:t>
      </w:r>
      <w:r w:rsidR="009F4B28" w:rsidRPr="006F55BE">
        <w:rPr>
          <w:bCs/>
          <w:kern w:val="36"/>
          <w:lang w:val="hr-HR"/>
        </w:rPr>
        <w:t xml:space="preserve">stečajni vjerovnik </w:t>
      </w:r>
      <w:r w:rsidR="006F55BE" w:rsidRPr="006F55BE">
        <w:rPr>
          <w:bCs/>
          <w:kern w:val="36"/>
          <w:lang w:val="hr-HR"/>
        </w:rPr>
        <w:t>KRTISTINA OTRBAJ iz Čepina, Psunjska 9, OIB: 88713043500</w:t>
      </w:r>
      <w:r w:rsidR="006F55BE">
        <w:rPr>
          <w:bCs/>
          <w:kern w:val="36"/>
          <w:lang w:val="hr-HR"/>
        </w:rPr>
        <w:t xml:space="preserve"> zastupana po punomoćniku – odvjetniku </w:t>
      </w:r>
      <w:r w:rsidRPr="006F55BE">
        <w:rPr>
          <w:bCs/>
          <w:kern w:val="36"/>
          <w:lang w:val="hr-HR"/>
        </w:rPr>
        <w:t xml:space="preserve">je dana </w:t>
      </w:r>
      <w:r w:rsidR="006F55BE">
        <w:rPr>
          <w:bCs/>
          <w:kern w:val="36"/>
          <w:lang w:val="hr-HR"/>
        </w:rPr>
        <w:t>20. ožujka</w:t>
      </w:r>
      <w:r w:rsidR="009F4B28" w:rsidRPr="006F55BE">
        <w:rPr>
          <w:bCs/>
          <w:kern w:val="36"/>
          <w:lang w:val="hr-HR"/>
        </w:rPr>
        <w:t xml:space="preserve"> 2017. g. </w:t>
      </w:r>
      <w:r w:rsidRPr="006F55BE">
        <w:rPr>
          <w:bCs/>
          <w:kern w:val="36"/>
          <w:lang w:val="hr-HR"/>
        </w:rPr>
        <w:t>podni</w:t>
      </w:r>
      <w:r w:rsidR="009F4B28" w:rsidRPr="006F55BE">
        <w:rPr>
          <w:bCs/>
          <w:kern w:val="36"/>
          <w:lang w:val="hr-HR"/>
        </w:rPr>
        <w:t>jela</w:t>
      </w:r>
      <w:r w:rsidRPr="006F55BE">
        <w:rPr>
          <w:bCs/>
          <w:kern w:val="36"/>
          <w:lang w:val="hr-HR"/>
        </w:rPr>
        <w:t xml:space="preserve">  </w:t>
      </w:r>
      <w:r w:rsidR="00FF054D" w:rsidRPr="006F55BE">
        <w:rPr>
          <w:bCs/>
          <w:kern w:val="36"/>
          <w:lang w:val="hr-HR"/>
        </w:rPr>
        <w:t xml:space="preserve">zahtjev za </w:t>
      </w:r>
      <w:r w:rsidR="009F4B28" w:rsidRPr="006F55BE">
        <w:rPr>
          <w:bCs/>
          <w:kern w:val="36"/>
          <w:lang w:val="hr-HR"/>
        </w:rPr>
        <w:t>otvaranje</w:t>
      </w:r>
      <w:r w:rsidRPr="006F55BE">
        <w:rPr>
          <w:bCs/>
          <w:kern w:val="36"/>
          <w:lang w:val="hr-HR"/>
        </w:rPr>
        <w:t xml:space="preserve"> stečajnog postupka nad dužnikom </w:t>
      </w:r>
      <w:r w:rsidR="006F55BE" w:rsidRPr="006F55BE">
        <w:rPr>
          <w:b/>
          <w:lang w:val="hr-HR"/>
        </w:rPr>
        <w:t>MENS-KORMAN GRUPA d.o.o. Bapska, A. Šenoe 6, OIB: 04436522142, MBS: 030111226</w:t>
      </w:r>
      <w:r w:rsidR="00370652" w:rsidRPr="006F55BE">
        <w:rPr>
          <w:bCs/>
          <w:kern w:val="36"/>
          <w:lang w:val="hr-HR"/>
        </w:rPr>
        <w:t>,</w:t>
      </w:r>
      <w:r w:rsidRPr="006F55BE">
        <w:rPr>
          <w:bCs/>
          <w:kern w:val="36"/>
          <w:lang w:val="hr-HR"/>
        </w:rPr>
        <w:t xml:space="preserve"> </w:t>
      </w:r>
      <w:r w:rsidR="00CA61A4" w:rsidRPr="006F55BE">
        <w:rPr>
          <w:bCs/>
          <w:kern w:val="36"/>
          <w:lang w:val="hr-HR"/>
        </w:rPr>
        <w:t xml:space="preserve">u kojem navodi da </w:t>
      </w:r>
      <w:r w:rsidR="009F4B28" w:rsidRPr="006F55BE">
        <w:rPr>
          <w:bCs/>
          <w:kern w:val="36"/>
          <w:lang w:val="hr-HR"/>
        </w:rPr>
        <w:t xml:space="preserve">prema dužniku ima tražbinu u ukupnom iznosu od </w:t>
      </w:r>
      <w:r w:rsidR="006F55BE">
        <w:rPr>
          <w:bCs/>
          <w:kern w:val="36"/>
          <w:lang w:val="hr-HR"/>
        </w:rPr>
        <w:t>5.888,99</w:t>
      </w:r>
      <w:r w:rsidR="009F4B28" w:rsidRPr="006F55BE">
        <w:rPr>
          <w:bCs/>
          <w:kern w:val="36"/>
          <w:lang w:val="hr-HR"/>
        </w:rPr>
        <w:t xml:space="preserve"> kn iz radnog odnosa na ime neisplaćenih plaća </w:t>
      </w:r>
      <w:r w:rsidR="006F55BE">
        <w:rPr>
          <w:bCs/>
          <w:kern w:val="36"/>
          <w:lang w:val="hr-HR"/>
        </w:rPr>
        <w:t>a temeljem ovršne isprave – obračun plaće za svibanj 2015. g. i lipanj 2015. g.</w:t>
      </w:r>
      <w:r w:rsidR="009F4B28" w:rsidRPr="006F55BE">
        <w:rPr>
          <w:bCs/>
          <w:kern w:val="36"/>
          <w:lang w:val="hr-HR"/>
        </w:rPr>
        <w:t xml:space="preserve"> te da je dužnik nesposoban za plaćanje</w:t>
      </w:r>
      <w:r w:rsidR="00FE7E88">
        <w:rPr>
          <w:bCs/>
          <w:kern w:val="36"/>
          <w:lang w:val="hr-HR"/>
        </w:rPr>
        <w:t xml:space="preserve"> budući je žiro račun dužnika u kontinuiranoj blokadi od lipnja 2016. g.</w:t>
      </w:r>
    </w:p>
    <w:p w:rsidRDefault="00FF054D" w:rsidP="00CA61A4" w:rsidR="00FF054D" w:rsidRPr="006F55BE">
      <w:pPr>
        <w:pStyle w:val="Tijeloteksta"/>
        <w:ind w:firstLine="708"/>
        <w:rPr>
          <w:bCs/>
          <w:kern w:val="36"/>
          <w:lang w:val="hr-HR"/>
        </w:rPr>
      </w:pPr>
    </w:p>
    <w:p w:rsidRDefault="00FF054D" w:rsidP="00CA61A4" w:rsidR="00FE7E88">
      <w:pPr>
        <w:pStyle w:val="Tijeloteksta"/>
        <w:ind w:firstLine="708"/>
        <w:rPr>
          <w:lang w:val="hr-HR"/>
        </w:rPr>
      </w:pPr>
      <w:r>
        <w:rPr>
          <w:lang w:val="hr-HR"/>
        </w:rPr>
        <w:lastRenderedPageBreak/>
        <w:t>Nadalje, sud je uvidom u stečajni upisnik Trgovačkog suda u Osijeku</w:t>
      </w:r>
      <w:r w:rsidR="00FE7E88">
        <w:rPr>
          <w:lang w:val="hr-HR"/>
        </w:rPr>
        <w:t xml:space="preserve"> u stečajni predmet St-151/16</w:t>
      </w:r>
      <w:r>
        <w:rPr>
          <w:lang w:val="hr-HR"/>
        </w:rPr>
        <w:t xml:space="preserve"> utvrdio da je kod navedenog suda</w:t>
      </w:r>
      <w:r w:rsidR="009F4B28">
        <w:rPr>
          <w:lang w:val="hr-HR"/>
        </w:rPr>
        <w:t xml:space="preserve"> FINA Osijek podnijela</w:t>
      </w:r>
      <w:r>
        <w:rPr>
          <w:lang w:val="hr-HR"/>
        </w:rPr>
        <w:t xml:space="preserve"> prijedlog za </w:t>
      </w:r>
      <w:r w:rsidR="009F4B28">
        <w:rPr>
          <w:lang w:val="hr-HR"/>
        </w:rPr>
        <w:t>otvaranje</w:t>
      </w:r>
      <w:r>
        <w:rPr>
          <w:lang w:val="hr-HR"/>
        </w:rPr>
        <w:t xml:space="preserve"> stečajnog postupka </w:t>
      </w:r>
      <w:r w:rsidR="00AB1661">
        <w:rPr>
          <w:lang w:val="hr-HR"/>
        </w:rPr>
        <w:t xml:space="preserve">nad gore navedenim dužnikom </w:t>
      </w:r>
      <w:r w:rsidR="009F4B28">
        <w:rPr>
          <w:lang w:val="hr-HR"/>
        </w:rPr>
        <w:t xml:space="preserve">dana </w:t>
      </w:r>
      <w:r w:rsidR="00FE7E88">
        <w:rPr>
          <w:lang w:val="hr-HR"/>
        </w:rPr>
        <w:t>20. siječnja 2016. g.</w:t>
      </w:r>
      <w:r w:rsidR="009F4B28">
        <w:rPr>
          <w:lang w:val="hr-HR"/>
        </w:rPr>
        <w:t xml:space="preserve"> </w:t>
      </w:r>
      <w:r w:rsidR="00FE7E88">
        <w:rPr>
          <w:lang w:val="hr-HR"/>
        </w:rPr>
        <w:t xml:space="preserve">te je za 12. svibanj 2016. g. zakazano ročište radi rasprave o uvjetima za otvaranje stečajnog postupka koje je odgođeno na prijedlog privremenog stečajnog upravitelja a kako bi dužnik podmirio obveze. </w:t>
      </w:r>
    </w:p>
    <w:p w:rsidRDefault="00FE7E88" w:rsidP="00CA61A4" w:rsidR="00FE7E88">
      <w:pPr>
        <w:pStyle w:val="Tijeloteksta"/>
        <w:ind w:firstLine="708"/>
        <w:rPr>
          <w:lang w:val="hr-HR"/>
        </w:rPr>
      </w:pPr>
    </w:p>
    <w:p w:rsidRDefault="00FE7E88" w:rsidP="00CA61A4" w:rsidR="00FF054D">
      <w:pPr>
        <w:pStyle w:val="Tijeloteksta"/>
        <w:ind w:firstLine="708"/>
        <w:rPr>
          <w:lang w:val="hr-HR"/>
        </w:rPr>
      </w:pPr>
      <w:r>
        <w:rPr>
          <w:lang w:val="hr-HR"/>
        </w:rPr>
        <w:t>Podneskom od 10. siječnja 2017. g. privremeni stečajni upravitelj predložio je da se zakaže ročište radi ispitivanje uvjeta za otvaranje stečajnog postupka nad dužnikom koje je zakazano za 29.3.2017. g.</w:t>
      </w:r>
    </w:p>
    <w:p w:rsidRDefault="00FE7E88" w:rsidP="00CA61A4" w:rsidR="00FE7E88" w:rsidRPr="00253E3E">
      <w:pPr>
        <w:pStyle w:val="Tijeloteksta"/>
        <w:ind w:firstLine="708"/>
        <w:rPr>
          <w:lang w:val="hr-HR"/>
        </w:rPr>
      </w:pPr>
    </w:p>
    <w:p w:rsidRDefault="00D15DFA" w:rsidP="00CA61A4" w:rsidR="00D15DFA" w:rsidRPr="007F417B">
      <w:pPr>
        <w:ind w:firstLine="708"/>
        <w:jc w:val="both"/>
        <w:rPr>
          <w:bCs/>
          <w:kern w:val="36"/>
          <w:lang w:eastAsia="en-US"/>
        </w:rPr>
      </w:pPr>
      <w:r>
        <w:rPr>
          <w:bCs/>
          <w:kern w:val="36"/>
          <w:lang w:eastAsia="en-US"/>
        </w:rPr>
        <w:t>Ako su podnesena dva ili više prijedloga za otvaranje predstečajnog ili stečajnog postupka, sud će za sve prijedloge provesti jedinstveni postupak i donijeti zajedničku odluku (čl. 16 st. 6 Stečajnog zakona – NN 71/15).</w:t>
      </w:r>
    </w:p>
    <w:p w:rsidRDefault="003323D7" w:rsidP="00CA61A4" w:rsidR="003323D7" w:rsidRPr="007F417B">
      <w:pPr>
        <w:jc w:val="center"/>
        <w:rPr>
          <w:bCs/>
          <w:kern w:val="36"/>
          <w:lang w:eastAsia="en-US"/>
        </w:rPr>
      </w:pPr>
    </w:p>
    <w:p w:rsidRDefault="003323D7" w:rsidP="003323D7" w:rsidR="003323D7" w:rsidRPr="007F417B">
      <w:pPr>
        <w:ind w:firstLine="708"/>
        <w:jc w:val="both"/>
        <w:rPr>
          <w:bCs/>
          <w:kern w:val="36"/>
          <w:lang w:eastAsia="en-US"/>
        </w:rPr>
      </w:pPr>
      <w:r w:rsidRPr="007F417B">
        <w:rPr>
          <w:bCs/>
          <w:kern w:val="36"/>
          <w:lang w:eastAsia="en-US"/>
        </w:rPr>
        <w:t xml:space="preserve">Sud je stoga prekinuo postupak po kasnije zaprimljenom prijedlogu, temeljem čl. 213. u svezi s čl. 12. ZPP-a te čl. </w:t>
      </w:r>
      <w:r w:rsidR="00D15DFA">
        <w:rPr>
          <w:bCs/>
          <w:kern w:val="36"/>
          <w:lang w:eastAsia="en-US"/>
        </w:rPr>
        <w:t>10</w:t>
      </w:r>
      <w:r w:rsidRPr="007F417B">
        <w:rPr>
          <w:bCs/>
          <w:kern w:val="36"/>
          <w:lang w:eastAsia="en-US"/>
        </w:rPr>
        <w:t>. SZ-a,  do pravomoćnosti odluke o prvom zaprimljenom prijedlogu</w:t>
      </w:r>
      <w:r w:rsidR="001D1D09">
        <w:rPr>
          <w:bCs/>
          <w:kern w:val="36"/>
          <w:lang w:eastAsia="en-US"/>
        </w:rPr>
        <w:t xml:space="preserve"> koji se vodi kod </w:t>
      </w:r>
      <w:r w:rsidR="00AB1661">
        <w:rPr>
          <w:bCs/>
          <w:kern w:val="36"/>
          <w:lang w:eastAsia="en-US"/>
        </w:rPr>
        <w:t xml:space="preserve">Trgovačkog suda u </w:t>
      </w:r>
      <w:r w:rsidR="009F4B28">
        <w:rPr>
          <w:bCs/>
          <w:kern w:val="36"/>
          <w:lang w:eastAsia="en-US"/>
        </w:rPr>
        <w:t>Osijeku</w:t>
      </w:r>
      <w:r w:rsidR="001D1D09">
        <w:rPr>
          <w:bCs/>
          <w:kern w:val="36"/>
          <w:lang w:eastAsia="en-US"/>
        </w:rPr>
        <w:t xml:space="preserve"> a u kojem je </w:t>
      </w:r>
      <w:r w:rsidR="00BA0F61">
        <w:rPr>
          <w:bCs/>
          <w:kern w:val="36"/>
          <w:lang w:eastAsia="en-US"/>
        </w:rPr>
        <w:t>u tijeku stečajni postupak.</w:t>
      </w:r>
      <w:r w:rsidR="001D1D09">
        <w:rPr>
          <w:bCs/>
          <w:kern w:val="36"/>
          <w:lang w:eastAsia="en-US"/>
        </w:rPr>
        <w:t xml:space="preserve"> Naime</w:t>
      </w:r>
      <w:r w:rsidRPr="007F417B">
        <w:rPr>
          <w:bCs/>
          <w:kern w:val="36"/>
          <w:lang w:eastAsia="en-US"/>
        </w:rPr>
        <w:t xml:space="preserve">, pravomoćnost rješenja o prvom zaprimljenom prijedlogu prethodno </w:t>
      </w:r>
      <w:r w:rsidR="00CA61A4">
        <w:rPr>
          <w:bCs/>
          <w:kern w:val="36"/>
          <w:lang w:eastAsia="en-US"/>
        </w:rPr>
        <w:t xml:space="preserve">je </w:t>
      </w:r>
      <w:r w:rsidRPr="007F417B">
        <w:rPr>
          <w:bCs/>
          <w:kern w:val="36"/>
          <w:lang w:eastAsia="en-US"/>
        </w:rPr>
        <w:t>pitanje za ocjenu dopustivosti svih kasnijih prijedloga.</w:t>
      </w:r>
    </w:p>
    <w:p w:rsidRDefault="003323D7" w:rsidP="003323D7" w:rsidR="003323D7" w:rsidRPr="007F417B">
      <w:pPr>
        <w:jc w:val="both"/>
        <w:rPr>
          <w:bCs/>
          <w:kern w:val="36"/>
          <w:lang w:eastAsia="en-US"/>
        </w:rPr>
      </w:pPr>
    </w:p>
    <w:p w:rsidRDefault="003323D7" w:rsidP="003323D7" w:rsidR="003323D7">
      <w:pPr>
        <w:jc w:val="both"/>
        <w:rPr>
          <w:bCs/>
          <w:kern w:val="36"/>
          <w:lang w:eastAsia="en-US"/>
        </w:rPr>
      </w:pPr>
    </w:p>
    <w:p w:rsidRDefault="003323D7" w:rsidP="003323D7" w:rsidR="003323D7">
      <w:pPr>
        <w:jc w:val="both"/>
      </w:pPr>
    </w:p>
    <w:p w:rsidRDefault="003323D7" w:rsidP="003323D7" w:rsidR="003323D7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FE7E88">
        <w:rPr>
          <w:bCs/>
        </w:rPr>
        <w:t>24</w:t>
      </w:r>
      <w:r w:rsidR="009F4B28">
        <w:rPr>
          <w:bCs/>
        </w:rPr>
        <w:t>. ožujka</w:t>
      </w:r>
      <w:r w:rsidR="00AB1661">
        <w:rPr>
          <w:bCs/>
        </w:rPr>
        <w:t xml:space="preserve"> 2017. g.</w:t>
      </w:r>
    </w:p>
    <w:p w:rsidRDefault="00AB1661" w:rsidP="00AB1661" w:rsidR="003323D7">
      <w:pPr>
        <w:tabs>
          <w:tab w:pos="5505" w:val="left"/>
        </w:tabs>
        <w:jc w:val="both"/>
        <w:rPr>
          <w:bCs/>
        </w:rPr>
      </w:pPr>
      <w:r>
        <w:rPr>
          <w:bCs/>
        </w:rPr>
        <w:tab/>
      </w:r>
    </w:p>
    <w:p w:rsidRDefault="003323D7" w:rsidP="003323D7" w:rsidR="003323D7">
      <w:pPr>
        <w:jc w:val="both"/>
        <w:rPr>
          <w:b/>
          <w:bCs/>
        </w:rPr>
      </w:pPr>
    </w:p>
    <w:p w:rsidRDefault="003323D7" w:rsidP="003323D7" w:rsidR="003323D7">
      <w:pPr>
        <w:ind w:firstLine="708" w:left="1416"/>
        <w:jc w:val="both"/>
        <w:rPr>
          <w:b/>
          <w:bCs/>
        </w:rPr>
      </w:pPr>
    </w:p>
    <w:p w:rsidRDefault="003323D7" w:rsidP="003323D7" w:rsidR="003323D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3323D7" w:rsidP="003323D7" w:rsidR="003323D7" w:rsidRPr="00CC5FC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Danijela Sekulić</w:t>
      </w:r>
    </w:p>
    <w:p w:rsidRDefault="003323D7" w:rsidP="003323D7" w:rsidR="003323D7" w:rsidRPr="007E0330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  <w:t xml:space="preserve">   </w:t>
      </w:r>
      <w:r>
        <w:rPr>
          <w:lang w:val="hr-HR"/>
        </w:rPr>
        <w:tab/>
      </w:r>
      <w:r w:rsidR="001D1D09">
        <w:rPr>
          <w:b w:val="false"/>
          <w:lang w:val="hr-HR"/>
        </w:rPr>
        <w:t>STEČAJNA SUTKINJA</w:t>
      </w:r>
    </w:p>
    <w:p w:rsidRDefault="003323D7" w:rsidP="003323D7" w:rsidR="003323D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  <w:t xml:space="preserve">     </w:t>
      </w:r>
      <w:r>
        <w:rPr>
          <w:b w:val="false"/>
          <w:lang w:val="hr-HR"/>
        </w:rPr>
        <w:t xml:space="preserve"> </w:t>
      </w:r>
      <w:r>
        <w:rPr>
          <w:b w:val="false"/>
          <w:lang w:val="hr-HR"/>
        </w:rPr>
        <w:tab/>
        <w:t xml:space="preserve">            Nada Roso</w:t>
      </w:r>
    </w:p>
    <w:p w:rsidRDefault="003323D7" w:rsidP="003323D7" w:rsidR="003323D7">
      <w:pPr>
        <w:pStyle w:val="Naslov2"/>
        <w:rPr>
          <w:b w:val="false"/>
          <w:lang w:val="hr-HR"/>
        </w:rPr>
      </w:pPr>
    </w:p>
    <w:p w:rsidRDefault="003323D7" w:rsidP="003323D7" w:rsidR="003323D7" w:rsidRPr="00CC5FC7">
      <w:pPr>
        <w:pStyle w:val="Naslov2"/>
        <w:rPr>
          <w:b w:val="false"/>
          <w:lang w:val="hr-HR"/>
        </w:rPr>
      </w:pPr>
    </w:p>
    <w:p w:rsidRDefault="003323D7" w:rsidP="003323D7" w:rsidR="003323D7">
      <w:pPr>
        <w:jc w:val="both"/>
        <w:rPr>
          <w:b/>
          <w:bCs/>
        </w:rPr>
      </w:pPr>
    </w:p>
    <w:p w:rsidRDefault="003323D7" w:rsidP="003323D7" w:rsidR="003323D7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3323D7" w:rsidP="003323D7" w:rsidR="003323D7">
      <w:pPr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</w:p>
    <w:p w:rsidRDefault="003323D7" w:rsidP="003323D7" w:rsidR="003323D7">
      <w:pPr>
        <w:jc w:val="both"/>
        <w:rPr>
          <w:b/>
          <w:bCs/>
        </w:rPr>
      </w:pP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3323D7" w:rsidP="003323D7" w:rsidR="003323D7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3323D7" w:rsidP="003323D7" w:rsidR="003323D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5D6B84" w:rsidP="003323D7" w:rsidR="00370652" w:rsidRPr="00B7541F">
      <w:pPr>
        <w:numPr>
          <w:ilvl w:val="0"/>
          <w:numId w:val="8"/>
        </w:numPr>
        <w:jc w:val="both"/>
      </w:pPr>
      <w:r>
        <w:rPr>
          <w:bCs/>
          <w:kern w:val="36"/>
          <w:lang w:eastAsia="en-US"/>
        </w:rPr>
        <w:t xml:space="preserve">predlagatelj – </w:t>
      </w:r>
      <w:r w:rsidR="00FE7E88">
        <w:rPr>
          <w:bCs/>
          <w:kern w:val="36"/>
          <w:lang w:eastAsia="en-US"/>
        </w:rPr>
        <w:t>pun. Mladen Jurić iz OD Pero Jurić i Mladen Jurić j.t.d., Osijek, S. Radića 10</w:t>
      </w:r>
    </w:p>
    <w:p w:rsidRDefault="00D93DEF" w:rsidP="003323D7" w:rsidR="001D1D09">
      <w:pPr>
        <w:numPr>
          <w:ilvl w:val="0"/>
          <w:numId w:val="8"/>
        </w:numPr>
        <w:jc w:val="both"/>
      </w:pPr>
      <w:r>
        <w:t>e-ogl. pl</w:t>
      </w:r>
      <w:r w:rsidR="00370652">
        <w:t xml:space="preserve">. uz prijedlog </w:t>
      </w:r>
      <w:r w:rsidR="00FE7E88">
        <w:t>s prilozima (str. 1-13 spisa)</w:t>
      </w:r>
    </w:p>
    <w:p w:rsidRDefault="003323D7" w:rsidP="003323D7" w:rsidR="003323D7">
      <w:pPr>
        <w:numPr>
          <w:ilvl w:val="0"/>
          <w:numId w:val="8"/>
        </w:numPr>
        <w:jc w:val="both"/>
      </w:pPr>
      <w:r>
        <w:t xml:space="preserve">kal. </w:t>
      </w:r>
      <w:r w:rsidR="00FE7E88">
        <w:t>24.4.</w:t>
      </w:r>
    </w:p>
    <w:p w:rsidRDefault="003323D7" w:rsidP="000F6BEE" w:rsidR="003323D7">
      <w:pPr>
        <w:ind w:firstLine="708"/>
        <w:jc w:val="both"/>
      </w:pPr>
    </w:p>
    <w:p w:rsidRDefault="003323D7" w:rsidP="003323D7" w:rsidR="003323D7">
      <w:pPr>
        <w:jc w:val="both"/>
      </w:pPr>
    </w:p>
    <w:p w:rsidRDefault="003323D7" w:rsidP="003323D7" w:rsidR="003323D7">
      <w:pPr>
        <w:jc w:val="both"/>
      </w:pPr>
    </w:p>
    <w:p w:rsidRDefault="007E0330" w:rsidP="007E0330" w:rsidR="007E0330">
      <w:pPr>
        <w:jc w:val="both"/>
      </w:pPr>
    </w:p>
    <w:p w:rsidRDefault="00344DAD" w:rsidP="007E0330" w:rsidR="00344DAD">
      <w:pPr>
        <w:jc w:val="both"/>
      </w:pPr>
    </w:p>
    <w:p w:rsidRDefault="00344DAD" w:rsidP="007E0330" w:rsidR="00344DAD">
      <w:pPr>
        <w:jc w:val="both"/>
      </w:pPr>
    </w:p>
    <w:p w:rsidRDefault="00344DAD" w:rsidP="007E0330" w:rsidR="00344DAD">
      <w:pPr>
        <w:jc w:val="both"/>
      </w:pPr>
    </w:p>
    <w:p w:rsidRDefault="00344DAD" w:rsidP="007E0330" w:rsidR="00344DAD">
      <w:pPr>
        <w:jc w:val="both"/>
      </w:pPr>
    </w:p>
    <w:p w:rsidRDefault="007E0330" w:rsidP="007E0330" w:rsidR="007E0330">
      <w:pPr>
        <w:jc w:val="both"/>
      </w:pPr>
    </w:p>
    <w:p w:rsidRDefault="007E0330" w:rsidP="007E0330" w:rsidR="007E0330">
      <w:pPr>
        <w:jc w:val="both"/>
      </w:pPr>
    </w:p>
    <w:p w:rsidRDefault="00B63BCB" w:rsidP="007E0330" w:rsidR="00B63BCB">
      <w:pPr>
        <w:jc w:val="both"/>
      </w:pPr>
    </w:p>
    <w:p w:rsidRDefault="00B63BCB" w:rsidP="007E0330" w:rsidR="00B63BCB">
      <w:pPr>
        <w:jc w:val="both"/>
      </w:pPr>
    </w:p>
    <w:p w:rsidRDefault="00B63BCB" w:rsidP="007E0330" w:rsidR="00B63BCB">
      <w:pPr>
        <w:jc w:val="both"/>
      </w:pPr>
    </w:p>
    <w:p w:rsidRDefault="00253E3E" w:rsidP="007E0330" w:rsidR="00253E3E">
      <w:pPr>
        <w:jc w:val="both"/>
      </w:pPr>
    </w:p>
    <w:p w:rsidRDefault="00253E3E" w:rsidP="007E0330" w:rsidR="00253E3E">
      <w:pPr>
        <w:jc w:val="both"/>
      </w:pPr>
    </w:p>
    <w:p w:rsidRDefault="00253E3E" w:rsidP="007E0330" w:rsidR="00253E3E">
      <w:pPr>
        <w:jc w:val="both"/>
      </w:pPr>
    </w:p>
    <w:p w:rsidRDefault="007E0330" w:rsidP="007E0330" w:rsidR="007E0330">
      <w:pPr>
        <w:jc w:val="both"/>
      </w:pPr>
    </w:p>
    <w:p w:rsidRDefault="007E0330" w:rsidP="007E0330" w:rsidR="007E0330">
      <w:pPr>
        <w:jc w:val="both"/>
      </w:pPr>
    </w:p>
    <w:p w:rsidRDefault="00CA61A4" w:rsidP="007E0330" w:rsidR="00CA61A4">
      <w:pPr>
        <w:jc w:val="both"/>
      </w:pPr>
    </w:p>
    <w:p w:rsidRDefault="00CA61A4" w:rsidP="007E0330" w:rsidR="00CA61A4">
      <w:pPr>
        <w:jc w:val="both"/>
      </w:pPr>
    </w:p>
    <w:p w:rsidRDefault="00CA61A4" w:rsidP="007E0330" w:rsidR="00CA61A4">
      <w:pPr>
        <w:jc w:val="both"/>
      </w:pPr>
    </w:p>
    <w:p w:rsidRDefault="00CA61A4" w:rsidP="007E0330" w:rsidR="00CA61A4">
      <w:pPr>
        <w:jc w:val="both"/>
      </w:pPr>
    </w:p>
    <w:p w:rsidRDefault="007E0330" w:rsidP="007E0330" w:rsidR="007E0330">
      <w:pPr>
        <w:jc w:val="both"/>
      </w:pPr>
    </w:p>
    <w:p w:rsidRDefault="001D1D09" w:rsidP="00293C3A" w:rsidR="00943C1B">
      <w:pPr>
        <w:jc w:val="both"/>
      </w:pPr>
      <w:r>
        <w:t xml:space="preserve">                                                                                                           </w:t>
      </w:r>
      <w:bookmarkStart w:name="_GoBack" w:id="0"/>
      <w:bookmarkEnd w:id="0"/>
    </w:p>
    <w:p w:rsidRDefault="00ED165C" w:rsidP="00ED165C" w:rsidR="00ED165C">
      <w:pPr>
        <w:jc w:val="both"/>
      </w:pPr>
    </w:p>
    <w:p w:rsidRDefault="006D0475" w:rsidP="006D0475" w:rsidR="006D0475">
      <w:pPr>
        <w:jc w:val="both"/>
      </w:pPr>
    </w:p>
    <w:p w:rsidRDefault="006D0475" w:rsidP="006D0475" w:rsidR="006D0475">
      <w:pPr>
        <w:jc w:val="both"/>
      </w:pPr>
    </w:p>
    <w:p w:rsidRDefault="0060564C" w:rsidP="0060564C" w:rsidR="0060564C"/>
    <w:p w:rsidRDefault="0060564C" w:rsidP="0060564C" w:rsidR="0060564C"/>
    <w:p w:rsidRDefault="0060564C" w:rsidP="00ED165C" w:rsidR="0060564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Sect="00822E62" w:rsidR="0060564C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4704" w:rsidR="00E64704">
      <w:r>
        <w:separator/>
      </w:r>
    </w:p>
  </w:endnote>
  <w:endnote w:id="0" w:type="continuationSeparator">
    <w:p w:rsidRDefault="00E64704" w:rsidR="00E647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4704" w:rsidR="00E64704">
      <w:r>
        <w:separator/>
      </w:r>
    </w:p>
  </w:footnote>
  <w:footnote w:id="0" w:type="continuationSeparator">
    <w:p w:rsidRDefault="00E64704" w:rsidR="00E647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7ABA" w:rsidP="0060564C" w:rsidR="00107A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07ABA" w:rsidR="00107AB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7ABA" w:rsidP="0060564C" w:rsidR="00107A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93C3A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FE7E88" w:rsidP="00FE7E88" w:rsidR="00FE7E88">
    <w:pPr>
      <w:jc w:val="right"/>
      <w:rPr>
        <w:bCs/>
        <w:kern w:val="36"/>
        <w:lang w:eastAsia="en-US"/>
      </w:rPr>
    </w:pPr>
    <w:r>
      <w:rPr>
        <w:bCs/>
        <w:kern w:val="36"/>
        <w:lang w:eastAsia="en-US"/>
      </w:rPr>
      <w:t>6</w:t>
    </w:r>
    <w:r w:rsidRPr="007F417B">
      <w:rPr>
        <w:bCs/>
        <w:kern w:val="36"/>
        <w:lang w:eastAsia="en-US"/>
      </w:rPr>
      <w:t xml:space="preserve"> St-</w:t>
    </w:r>
    <w:r>
      <w:rPr>
        <w:bCs/>
        <w:kern w:val="36"/>
        <w:lang w:eastAsia="en-US"/>
      </w:rPr>
      <w:t>416/17-3</w:t>
    </w:r>
  </w:p>
  <w:p w:rsidRDefault="00107ABA" w:rsidP="00D15DFA" w:rsidR="00107AB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D473C7"/>
    <w:multiLevelType w:val="hybridMultilevel"/>
    <w:tmpl w:val="121E69D4"/>
    <w:lvl w:tplc="FDAA1286" w:ilvl="0">
      <w:start w:val="1"/>
      <w:numFmt w:val="decimal"/>
      <w:lvlText w:val="%1"/>
      <w:lvlJc w:val="left"/>
      <w:pPr>
        <w:ind w:hanging="360" w:left="32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948"/>
      </w:pPr>
    </w:lvl>
    <w:lvl w:tentative="true" w:tplc="041A001B" w:ilvl="2">
      <w:start w:val="1"/>
      <w:numFmt w:val="lowerRoman"/>
      <w:lvlText w:val="%3."/>
      <w:lvlJc w:val="right"/>
      <w:pPr>
        <w:ind w:hanging="180" w:left="4668"/>
      </w:pPr>
    </w:lvl>
    <w:lvl w:tentative="true" w:tplc="041A000F" w:ilvl="3">
      <w:start w:val="1"/>
      <w:numFmt w:val="decimal"/>
      <w:lvlText w:val="%4."/>
      <w:lvlJc w:val="left"/>
      <w:pPr>
        <w:ind w:hanging="360" w:left="5388"/>
      </w:pPr>
    </w:lvl>
    <w:lvl w:tentative="true" w:tplc="041A0019" w:ilvl="4">
      <w:start w:val="1"/>
      <w:numFmt w:val="lowerLetter"/>
      <w:lvlText w:val="%5."/>
      <w:lvlJc w:val="left"/>
      <w:pPr>
        <w:ind w:hanging="360" w:left="6108"/>
      </w:pPr>
    </w:lvl>
    <w:lvl w:tentative="true" w:tplc="041A001B" w:ilvl="5">
      <w:start w:val="1"/>
      <w:numFmt w:val="lowerRoman"/>
      <w:lvlText w:val="%6."/>
      <w:lvlJc w:val="right"/>
      <w:pPr>
        <w:ind w:hanging="180" w:left="6828"/>
      </w:pPr>
    </w:lvl>
    <w:lvl w:tentative="true" w:tplc="041A000F" w:ilvl="6">
      <w:start w:val="1"/>
      <w:numFmt w:val="decimal"/>
      <w:lvlText w:val="%7."/>
      <w:lvlJc w:val="left"/>
      <w:pPr>
        <w:ind w:hanging="360" w:left="7548"/>
      </w:pPr>
    </w:lvl>
    <w:lvl w:tentative="true" w:tplc="041A0019" w:ilvl="7">
      <w:start w:val="1"/>
      <w:numFmt w:val="lowerLetter"/>
      <w:lvlText w:val="%8."/>
      <w:lvlJc w:val="left"/>
      <w:pPr>
        <w:ind w:hanging="360" w:left="8268"/>
      </w:pPr>
    </w:lvl>
    <w:lvl w:tentative="true" w:tplc="041A001B" w:ilvl="8">
      <w:start w:val="1"/>
      <w:numFmt w:val="lowerRoman"/>
      <w:lvlText w:val="%9."/>
      <w:lvlJc w:val="right"/>
      <w:pPr>
        <w:ind w:hanging="180" w:left="8988"/>
      </w:pPr>
    </w:lvl>
  </w:abstractNum>
  <w:abstractNum w:abstractNumId="1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E1B2531"/>
    <w:multiLevelType w:val="hybridMultilevel"/>
    <w:tmpl w:val="FAD668EC"/>
    <w:lvl w:tplc="CC72E06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25387D52"/>
    <w:multiLevelType w:val="hybridMultilevel"/>
    <w:tmpl w:val="1C3A31C4"/>
    <w:lvl w:tplc="8E328A68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3DB458B5"/>
    <w:multiLevelType w:val="hybridMultilevel"/>
    <w:tmpl w:val="1D22EB2C"/>
    <w:lvl w:tplc="47C47EA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1BB351B"/>
    <w:multiLevelType w:val="hybridMultilevel"/>
    <w:tmpl w:val="069E2B7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998765D"/>
    <w:multiLevelType w:val="hybridMultilevel"/>
    <w:tmpl w:val="07BE73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EE6613C"/>
    <w:multiLevelType w:val="hybridMultilevel"/>
    <w:tmpl w:val="4720FE98"/>
    <w:lvl w:tplc="4BE0643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8"/>
  </w:num>
  <w:num w:numId="2">
    <w:abstractNumId w:val="9"/>
  </w:num>
  <w:num w:numId="3">
    <w:abstractNumId w:val="2"/>
  </w:num>
  <w:num w:numId="4">
    <w:abstractNumId w:val="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117D"/>
    <w:rsid w:val="000054DC"/>
    <w:rsid w:val="000065B4"/>
    <w:rsid w:val="00020CEB"/>
    <w:rsid w:val="00040CDF"/>
    <w:rsid w:val="00050418"/>
    <w:rsid w:val="00051F8D"/>
    <w:rsid w:val="000608A7"/>
    <w:rsid w:val="000650C7"/>
    <w:rsid w:val="00076CB1"/>
    <w:rsid w:val="00094DA4"/>
    <w:rsid w:val="000A4109"/>
    <w:rsid w:val="000C23A0"/>
    <w:rsid w:val="000C37D4"/>
    <w:rsid w:val="000D7677"/>
    <w:rsid w:val="000D7CBC"/>
    <w:rsid w:val="000E3D0B"/>
    <w:rsid w:val="000F6BEE"/>
    <w:rsid w:val="001039BD"/>
    <w:rsid w:val="00107ABA"/>
    <w:rsid w:val="00111B1D"/>
    <w:rsid w:val="0013020B"/>
    <w:rsid w:val="00133B74"/>
    <w:rsid w:val="00134F84"/>
    <w:rsid w:val="00141276"/>
    <w:rsid w:val="00166B40"/>
    <w:rsid w:val="00186EDC"/>
    <w:rsid w:val="001960C5"/>
    <w:rsid w:val="001A1292"/>
    <w:rsid w:val="001A3526"/>
    <w:rsid w:val="001C2B91"/>
    <w:rsid w:val="001D1D09"/>
    <w:rsid w:val="001D36AD"/>
    <w:rsid w:val="001D40C4"/>
    <w:rsid w:val="001E065B"/>
    <w:rsid w:val="001F2155"/>
    <w:rsid w:val="001F465A"/>
    <w:rsid w:val="001F6D79"/>
    <w:rsid w:val="00205A9D"/>
    <w:rsid w:val="0020714A"/>
    <w:rsid w:val="00207756"/>
    <w:rsid w:val="00225BBF"/>
    <w:rsid w:val="00231391"/>
    <w:rsid w:val="002451C4"/>
    <w:rsid w:val="00253E3E"/>
    <w:rsid w:val="00261A79"/>
    <w:rsid w:val="00264911"/>
    <w:rsid w:val="0026688B"/>
    <w:rsid w:val="00293C3A"/>
    <w:rsid w:val="002A4A0B"/>
    <w:rsid w:val="002A6004"/>
    <w:rsid w:val="002B6D54"/>
    <w:rsid w:val="002C151E"/>
    <w:rsid w:val="002D30CC"/>
    <w:rsid w:val="002D4749"/>
    <w:rsid w:val="002E7217"/>
    <w:rsid w:val="0030750F"/>
    <w:rsid w:val="00312CA9"/>
    <w:rsid w:val="00321815"/>
    <w:rsid w:val="00323F79"/>
    <w:rsid w:val="003323D7"/>
    <w:rsid w:val="00344DAD"/>
    <w:rsid w:val="00354AE4"/>
    <w:rsid w:val="00370652"/>
    <w:rsid w:val="0038239A"/>
    <w:rsid w:val="003A26FA"/>
    <w:rsid w:val="003B3429"/>
    <w:rsid w:val="003B3E40"/>
    <w:rsid w:val="003B4BB3"/>
    <w:rsid w:val="003B53F9"/>
    <w:rsid w:val="003B6D02"/>
    <w:rsid w:val="003C4015"/>
    <w:rsid w:val="003E11D5"/>
    <w:rsid w:val="003E47D4"/>
    <w:rsid w:val="0040467E"/>
    <w:rsid w:val="0040653B"/>
    <w:rsid w:val="004156C0"/>
    <w:rsid w:val="004221E4"/>
    <w:rsid w:val="0042753F"/>
    <w:rsid w:val="00442C8D"/>
    <w:rsid w:val="00455D21"/>
    <w:rsid w:val="00457683"/>
    <w:rsid w:val="004B5FA5"/>
    <w:rsid w:val="004C3DAC"/>
    <w:rsid w:val="004D3039"/>
    <w:rsid w:val="004E32B6"/>
    <w:rsid w:val="004E730B"/>
    <w:rsid w:val="004F5331"/>
    <w:rsid w:val="0050221B"/>
    <w:rsid w:val="00502B70"/>
    <w:rsid w:val="005249E5"/>
    <w:rsid w:val="005700D2"/>
    <w:rsid w:val="005800DD"/>
    <w:rsid w:val="00586607"/>
    <w:rsid w:val="0059117D"/>
    <w:rsid w:val="00592A1B"/>
    <w:rsid w:val="005A5BB6"/>
    <w:rsid w:val="005A780A"/>
    <w:rsid w:val="005D6B84"/>
    <w:rsid w:val="005F1682"/>
    <w:rsid w:val="005F3EA9"/>
    <w:rsid w:val="005F54C0"/>
    <w:rsid w:val="006002AA"/>
    <w:rsid w:val="0060564C"/>
    <w:rsid w:val="00613044"/>
    <w:rsid w:val="00620836"/>
    <w:rsid w:val="0064470F"/>
    <w:rsid w:val="00650CDE"/>
    <w:rsid w:val="00654092"/>
    <w:rsid w:val="00660E92"/>
    <w:rsid w:val="00665966"/>
    <w:rsid w:val="00665EEB"/>
    <w:rsid w:val="00681D13"/>
    <w:rsid w:val="0069209A"/>
    <w:rsid w:val="006A2BC2"/>
    <w:rsid w:val="006B2A71"/>
    <w:rsid w:val="006B55B8"/>
    <w:rsid w:val="006D0475"/>
    <w:rsid w:val="006D49CB"/>
    <w:rsid w:val="006F55BE"/>
    <w:rsid w:val="006F7810"/>
    <w:rsid w:val="0070181E"/>
    <w:rsid w:val="00703CA0"/>
    <w:rsid w:val="00706C55"/>
    <w:rsid w:val="00717F74"/>
    <w:rsid w:val="0072499F"/>
    <w:rsid w:val="00732874"/>
    <w:rsid w:val="00733512"/>
    <w:rsid w:val="0073370A"/>
    <w:rsid w:val="00733D2F"/>
    <w:rsid w:val="007460CC"/>
    <w:rsid w:val="0074655F"/>
    <w:rsid w:val="00754D49"/>
    <w:rsid w:val="00760805"/>
    <w:rsid w:val="007630EC"/>
    <w:rsid w:val="00765997"/>
    <w:rsid w:val="007701B8"/>
    <w:rsid w:val="00777AEA"/>
    <w:rsid w:val="00790689"/>
    <w:rsid w:val="007A135D"/>
    <w:rsid w:val="007A331C"/>
    <w:rsid w:val="007B6055"/>
    <w:rsid w:val="007B647E"/>
    <w:rsid w:val="007C35F2"/>
    <w:rsid w:val="007E0330"/>
    <w:rsid w:val="007F417B"/>
    <w:rsid w:val="0080684A"/>
    <w:rsid w:val="008123D9"/>
    <w:rsid w:val="0081444E"/>
    <w:rsid w:val="00816B3F"/>
    <w:rsid w:val="00822E62"/>
    <w:rsid w:val="00850F22"/>
    <w:rsid w:val="00860FDB"/>
    <w:rsid w:val="00863B65"/>
    <w:rsid w:val="008710A2"/>
    <w:rsid w:val="0087367A"/>
    <w:rsid w:val="008743B6"/>
    <w:rsid w:val="00883B1B"/>
    <w:rsid w:val="00897B6C"/>
    <w:rsid w:val="008A7B4F"/>
    <w:rsid w:val="008D1EC6"/>
    <w:rsid w:val="008F258C"/>
    <w:rsid w:val="0090248E"/>
    <w:rsid w:val="00903B3C"/>
    <w:rsid w:val="00933F7A"/>
    <w:rsid w:val="00943C1B"/>
    <w:rsid w:val="0094634F"/>
    <w:rsid w:val="0095002C"/>
    <w:rsid w:val="0096227F"/>
    <w:rsid w:val="009766E1"/>
    <w:rsid w:val="00994100"/>
    <w:rsid w:val="009A361A"/>
    <w:rsid w:val="009C5D95"/>
    <w:rsid w:val="009F0C36"/>
    <w:rsid w:val="009F4B28"/>
    <w:rsid w:val="00A0005D"/>
    <w:rsid w:val="00A0635C"/>
    <w:rsid w:val="00A255EE"/>
    <w:rsid w:val="00A34D3E"/>
    <w:rsid w:val="00A473F0"/>
    <w:rsid w:val="00A55EC0"/>
    <w:rsid w:val="00A709DA"/>
    <w:rsid w:val="00A85F90"/>
    <w:rsid w:val="00A97ED3"/>
    <w:rsid w:val="00AA078B"/>
    <w:rsid w:val="00AB131B"/>
    <w:rsid w:val="00AB1661"/>
    <w:rsid w:val="00AC54B8"/>
    <w:rsid w:val="00AD1D13"/>
    <w:rsid w:val="00AE17D8"/>
    <w:rsid w:val="00B065AF"/>
    <w:rsid w:val="00B2285F"/>
    <w:rsid w:val="00B30C70"/>
    <w:rsid w:val="00B50E07"/>
    <w:rsid w:val="00B63BCB"/>
    <w:rsid w:val="00B7449F"/>
    <w:rsid w:val="00B7541F"/>
    <w:rsid w:val="00B768B5"/>
    <w:rsid w:val="00B81658"/>
    <w:rsid w:val="00BA0F61"/>
    <w:rsid w:val="00BB465D"/>
    <w:rsid w:val="00BC1053"/>
    <w:rsid w:val="00BC10CC"/>
    <w:rsid w:val="00BC1EDA"/>
    <w:rsid w:val="00BC5409"/>
    <w:rsid w:val="00BD3250"/>
    <w:rsid w:val="00C077F8"/>
    <w:rsid w:val="00C11FDA"/>
    <w:rsid w:val="00C13CAC"/>
    <w:rsid w:val="00C219CA"/>
    <w:rsid w:val="00C2311F"/>
    <w:rsid w:val="00C35A1E"/>
    <w:rsid w:val="00C609D1"/>
    <w:rsid w:val="00C63E0B"/>
    <w:rsid w:val="00C6461C"/>
    <w:rsid w:val="00C77F6A"/>
    <w:rsid w:val="00C81EB2"/>
    <w:rsid w:val="00C843A6"/>
    <w:rsid w:val="00C93B1F"/>
    <w:rsid w:val="00C96FB3"/>
    <w:rsid w:val="00CA3C17"/>
    <w:rsid w:val="00CA61A4"/>
    <w:rsid w:val="00CB2526"/>
    <w:rsid w:val="00CD2825"/>
    <w:rsid w:val="00CE1038"/>
    <w:rsid w:val="00CE1853"/>
    <w:rsid w:val="00CE5841"/>
    <w:rsid w:val="00CE6A0A"/>
    <w:rsid w:val="00D129EC"/>
    <w:rsid w:val="00D15DFA"/>
    <w:rsid w:val="00D218EC"/>
    <w:rsid w:val="00D22345"/>
    <w:rsid w:val="00D30DAB"/>
    <w:rsid w:val="00D4724A"/>
    <w:rsid w:val="00D5412E"/>
    <w:rsid w:val="00D621BB"/>
    <w:rsid w:val="00D76E3B"/>
    <w:rsid w:val="00D80D04"/>
    <w:rsid w:val="00D8488D"/>
    <w:rsid w:val="00D93DEF"/>
    <w:rsid w:val="00D96E1F"/>
    <w:rsid w:val="00DA0AA4"/>
    <w:rsid w:val="00DA4A52"/>
    <w:rsid w:val="00DA7A52"/>
    <w:rsid w:val="00DB5301"/>
    <w:rsid w:val="00DB5A5B"/>
    <w:rsid w:val="00DE630B"/>
    <w:rsid w:val="00E065A2"/>
    <w:rsid w:val="00E25372"/>
    <w:rsid w:val="00E31CDB"/>
    <w:rsid w:val="00E36F0D"/>
    <w:rsid w:val="00E412E3"/>
    <w:rsid w:val="00E45CEF"/>
    <w:rsid w:val="00E556A8"/>
    <w:rsid w:val="00E64704"/>
    <w:rsid w:val="00E80DAF"/>
    <w:rsid w:val="00E845AD"/>
    <w:rsid w:val="00E9240C"/>
    <w:rsid w:val="00EA09C2"/>
    <w:rsid w:val="00EB4448"/>
    <w:rsid w:val="00EC7C1C"/>
    <w:rsid w:val="00ED165C"/>
    <w:rsid w:val="00ED48E3"/>
    <w:rsid w:val="00EE2E8A"/>
    <w:rsid w:val="00EE32A6"/>
    <w:rsid w:val="00EE5712"/>
    <w:rsid w:val="00EE6C64"/>
    <w:rsid w:val="00F25BB4"/>
    <w:rsid w:val="00F31A1F"/>
    <w:rsid w:val="00F34733"/>
    <w:rsid w:val="00F40942"/>
    <w:rsid w:val="00F469DD"/>
    <w:rsid w:val="00F565B6"/>
    <w:rsid w:val="00F77D96"/>
    <w:rsid w:val="00FA5C45"/>
    <w:rsid w:val="00FB7EC6"/>
    <w:rsid w:val="00FC074C"/>
    <w:rsid w:val="00FD7F2C"/>
    <w:rsid w:val="00FE1163"/>
    <w:rsid w:val="00FE61F7"/>
    <w:rsid w:val="00FE7E88"/>
    <w:rsid w:val="00FF0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7E0330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7E0330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2E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2E62"/>
  </w:style>
  <w:style w:styleId="Podnoje" w:type="paragraph">
    <w:name w:val="footer"/>
    <w:basedOn w:val="Normal"/>
    <w:link w:val="PodnojeChar"/>
    <w:uiPriority w:val="99"/>
    <w:unhideWhenUsed/>
    <w:rsid w:val="006D04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6D0475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D16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ED165C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7E0330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7E0330"/>
    <w:rPr>
      <w:b/>
      <w:bCs/>
      <w:sz w:val="24"/>
      <w:szCs w:val="24"/>
      <w:lang w:eastAsia="en-US" w:val="en-US"/>
    </w:rPr>
  </w:style>
  <w:style w:styleId="Tijeloteksta" w:type="paragraph">
    <w:name w:val="Body Text"/>
    <w:basedOn w:val="Normal"/>
    <w:link w:val="TijelotekstaChar"/>
    <w:rsid w:val="007E0330"/>
    <w:pPr>
      <w:jc w:val="both"/>
    </w:pPr>
    <w:rPr>
      <w:lang w:eastAsia="en-US" w:val="en-US"/>
    </w:rPr>
  </w:style>
  <w:style w:customStyle="true" w:styleId="TijelotekstaChar" w:type="character">
    <w:name w:val="Tijelo teksta Char"/>
    <w:link w:val="Tijeloteksta"/>
    <w:rsid w:val="007E0330"/>
    <w:rPr>
      <w:sz w:val="24"/>
      <w:szCs w:val="24"/>
      <w:lang w:eastAsia="en-US" w:val="en-US"/>
    </w:rPr>
  </w:style>
  <w:style w:styleId="Naglaeno" w:type="character">
    <w:name w:val="Strong"/>
    <w:qFormat/>
    <w:rsid w:val="003323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93C3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93C3A"/>
    <w:rPr>
      <w:rFonts w:cs="Times New Roman" w:hAnsi="Times New Roman" w:ascii="Times New Roman"/>
      <w:bCs/>
      <w:kern w:val="36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93C3A"/>
    <w:rPr>
      <w:bCs/>
      <w:kern w:val="36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93C3A"/>
    <w:rPr>
      <w:rFonts w:cs="Times New Roman" w:hAnsi="Times New Roman" w:ascii="Times New Roman"/>
      <w:bCs w:val="false"/>
      <w:kern w:val="36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93C3A"/>
    <w:rPr>
      <w:rFonts w:cs="Times New Roman" w:hAnsi="Times New Roman" w:ascii="Times New Roman"/>
      <w:bCs w:val="false"/>
      <w:kern w:val="36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7E0330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7E0330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2E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2E62"/>
  </w:style>
  <w:style w:styleId="Podnoje" w:type="paragraph">
    <w:name w:val="footer"/>
    <w:basedOn w:val="Normal"/>
    <w:link w:val="PodnojeChar"/>
    <w:uiPriority w:val="99"/>
    <w:unhideWhenUsed/>
    <w:rsid w:val="006D04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6D0475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D16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ED165C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7E0330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7E0330"/>
    <w:rPr>
      <w:b/>
      <w:bCs/>
      <w:sz w:val="24"/>
      <w:szCs w:val="24"/>
      <w:lang w:eastAsia="en-US" w:val="en-US"/>
    </w:rPr>
  </w:style>
  <w:style w:styleId="Tijeloteksta" w:type="paragraph">
    <w:name w:val="Body Text"/>
    <w:basedOn w:val="Normal"/>
    <w:link w:val="TijelotekstaChar"/>
    <w:rsid w:val="007E0330"/>
    <w:pPr>
      <w:jc w:val="both"/>
    </w:pPr>
    <w:rPr>
      <w:lang w:eastAsia="en-US" w:val="en-US"/>
    </w:rPr>
  </w:style>
  <w:style w:customStyle="1" w:styleId="TijelotekstaChar" w:type="character">
    <w:name w:val="Tijelo teksta Char"/>
    <w:link w:val="Tijeloteksta"/>
    <w:rsid w:val="007E0330"/>
    <w:rPr>
      <w:sz w:val="24"/>
      <w:szCs w:val="24"/>
      <w:lang w:eastAsia="en-US" w:val="en-US"/>
    </w:rPr>
  </w:style>
  <w:style w:styleId="Naglaeno" w:type="character">
    <w:name w:val="Strong"/>
    <w:qFormat/>
    <w:rsid w:val="003323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93C3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93C3A"/>
    <w:rPr>
      <w:rFonts w:ascii="Times New Roman" w:cs="Times New Roman" w:hAnsi="Times New Roman"/>
      <w:bCs/>
      <w:kern w:val="36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93C3A"/>
    <w:rPr>
      <w:bCs/>
      <w:kern w:val="36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93C3A"/>
    <w:rPr>
      <w:rFonts w:ascii="Times New Roman" w:cs="Times New Roman" w:hAnsi="Times New Roman"/>
      <w:bCs w:val="0"/>
      <w:kern w:val="36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93C3A"/>
    <w:rPr>
      <w:rFonts w:ascii="Times New Roman" w:cs="Times New Roman" w:hAnsi="Times New Roman"/>
      <w:bCs w:val="0"/>
      <w:kern w:val="36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</izvorni_sadrzaj>
    <derivirana_varijabla naziv="DomainObject.Predmet.Broj_1">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St-416/2017</izvorni_sadrzaj>
    <derivirana_varijabla naziv="DomainObject.Predmet.OznakaBroj_1">St-416/2017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postoji  6 st-151/16</izvorni_sadrzaj>
    <derivirana_varijabla naziv="DomainObject.Predmet.PrimjedbaSuca_1">postoji  6 st-151/16</derivirana_varijabla>
  </DomainObject.Predmet.PrimjedbaSuca>
  <DomainObject.Predmet.ProtustrankaFormated>
    <izvorni_sadrzaj>  MENS-KORMAN GRUPA d.o.o. za trgovinu i usluge</izvorni_sadrzaj>
    <derivirana_varijabla naziv="DomainObject.Predmet.ProtustrankaFormated_1">  MENS-KORMAN GRUPA d.o.o. za trgovinu i usluge</derivirana_varijabla>
  </DomainObject.Predmet.ProtustrankaFormated>
  <DomainObject.Predmet.ProtustrankaFormatedOIB>
    <izvorni_sadrzaj>  MENS-KORMAN GRUPA d.o.o. za trgovinu i usluge, OIB 04436522142</izvorni_sadrzaj>
    <derivirana_varijabla naziv="DomainObject.Predmet.ProtustrankaFormatedOIB_1">  MENS-KORMAN GRUPA d.o.o. za trgovinu i usluge, OIB 04436522142</derivirana_varijabla>
  </DomainObject.Predmet.ProtustrankaFormatedOIB>
  <DomainObject.Predmet.ProtustrankaFormatedWithAdress>
    <izvorni_sadrzaj> MENS-KORMAN GRUPA d.o.o. za trgovinu i usluge, A. Šenoe 6, 32235 Bapska</izvorni_sadrzaj>
    <derivirana_varijabla naziv="DomainObject.Predmet.ProtustrankaFormatedWithAdress_1"> MENS-KORMAN GRUPA d.o.o. za trgovinu i usluge, A. Šenoe 6, 32235 Bapska</derivirana_varijabla>
  </DomainObject.Predmet.ProtustrankaFormatedWithAdress>
  <DomainObject.Predmet.ProtustrankaFormatedWithAdressOIB>
    <izvorni_sadrzaj> MENS-KORMAN GRUPA d.o.o. za trgovinu i usluge, OIB 04436522142, A. Šenoe 6, 32235 Bapska</izvorni_sadrzaj>
    <derivirana_varijabla naziv="DomainObject.Predmet.ProtustrankaFormatedWithAdressOIB_1"> MENS-KORMAN GRUPA d.o.o. za trgovinu i usluge, OIB 04436522142, A. Šenoe 6, 32235 Bapska</derivirana_varijabla>
  </DomainObject.Predmet.ProtustrankaFormatedWithAdressOIB>
  <DomainObject.Predmet.ProtustrankaWithAdress>
    <izvorni_sadrzaj>MENS-KORMAN GRUPA d.o.o. za trgovinu i usluge A. Šenoe 6, 32235 Bapska</izvorni_sadrzaj>
    <derivirana_varijabla naziv="DomainObject.Predmet.ProtustrankaWithAdress_1">MENS-KORMAN GRUPA d.o.o. za trgovinu i usluge A. Šenoe 6, 32235 Bapska</derivirana_varijabla>
  </DomainObject.Predmet.ProtustrankaWithAdress>
  <DomainObject.Predmet.ProtustrankaWithAdressOIB>
    <izvorni_sadrzaj>MENS-KORMAN GRUPA d.o.o. za trgovinu i usluge, OIB 04436522142, A. Šenoe 6, 32235 Bapska</izvorni_sadrzaj>
    <derivirana_varijabla naziv="DomainObject.Predmet.ProtustrankaWithAdressOIB_1">MENS-KORMAN GRUPA d.o.o. za trgovinu i usluge, OIB 04436522142, A. Šenoe 6, 32235 Bapska</derivirana_varijabla>
  </DomainObject.Predmet.ProtustrankaWithAdressOIB>
  <DomainObject.Predmet.ProtustrankaNazivFormated>
    <izvorni_sadrzaj>MENS-KORMAN GRUPA d.o.o. za trgovinu i usluge</izvorni_sadrzaj>
    <derivirana_varijabla naziv="DomainObject.Predmet.ProtustrankaNazivFormated_1">MENS-KORMAN GRUPA d.o.o. za trgovinu i usluge</derivirana_varijabla>
  </DomainObject.Predmet.ProtustrankaNazivFormated>
  <DomainObject.Predmet.ProtustrankaNazivFormatedOIB>
    <izvorni_sadrzaj>MENS-KORMAN GRUPA d.o.o. za trgovinu i usluge, OIB 04436522142</izvorni_sadrzaj>
    <derivirana_varijabla naziv="DomainObject.Predmet.ProtustrankaNazivFormatedOIB_1">MENS-KORMAN GRUPA d.o.o. za trgovinu i usluge, OIB 04436522142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Kristina Otrbajn</izvorni_sadrzaj>
    <derivirana_varijabla naziv="DomainObject.Predmet.StrankaFormated_1">  Kristina Otrbajn</derivirana_varijabla>
  </DomainObject.Predmet.StrankaFormated>
  <DomainObject.Predmet.StrankaFormatedOIB>
    <izvorni_sadrzaj>  Kristina Otrbajn, OIB 88713043500</izvorni_sadrzaj>
    <derivirana_varijabla naziv="DomainObject.Predmet.StrankaFormatedOIB_1">  Kristina Otrbajn, OIB 88713043500</derivirana_varijabla>
  </DomainObject.Predmet.StrankaFormatedOIB>
  <DomainObject.Predmet.StrankaFormatedWithAdress>
    <izvorni_sadrzaj> Kristina Otrbajn, Psunjska 9, 31431 Čepin</izvorni_sadrzaj>
    <derivirana_varijabla naziv="DomainObject.Predmet.StrankaFormatedWithAdress_1"> Kristina Otrbajn, Psunjska 9, 31431 Čepin</derivirana_varijabla>
  </DomainObject.Predmet.StrankaFormatedWithAdress>
  <DomainObject.Predmet.StrankaFormatedWithAdressOIB>
    <izvorni_sadrzaj> Kristina Otrbajn, OIB 88713043500, Psunjska 9, 31431 Čepin</izvorni_sadrzaj>
    <derivirana_varijabla naziv="DomainObject.Predmet.StrankaFormatedWithAdressOIB_1"> Kristina Otrbajn, OIB 88713043500, Psunjska 9, 31431 Čepin</derivirana_varijabla>
  </DomainObject.Predmet.StrankaFormatedWithAdressOIB>
  <DomainObject.Predmet.StrankaWithAdress>
    <izvorni_sadrzaj>Kristina Otrbajn Psunjska 9,31431 Čepin</izvorni_sadrzaj>
    <derivirana_varijabla naziv="DomainObject.Predmet.StrankaWithAdress_1">Kristina Otrbajn Psunjska 9,31431 Čepin</derivirana_varijabla>
  </DomainObject.Predmet.StrankaWithAdress>
  <DomainObject.Predmet.StrankaWithAdressOIB>
    <izvorni_sadrzaj>Kristina Otrbajn, OIB 88713043500, Psunjska 9,31431 Čepin</izvorni_sadrzaj>
    <derivirana_varijabla naziv="DomainObject.Predmet.StrankaWithAdressOIB_1">Kristina Otrbajn, OIB 88713043500, Psunjska 9,31431 Čepin</derivirana_varijabla>
  </DomainObject.Predmet.StrankaWithAdressOIB>
  <DomainObject.Predmet.StrankaNazivFormated>
    <izvorni_sadrzaj>Kristina Otrbajn</izvorni_sadrzaj>
    <derivirana_varijabla naziv="DomainObject.Predmet.StrankaNazivFormated_1">Kristina Otrbajn</derivirana_varijabla>
  </DomainObject.Predmet.StrankaNazivFormated>
  <DomainObject.Predmet.StrankaNazivFormatedOIB>
    <izvorni_sadrzaj>Kristina Otrbajn, OIB 88713043500</izvorni_sadrzaj>
    <derivirana_varijabla naziv="DomainObject.Predmet.StrankaNazivFormatedOIB_1">Kristina Otrbajn, OIB 88713043500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Kristina Otrbajn</item>
    </izvorni_sadrzaj>
    <derivirana_varijabla naziv="DomainObject.Predmet.StrankaListFormated_1">
      <item>Kristina Otrbajn</item>
    </derivirana_varijabla>
  </DomainObject.Predmet.StrankaListFormated>
  <DomainObject.Predmet.StrankaListFormatedOIB>
    <izvorni_sadrzaj>
      <item>Kristina Otrbajn, OIB 88713043500</item>
    </izvorni_sadrzaj>
    <derivirana_varijabla naziv="DomainObject.Predmet.StrankaListFormatedOIB_1">
      <item>Kristina Otrbajn, OIB 88713043500</item>
    </derivirana_varijabla>
  </DomainObject.Predmet.StrankaListFormatedOIB>
  <DomainObject.Predmet.StrankaListFormatedWithAdress>
    <izvorni_sadrzaj>
      <item>Kristina Otrbajn, Psunjska 9, 31431 Čepin</item>
    </izvorni_sadrzaj>
    <derivirana_varijabla naziv="DomainObject.Predmet.StrankaListFormatedWithAdress_1">
      <item>Kristina Otrbajn, Psunjska 9, 31431 Čepin</item>
    </derivirana_varijabla>
  </DomainObject.Predmet.StrankaListFormatedWithAdress>
  <DomainObject.Predmet.StrankaListFormatedWithAdressOIB>
    <izvorni_sadrzaj>
      <item>Kristina Otrbajn, OIB 88713043500, Psunjska 9, 31431 Čepin</item>
    </izvorni_sadrzaj>
    <derivirana_varijabla naziv="DomainObject.Predmet.StrankaListFormatedWithAdressOIB_1">
      <item>Kristina Otrbajn, OIB 88713043500, Psunjska 9, 31431 Čepin</item>
    </derivirana_varijabla>
  </DomainObject.Predmet.StrankaListFormatedWithAdressOIB>
  <DomainObject.Predmet.StrankaListNazivFormated>
    <izvorni_sadrzaj>
      <item>Kristina Otrbajn</item>
    </izvorni_sadrzaj>
    <derivirana_varijabla naziv="DomainObject.Predmet.StrankaListNazivFormated_1">
      <item>Kristina Otrbajn</item>
    </derivirana_varijabla>
  </DomainObject.Predmet.StrankaListNazivFormated>
  <DomainObject.Predmet.StrankaListNazivFormatedOIB>
    <izvorni_sadrzaj>
      <item>Kristina Otrbajn, OIB 88713043500</item>
    </izvorni_sadrzaj>
    <derivirana_varijabla naziv="DomainObject.Predmet.StrankaListNazivFormatedOIB_1">
      <item>Kristina Otrbajn, OIB 88713043500</item>
    </derivirana_varijabla>
  </DomainObject.Predmet.StrankaListNazivFormatedOIB>
  <DomainObject.Predmet.ProtuStrankaListFormated>
    <izvorni_sadrzaj>
      <item>MENS-KORMAN GRUPA d.o.o. za trgovinu i usluge</item>
    </izvorni_sadrzaj>
    <derivirana_varijabla naziv="DomainObject.Predmet.ProtuStrankaListFormated_1">
      <item>MENS-KORMAN GRUPA d.o.o. za trgovinu i usluge</item>
    </derivirana_varijabla>
  </DomainObject.Predmet.ProtuStrankaListFormated>
  <DomainObject.Predmet.ProtuStrankaListFormatedOIB>
    <izvorni_sadrzaj>
      <item>MENS-KORMAN GRUPA d.o.o. za trgovinu i usluge, OIB 04436522142</item>
    </izvorni_sadrzaj>
    <derivirana_varijabla naziv="DomainObject.Predmet.ProtuStrankaListFormatedOIB_1">
      <item>MENS-KORMAN GRUPA d.o.o. za trgovinu i usluge, OIB 04436522142</item>
    </derivirana_varijabla>
  </DomainObject.Predmet.ProtuStrankaListFormatedOIB>
  <DomainObject.Predmet.ProtuStrankaListFormatedWithAdress>
    <izvorni_sadrzaj>
      <item>MENS-KORMAN GRUPA d.o.o. za trgovinu i usluge, A. Šenoe 6, 32235 Bapska</item>
    </izvorni_sadrzaj>
    <derivirana_varijabla naziv="DomainObject.Predmet.ProtuStrankaListFormatedWithAdress_1">
      <item>MENS-KORMAN GRUPA d.o.o. za trgovinu i usluge, A. Šenoe 6, 32235 Bapska</item>
    </derivirana_varijabla>
  </DomainObject.Predmet.ProtuStrankaListFormatedWithAdress>
  <DomainObject.Predmet.ProtuStrankaListFormatedWithAdressOIB>
    <izvorni_sadrzaj>
      <item>MENS-KORMAN GRUPA d.o.o. za trgovinu i usluge, OIB 04436522142, A. Šenoe 6, 32235 Bapska</item>
    </izvorni_sadrzaj>
    <derivirana_varijabla naziv="DomainObject.Predmet.ProtuStrankaListFormatedWithAdressOIB_1">
      <item>MENS-KORMAN GRUPA d.o.o. za trgovinu i usluge, OIB 04436522142, A. Šenoe 6, 32235 Bapska</item>
    </derivirana_varijabla>
  </DomainObject.Predmet.ProtuStrankaListFormatedWithAdressOIB>
  <DomainObject.Predmet.ProtuStrankaListNazivFormated>
    <izvorni_sadrzaj>
      <item>MENS-KORMAN GRUPA d.o.o. za trgovinu i usluge</item>
    </izvorni_sadrzaj>
    <derivirana_varijabla naziv="DomainObject.Predmet.ProtuStrankaListNazivFormated_1">
      <item>MENS-KORMAN GRUPA d.o.o. za trgovinu i usluge</item>
    </derivirana_varijabla>
  </DomainObject.Predmet.ProtuStrankaListNazivFormated>
  <DomainObject.Predmet.ProtuStrankaListNazivFormatedOIB>
    <izvorni_sadrzaj>
      <item>MENS-KORMAN GRUPA d.o.o. za trgovinu i usluge, OIB 04436522142</item>
    </izvorni_sadrzaj>
    <derivirana_varijabla naziv="DomainObject.Predmet.ProtuStrankaListNazivFormatedOIB_1">
      <item>MENS-KORMAN GRUPA d.o.o. za trgovinu i usluge, OIB 04436522142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Kristina Otrbajn</izvorni_sadrzaj>
    <derivirana_varijabla naziv="DomainObject.Predmet.StrankaIDrugi_1">Kristina Otrbajn</derivirana_varijabla>
  </DomainObject.Predmet.StrankaIDrugi>
  <DomainObject.Predmet.ProtustrankaIDrugi>
    <izvorni_sadrzaj>MENS-KORMAN GRUPA d.o.o. za trgovinu i usluge</izvorni_sadrzaj>
    <derivirana_varijabla naziv="DomainObject.Predmet.ProtustrankaIDrugi_1">MENS-KORMAN GRUPA d.o.o. za trgovinu i usluge</derivirana_varijabla>
  </DomainObject.Predmet.ProtustrankaIDrugi>
  <DomainObject.Predmet.StrankaIDrugiAdressOIB>
    <izvorni_sadrzaj>Kristina Otrbajn, OIB 88713043500, Psunjska 9, 31431 Čepin</izvorni_sadrzaj>
    <derivirana_varijabla naziv="DomainObject.Predmet.StrankaIDrugiAdressOIB_1">Kristina Otrbajn, OIB 88713043500, Psunjska 9, 31431 Čepin</derivirana_varijabla>
  </DomainObject.Predmet.StrankaIDrugiAdressOIB>
  <DomainObject.Predmet.ProtustrankaIDrugiAdressOIB>
    <izvorni_sadrzaj>MENS-KORMAN GRUPA d.o.o. za trgovinu i usluge, OIB 04436522142, A. Šenoe 6, 32235 Bapska</izvorni_sadrzaj>
    <derivirana_varijabla naziv="DomainObject.Predmet.ProtustrankaIDrugiAdressOIB_1">MENS-KORMAN GRUPA d.o.o. za trgovinu i usluge, OIB 04436522142, A. Šenoe 6, 32235 Bapska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Kristina Otrbajn</item>
      <item>MENS-KORMAN GRUPA d.o.o. za trgovinu i usluge</item>
    </izvorni_sadrzaj>
    <derivirana_varijabla naziv="DomainObject.Predmet.SudioniciListNaziv_1">
      <item>Kristina Otrbajn</item>
      <item>MENS-KORMAN GRUPA d.o.o. za trgovinu i usluge</item>
    </derivirana_varijabla>
  </DomainObject.Predmet.SudioniciListNaziv>
  <DomainObject.Predmet.SudioniciListAdressOIB>
    <izvorni_sadrzaj>
      <item>Kristina Otrbajn, OIB 88713043500, Psunjska 9,31431 Čepin</item>
      <item>MENS-KORMAN GRUPA d.o.o. za trgovinu i usluge, OIB 04436522142, A. Šenoe 6,32235 Bapska</item>
    </izvorni_sadrzaj>
    <derivirana_varijabla naziv="DomainObject.Predmet.SudioniciListAdressOIB_1">
      <item>Kristina Otrbajn, OIB 88713043500, Psunjska 9,31431 Čepin</item>
      <item>MENS-KORMAN GRUPA d.o.o. za trgovinu i usluge, OIB 04436522142, A. Šenoe 6,32235 Bapska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88713043500</item>
      <item>, OIB 04436522142</item>
    </izvorni_sadrzaj>
    <derivirana_varijabla naziv="DomainObject.Predmet.SudioniciListNazivOIB_1">
      <item>, OIB 88713043500</item>
      <item>, OIB 04436522142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0B4892-511B-40E5-9290-E81EF8E0F9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561</properties:Words>
  <properties:Characters>3055</properties:Characters>
  <properties:Lines>121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Broj: VI-P-5/04-3</vt:lpstr>
      <vt:lpstr>Broj: VI-P-5/04-3</vt:lpstr>
    </vt:vector>
  </properties:TitlesOfParts>
  <properties:LinksUpToDate>false</properties:LinksUpToDate>
  <properties:CharactersWithSpaces>4155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2017-03-24T10:42:00Z</dcterms:created>
  <dc:creator>Korisnik</dc:creator>
  <cp:lastModifiedBy>Danijela Sekulić</cp:lastModifiedBy>
  <cp:lastPrinted>2017-03-24T10:42:00Z</cp:lastPrinted>
  <dcterms:modified xmlns:xsi="http://www.w3.org/2001/XMLSchema-instance" xsi:type="dcterms:W3CDTF">2017-03-24T10:42:00Z</dcterms:modified>
  <cp:revision>3</cp:revision>
  <dc:title>Broj: VI-P-5/04-3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