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9b2c" w14:paraId="66e9b2c" w:rsidRDefault="00632C71" w:rsidP="008D2681" w:rsidR="00632C71">
      <w:pPr>
        <w:jc w:val="right"/>
        <w15:collapsed w:val="false"/>
      </w:pPr>
      <w:bookmarkStart w:name="_GoBack" w:id="0"/>
      <w:bookmarkEnd w:id="0"/>
      <w:r>
        <w:t>Posl.br. 2 St-919</w:t>
      </w:r>
      <w:r w:rsidRPr="00EF4F14">
        <w:t>/16-</w:t>
      </w:r>
      <w:r w:rsidR="009E6356">
        <w:t>54</w:t>
      </w:r>
    </w:p>
    <w:p w:rsidRDefault="00632C71" w:rsidP="00632C71" w:rsidR="00632C71" w:rsidRPr="00EF4F14">
      <w:pPr>
        <w:jc w:val="center"/>
      </w:pPr>
    </w:p>
    <w:p w:rsidRDefault="00632C71" w:rsidP="00632C71" w:rsidR="00632C71" w:rsidRPr="00EF4F14">
      <w:pPr>
        <w:jc w:val="center"/>
      </w:pPr>
      <w:r w:rsidRPr="00EF4F14">
        <w:t>TABLICA ISPITANIH TRAŽBINA</w:t>
      </w:r>
    </w:p>
    <w:p w:rsidRDefault="00632C71" w:rsidP="00632C71" w:rsidR="00632C71" w:rsidRPr="00EF4F14">
      <w:pPr>
        <w:jc w:val="center"/>
      </w:pPr>
      <w:r w:rsidRPr="00EF4F14">
        <w:t xml:space="preserve">Po čl. 264. Stečajnog zakona </w:t>
      </w:r>
    </w:p>
    <w:p w:rsidRDefault="00632C71" w:rsidP="00632C71" w:rsidR="009E6356">
      <w:pPr>
        <w:jc w:val="center"/>
      </w:pPr>
      <w:r>
        <w:t xml:space="preserve">(Ispitno ročište </w:t>
      </w:r>
      <w:r w:rsidRPr="006F050C">
        <w:t>od 23. veljače 2017. u st</w:t>
      </w:r>
      <w:r w:rsidRPr="00EF4F14">
        <w:t xml:space="preserve">ečajnom postupku nad dužnikom </w:t>
      </w:r>
    </w:p>
    <w:p w:rsidRDefault="00632C71" w:rsidP="00632C71" w:rsidR="008D2681">
      <w:pPr>
        <w:jc w:val="center"/>
      </w:pPr>
      <w:r w:rsidRPr="00000B1F">
        <w:t>TIM 90 d.d.</w:t>
      </w:r>
      <w:r>
        <w:t xml:space="preserve"> u stečaju</w:t>
      </w:r>
      <w:r w:rsidRPr="00000B1F">
        <w:t>, Poreč, Vukovarska 19, OIB: 63062784520</w:t>
      </w:r>
      <w:r w:rsidRPr="00EF4F14">
        <w:t>)</w:t>
      </w:r>
    </w:p>
    <w:p w:rsidRDefault="00632C71" w:rsidP="00632C71" w:rsidR="00632C71" w:rsidRPr="00EF4F14">
      <w:pPr>
        <w:tabs>
          <w:tab w:pos="3686" w:val="left"/>
        </w:tabs>
      </w:pPr>
    </w:p>
    <w:p w:rsidRDefault="006F050C" w:rsidP="00632C71" w:rsidR="006F050C">
      <w:pPr>
        <w:tabs>
          <w:tab w:pos="3686" w:val="left"/>
        </w:tabs>
      </w:pPr>
      <w:r>
        <w:t>TRAŽBINE PRVOG VIŠEG</w:t>
      </w:r>
      <w:r w:rsidR="009E6356">
        <w:t xml:space="preserve"> ISPLATNOG REDA</w:t>
      </w: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59"/>
        <w:gridCol w:w="4423"/>
        <w:gridCol w:w="2103"/>
        <w:gridCol w:w="2121"/>
        <w:gridCol w:w="1701"/>
        <w:gridCol w:w="1559"/>
        <w:gridCol w:w="1457"/>
      </w:tblGrid>
      <w:tr w:rsidTr="009E6356" w:rsidR="006F050C" w:rsidRPr="00EF4F14">
        <w:tc>
          <w:tcPr>
            <w:tcW w:type="dxa" w:w="959"/>
            <w:vAlign w:val="center"/>
          </w:tcPr>
          <w:p w:rsidRDefault="006F050C" w:rsidP="00BB784C" w:rsidR="006F050C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Redni broj / broj prijave</w:t>
            </w:r>
          </w:p>
        </w:tc>
        <w:tc>
          <w:tcPr>
            <w:tcW w:type="dxa" w:w="4423"/>
            <w:vAlign w:val="center"/>
          </w:tcPr>
          <w:p w:rsidRDefault="006F050C" w:rsidP="00BB784C" w:rsidR="006F050C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6F050C" w:rsidP="00BB784C" w:rsidR="006F050C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Iznos prijavljene</w:t>
            </w:r>
          </w:p>
          <w:p w:rsidRDefault="006F050C" w:rsidP="00BB784C" w:rsidR="006F050C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6F050C" w:rsidP="00BB784C" w:rsidR="006F050C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701"/>
            <w:vAlign w:val="center"/>
          </w:tcPr>
          <w:p w:rsidRDefault="006F050C" w:rsidP="00BB784C" w:rsidR="006F050C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559"/>
            <w:vAlign w:val="center"/>
          </w:tcPr>
          <w:p w:rsidRDefault="006F050C" w:rsidP="00BB784C" w:rsidR="006F050C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iCs/>
                <w:color w:val="000000"/>
              </w:rPr>
              <w:t>Osporavatelj</w:t>
            </w:r>
          </w:p>
        </w:tc>
        <w:tc>
          <w:tcPr>
            <w:tcW w:type="dxa" w:w="1457"/>
            <w:vAlign w:val="center"/>
          </w:tcPr>
          <w:p w:rsidRDefault="006F050C" w:rsidP="00BB784C" w:rsidR="006F050C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>
              <w:t>Napomena</w:t>
            </w:r>
          </w:p>
        </w:tc>
      </w:tr>
      <w:tr w:rsidTr="009E6356" w:rsidR="006F050C" w:rsidRPr="00EF4F14">
        <w:trPr>
          <w:trHeight w:val="1181"/>
        </w:trPr>
        <w:tc>
          <w:tcPr>
            <w:tcW w:type="dxa" w:w="959"/>
            <w:vAlign w:val="center"/>
          </w:tcPr>
          <w:p w:rsidRDefault="006F050C" w:rsidP="00BB784C" w:rsidR="006F050C" w:rsidRPr="00EF4F14">
            <w:pPr>
              <w:tabs>
                <w:tab w:pos="3686" w:val="left"/>
              </w:tabs>
              <w:jc w:val="center"/>
            </w:pPr>
            <w:r w:rsidRPr="00EF4F14">
              <w:t xml:space="preserve">1. </w:t>
            </w:r>
          </w:p>
        </w:tc>
        <w:tc>
          <w:tcPr>
            <w:tcW w:type="dxa" w:w="4423"/>
            <w:vAlign w:val="center"/>
          </w:tcPr>
          <w:p w:rsidRDefault="006F050C" w:rsidP="00BB784C" w:rsidR="006F050C" w:rsidRPr="00EF4F14">
            <w:pPr>
              <w:tabs>
                <w:tab w:pos="3686" w:val="left"/>
              </w:tabs>
              <w:jc w:val="center"/>
            </w:pPr>
            <w:r w:rsidRPr="00C95DF2">
              <w:t>REPUBLIKA HRVATSKA, Ministarstvo financija, Porezna uprava, Zagreb, Katančićeva 5, OIB: 52634238587</w:t>
            </w:r>
          </w:p>
        </w:tc>
        <w:tc>
          <w:tcPr>
            <w:tcW w:type="dxa" w:w="2103"/>
            <w:vAlign w:val="center"/>
          </w:tcPr>
          <w:p w:rsidRDefault="006F050C" w:rsidP="00BB784C" w:rsidR="006F050C" w:rsidRPr="00376A8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C95DF2">
              <w:t>0,10</w:t>
            </w:r>
            <w:r w:rsidRPr="00376A8D">
              <w:t xml:space="preserve"> kn</w:t>
            </w:r>
          </w:p>
        </w:tc>
        <w:tc>
          <w:tcPr>
            <w:tcW w:type="dxa" w:w="2121"/>
            <w:vAlign w:val="center"/>
          </w:tcPr>
          <w:p w:rsidRDefault="006F050C" w:rsidP="00BB784C" w:rsidR="006F050C" w:rsidRPr="00376A8D">
            <w:pPr>
              <w:tabs>
                <w:tab w:pos="3686" w:val="left"/>
              </w:tabs>
              <w:jc w:val="center"/>
            </w:pPr>
            <w:r w:rsidRPr="00C95DF2">
              <w:t>0,10</w:t>
            </w:r>
            <w:r w:rsidRPr="00376A8D">
              <w:t xml:space="preserve"> kn</w:t>
            </w:r>
          </w:p>
        </w:tc>
        <w:tc>
          <w:tcPr>
            <w:tcW w:type="dxa" w:w="1701"/>
            <w:vAlign w:val="center"/>
          </w:tcPr>
          <w:p w:rsidRDefault="006F050C" w:rsidP="00BB784C" w:rsidR="006F050C" w:rsidRPr="00376A8D">
            <w:pPr>
              <w:tabs>
                <w:tab w:pos="3686" w:val="left"/>
              </w:tabs>
              <w:jc w:val="center"/>
            </w:pPr>
            <w:r w:rsidRPr="00376A8D">
              <w:t>-</w:t>
            </w:r>
          </w:p>
        </w:tc>
        <w:tc>
          <w:tcPr>
            <w:tcW w:type="dxa" w:w="1559"/>
            <w:vAlign w:val="center"/>
          </w:tcPr>
          <w:p w:rsidRDefault="006F050C" w:rsidP="00BB784C" w:rsidR="006F050C" w:rsidRPr="00376A8D">
            <w:pPr>
              <w:tabs>
                <w:tab w:pos="3686" w:val="left"/>
              </w:tabs>
              <w:jc w:val="center"/>
            </w:pPr>
            <w:r w:rsidRPr="00376A8D">
              <w:t>-</w:t>
            </w:r>
          </w:p>
        </w:tc>
        <w:tc>
          <w:tcPr>
            <w:tcW w:type="dxa" w:w="1457"/>
            <w:vAlign w:val="center"/>
          </w:tcPr>
          <w:p w:rsidRDefault="006F050C" w:rsidP="00BB784C" w:rsidR="006F050C" w:rsidRPr="00376A8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</w:tbl>
    <w:p w:rsidRDefault="006F050C" w:rsidP="00632C71" w:rsidR="006F050C">
      <w:pPr>
        <w:tabs>
          <w:tab w:pos="3686" w:val="left"/>
        </w:tabs>
      </w:pPr>
    </w:p>
    <w:p w:rsidRDefault="006F050C" w:rsidP="00632C71" w:rsidR="00632C71" w:rsidRPr="00EF4F14">
      <w:pPr>
        <w:tabs>
          <w:tab w:pos="3686" w:val="left"/>
        </w:tabs>
      </w:pPr>
      <w:r>
        <w:t>TRAŽBINE DRUGOG VIŠEG ISPLATNOG REDA</w:t>
      </w: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817"/>
        <w:gridCol w:w="4394"/>
        <w:gridCol w:w="1985"/>
        <w:gridCol w:w="2126"/>
        <w:gridCol w:w="1701"/>
        <w:gridCol w:w="1559"/>
        <w:gridCol w:w="1741"/>
      </w:tblGrid>
      <w:tr w:rsidTr="009E6356" w:rsidR="00632C71" w:rsidRPr="00EF4F14">
        <w:tc>
          <w:tcPr>
            <w:tcW w:type="dxa" w:w="817"/>
            <w:vAlign w:val="center"/>
          </w:tcPr>
          <w:p w:rsidRDefault="00632C71" w:rsidP="00454DBC" w:rsidR="00632C71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Redni broj / broj prijave</w:t>
            </w:r>
          </w:p>
        </w:tc>
        <w:tc>
          <w:tcPr>
            <w:tcW w:type="dxa" w:w="4394"/>
            <w:vAlign w:val="center"/>
          </w:tcPr>
          <w:p w:rsidRDefault="00632C71" w:rsidP="00454DBC" w:rsidR="00632C71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Vjerovnik</w:t>
            </w:r>
          </w:p>
        </w:tc>
        <w:tc>
          <w:tcPr>
            <w:tcW w:type="dxa" w:w="1985"/>
            <w:vAlign w:val="center"/>
          </w:tcPr>
          <w:p w:rsidRDefault="00632C71" w:rsidP="00454DBC" w:rsidR="00632C71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Iznos prijavljene</w:t>
            </w:r>
          </w:p>
          <w:p w:rsidRDefault="00632C71" w:rsidP="00454DBC" w:rsidR="00632C71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tražbine (kn)</w:t>
            </w:r>
          </w:p>
        </w:tc>
        <w:tc>
          <w:tcPr>
            <w:tcW w:type="dxa" w:w="2126"/>
            <w:vAlign w:val="center"/>
          </w:tcPr>
          <w:p w:rsidRDefault="00632C71" w:rsidP="00454DBC" w:rsidR="00632C71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701"/>
            <w:vAlign w:val="center"/>
          </w:tcPr>
          <w:p w:rsidRDefault="00632C71" w:rsidP="00454DBC" w:rsidR="00632C71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559"/>
            <w:vAlign w:val="center"/>
          </w:tcPr>
          <w:p w:rsidRDefault="00632C71" w:rsidP="00454DBC" w:rsidR="00632C71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iCs/>
                <w:color w:val="000000"/>
              </w:rPr>
              <w:t>Osporavatelj</w:t>
            </w:r>
          </w:p>
        </w:tc>
        <w:tc>
          <w:tcPr>
            <w:tcW w:type="dxa" w:w="1741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>
              <w:t>Napomena</w:t>
            </w:r>
          </w:p>
        </w:tc>
      </w:tr>
      <w:tr w:rsidTr="009E6356" w:rsidR="009E6356" w:rsidRPr="009E6356">
        <w:trPr>
          <w:trHeight w:val="1181"/>
        </w:trPr>
        <w:tc>
          <w:tcPr>
            <w:tcW w:type="dxa" w:w="817"/>
            <w:vAlign w:val="center"/>
          </w:tcPr>
          <w:p w:rsidRDefault="006F050C" w:rsidP="00454DBC" w:rsidR="00632C71" w:rsidRPr="009E6356">
            <w:pPr>
              <w:tabs>
                <w:tab w:pos="3686" w:val="left"/>
              </w:tabs>
              <w:jc w:val="center"/>
            </w:pPr>
            <w:r w:rsidRPr="009E6356">
              <w:t>1</w:t>
            </w:r>
            <w:r w:rsidR="00632C71" w:rsidRPr="009E6356">
              <w:t>.</w:t>
            </w:r>
          </w:p>
        </w:tc>
        <w:tc>
          <w:tcPr>
            <w:tcW w:type="dxa" w:w="4394"/>
            <w:vAlign w:val="center"/>
          </w:tcPr>
          <w:p w:rsidRDefault="00BB3F8C" w:rsidP="00454DBC" w:rsidR="00632C71" w:rsidRPr="009E6356">
            <w:pPr>
              <w:tabs>
                <w:tab w:pos="3686" w:val="left"/>
              </w:tabs>
              <w:jc w:val="center"/>
            </w:pPr>
            <w:r w:rsidRPr="009E6356">
              <w:t>HRVATSKE ŠUME d.o.o., Zagreb, Ljudevita Farkaša Vukotinovića 2, OIB: 69693144506</w:t>
            </w:r>
          </w:p>
        </w:tc>
        <w:tc>
          <w:tcPr>
            <w:tcW w:type="dxa" w:w="1985"/>
            <w:vAlign w:val="center"/>
          </w:tcPr>
          <w:p w:rsidRDefault="00BB3F8C" w:rsidP="00454DBC" w:rsidR="00632C71" w:rsidRPr="009E6356">
            <w:pPr>
              <w:tabs>
                <w:tab w:pos="3686" w:val="left"/>
              </w:tabs>
              <w:jc w:val="center"/>
            </w:pPr>
            <w:r w:rsidRPr="009E6356">
              <w:t>68.499,00</w:t>
            </w:r>
          </w:p>
        </w:tc>
        <w:tc>
          <w:tcPr>
            <w:tcW w:type="dxa" w:w="2126"/>
            <w:vAlign w:val="center"/>
          </w:tcPr>
          <w:p w:rsidRDefault="00BB3F8C" w:rsidP="00454DBC" w:rsidR="00632C71" w:rsidRPr="009E6356">
            <w:pPr>
              <w:tabs>
                <w:tab w:pos="3686" w:val="left"/>
              </w:tabs>
              <w:jc w:val="center"/>
            </w:pPr>
            <w:r w:rsidRPr="009E6356">
              <w:t>67.249,00</w:t>
            </w:r>
          </w:p>
        </w:tc>
        <w:tc>
          <w:tcPr>
            <w:tcW w:type="dxa" w:w="1701"/>
            <w:vAlign w:val="center"/>
          </w:tcPr>
          <w:p w:rsidRDefault="006F050C" w:rsidP="00454DBC" w:rsidR="00632C71" w:rsidRPr="009E6356">
            <w:pPr>
              <w:tabs>
                <w:tab w:pos="3686" w:val="left"/>
              </w:tabs>
              <w:jc w:val="center"/>
            </w:pPr>
            <w:r w:rsidRPr="009E6356">
              <w:t>-</w:t>
            </w:r>
          </w:p>
        </w:tc>
        <w:tc>
          <w:tcPr>
            <w:tcW w:type="dxa" w:w="1559"/>
            <w:vAlign w:val="center"/>
          </w:tcPr>
          <w:p w:rsidRDefault="006F050C" w:rsidP="00454DBC" w:rsidR="00632C71" w:rsidRPr="009E6356">
            <w:pPr>
              <w:tabs>
                <w:tab w:pos="3686" w:val="left"/>
              </w:tabs>
              <w:jc w:val="center"/>
            </w:pPr>
            <w:r w:rsidRPr="009E6356">
              <w:t>-</w:t>
            </w:r>
          </w:p>
        </w:tc>
        <w:tc>
          <w:tcPr>
            <w:tcW w:type="dxa" w:w="1741"/>
            <w:vAlign w:val="center"/>
          </w:tcPr>
          <w:p w:rsidRDefault="006F050C" w:rsidP="006F050C" w:rsidR="00632C71" w:rsidRPr="009E6356">
            <w:pPr>
              <w:tabs>
                <w:tab w:pos="3686" w:val="left"/>
              </w:tabs>
              <w:jc w:val="center"/>
            </w:pPr>
            <w:r w:rsidRPr="009E6356">
              <w:t>Vjerovnik je povukao prijavu tražbine za iznos od 1.250,00 kn koji se odnosio na tražbine nižih isplatnih redova</w:t>
            </w:r>
          </w:p>
        </w:tc>
      </w:tr>
      <w:tr w:rsidTr="009E6356" w:rsidR="00632C71" w:rsidRPr="00EF4F14">
        <w:trPr>
          <w:trHeight w:val="974"/>
        </w:trPr>
        <w:tc>
          <w:tcPr>
            <w:tcW w:type="dxa" w:w="817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lastRenderedPageBreak/>
              <w:t>2</w:t>
            </w:r>
            <w:r w:rsidR="00632C71" w:rsidRPr="00EF4F14">
              <w:t>.</w:t>
            </w:r>
          </w:p>
        </w:tc>
        <w:tc>
          <w:tcPr>
            <w:tcW w:type="dxa" w:w="4394"/>
            <w:vAlign w:val="center"/>
          </w:tcPr>
          <w:p w:rsidRDefault="00BB3F8C" w:rsidP="00454DBC" w:rsidR="00632C71" w:rsidRPr="00EF4F14">
            <w:pPr>
              <w:tabs>
                <w:tab w:pos="3686" w:val="left"/>
              </w:tabs>
              <w:jc w:val="center"/>
            </w:pPr>
            <w:r w:rsidRPr="00C95DF2">
              <w:t>USLUGA POREČ d.o.o., Poreč, Mlinska 1, OIB: 31073587765</w:t>
            </w:r>
          </w:p>
        </w:tc>
        <w:tc>
          <w:tcPr>
            <w:tcW w:type="dxa" w:w="1985"/>
            <w:vAlign w:val="center"/>
          </w:tcPr>
          <w:p w:rsidRDefault="00BB3F8C" w:rsidP="00454DBC" w:rsidR="00632C71" w:rsidRPr="00EF4F14">
            <w:pPr>
              <w:tabs>
                <w:tab w:pos="3686" w:val="left"/>
              </w:tabs>
              <w:jc w:val="center"/>
            </w:pPr>
            <w:r w:rsidRPr="00C95DF2">
              <w:t>17.457,55</w:t>
            </w:r>
          </w:p>
        </w:tc>
        <w:tc>
          <w:tcPr>
            <w:tcW w:type="dxa" w:w="2126"/>
            <w:vAlign w:val="center"/>
          </w:tcPr>
          <w:p w:rsidRDefault="00BB3F8C" w:rsidP="00454DBC" w:rsidR="00632C71" w:rsidRPr="00EF4F14">
            <w:pPr>
              <w:tabs>
                <w:tab w:pos="3686" w:val="left"/>
              </w:tabs>
              <w:jc w:val="center"/>
            </w:pPr>
            <w:r w:rsidRPr="00C95DF2">
              <w:t>17.457,55</w:t>
            </w:r>
          </w:p>
        </w:tc>
        <w:tc>
          <w:tcPr>
            <w:tcW w:type="dxa" w:w="1701"/>
            <w:vAlign w:val="center"/>
          </w:tcPr>
          <w:p w:rsidRDefault="00632C71" w:rsidP="00454DBC" w:rsidR="00632C71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559"/>
            <w:vAlign w:val="center"/>
          </w:tcPr>
          <w:p w:rsidRDefault="00632C71" w:rsidP="00454DBC" w:rsidR="00632C71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741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376A8D">
        <w:trPr>
          <w:trHeight w:val="1076"/>
        </w:trPr>
        <w:tc>
          <w:tcPr>
            <w:tcW w:type="dxa" w:w="817"/>
            <w:vAlign w:val="center"/>
          </w:tcPr>
          <w:p w:rsidRDefault="006F050C" w:rsidP="00454DBC" w:rsidR="00632C71" w:rsidRPr="00376A8D">
            <w:pPr>
              <w:tabs>
                <w:tab w:pos="3686" w:val="left"/>
              </w:tabs>
              <w:jc w:val="center"/>
            </w:pPr>
            <w:r>
              <w:t>3</w:t>
            </w:r>
            <w:r w:rsidR="00632C71" w:rsidRPr="00376A8D">
              <w:t>.</w:t>
            </w:r>
          </w:p>
        </w:tc>
        <w:tc>
          <w:tcPr>
            <w:tcW w:type="dxa" w:w="4394"/>
            <w:vAlign w:val="center"/>
          </w:tcPr>
          <w:p w:rsidRDefault="00BB3F8C" w:rsidP="00454DBC" w:rsidR="00632C71" w:rsidRPr="00376A8D">
            <w:pPr>
              <w:tabs>
                <w:tab w:pos="3686" w:val="left"/>
              </w:tabs>
              <w:jc w:val="center"/>
            </w:pPr>
            <w:r>
              <w:t>HRVATSKI TELEKOM d.d., Zagreb, Roberta Frangeša Mihanovića 9, OIB: 81793146560</w:t>
            </w:r>
          </w:p>
        </w:tc>
        <w:tc>
          <w:tcPr>
            <w:tcW w:type="dxa" w:w="1985"/>
            <w:vAlign w:val="center"/>
          </w:tcPr>
          <w:p w:rsidRDefault="00BB3F8C" w:rsidP="00454DBC" w:rsidR="00632C71" w:rsidRPr="00376A8D">
            <w:pPr>
              <w:tabs>
                <w:tab w:pos="3686" w:val="left"/>
              </w:tabs>
              <w:jc w:val="center"/>
            </w:pPr>
            <w:r>
              <w:t>81.196,79</w:t>
            </w:r>
          </w:p>
        </w:tc>
        <w:tc>
          <w:tcPr>
            <w:tcW w:type="dxa" w:w="2126"/>
            <w:vAlign w:val="center"/>
          </w:tcPr>
          <w:p w:rsidRDefault="00BB3F8C" w:rsidP="00454DBC" w:rsidR="00632C71" w:rsidRPr="00376A8D">
            <w:pPr>
              <w:tabs>
                <w:tab w:pos="3686" w:val="left"/>
              </w:tabs>
              <w:jc w:val="center"/>
            </w:pPr>
            <w:r>
              <w:t>81.196,79</w:t>
            </w:r>
          </w:p>
        </w:tc>
        <w:tc>
          <w:tcPr>
            <w:tcW w:type="dxa" w:w="1701"/>
            <w:vAlign w:val="center"/>
          </w:tcPr>
          <w:p w:rsidRDefault="00BB3F8C" w:rsidP="00454DBC" w:rsidR="00632C71" w:rsidRPr="00376A8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BB3F8C" w:rsidP="00454DBC" w:rsidR="00632C71" w:rsidRPr="00376A8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6F050C" w:rsidP="00454DBC" w:rsidR="00632C71" w:rsidRPr="00376A8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4</w:t>
            </w:r>
            <w:r w:rsidR="00632C71" w:rsidRPr="00EF4F14">
              <w:t>.</w:t>
            </w:r>
          </w:p>
        </w:tc>
        <w:tc>
          <w:tcPr>
            <w:tcW w:type="dxa" w:w="4394"/>
            <w:vAlign w:val="center"/>
          </w:tcPr>
          <w:p w:rsidRDefault="00BB3F8C" w:rsidP="00454DBC" w:rsidR="00632C71" w:rsidRPr="00EF4F14">
            <w:pPr>
              <w:tabs>
                <w:tab w:pos="3686" w:val="left"/>
              </w:tabs>
              <w:jc w:val="center"/>
            </w:pPr>
            <w:r>
              <w:t>VIP net d.o.o., Zagreb, Vrtni put 1, OIB: 29524210204</w:t>
            </w:r>
          </w:p>
        </w:tc>
        <w:tc>
          <w:tcPr>
            <w:tcW w:type="dxa" w:w="1985"/>
            <w:vAlign w:val="center"/>
          </w:tcPr>
          <w:p w:rsidRDefault="00BB3F8C" w:rsidP="00454DBC" w:rsidR="00632C71" w:rsidRPr="00EF4F14">
            <w:pPr>
              <w:tabs>
                <w:tab w:pos="3686" w:val="left"/>
              </w:tabs>
              <w:jc w:val="center"/>
            </w:pPr>
            <w:r>
              <w:t>32.537,64</w:t>
            </w:r>
          </w:p>
        </w:tc>
        <w:tc>
          <w:tcPr>
            <w:tcW w:type="dxa" w:w="2126"/>
            <w:vAlign w:val="center"/>
          </w:tcPr>
          <w:p w:rsidRDefault="00BB3F8C" w:rsidP="00454DBC" w:rsidR="00632C71" w:rsidRPr="00EF4F14">
            <w:pPr>
              <w:tabs>
                <w:tab w:pos="3686" w:val="left"/>
              </w:tabs>
              <w:jc w:val="center"/>
            </w:pPr>
            <w:r>
              <w:t>32.537,64</w:t>
            </w:r>
          </w:p>
        </w:tc>
        <w:tc>
          <w:tcPr>
            <w:tcW w:type="dxa" w:w="1701"/>
            <w:vAlign w:val="center"/>
          </w:tcPr>
          <w:p w:rsidRDefault="00632C71" w:rsidP="00454DBC" w:rsidR="00632C71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559"/>
            <w:vAlign w:val="center"/>
          </w:tcPr>
          <w:p w:rsidRDefault="00632C71" w:rsidP="00454DBC" w:rsidR="00632C71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741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5</w:t>
            </w:r>
            <w:r w:rsidR="00632C71" w:rsidRPr="00EF4F14">
              <w:t>.</w:t>
            </w:r>
          </w:p>
        </w:tc>
        <w:tc>
          <w:tcPr>
            <w:tcW w:type="dxa" w:w="4394"/>
            <w:vAlign w:val="center"/>
          </w:tcPr>
          <w:p w:rsidRDefault="00BB3F8C" w:rsidP="00454DBC" w:rsidR="00632C71" w:rsidRPr="00EF4F14">
            <w:pPr>
              <w:tabs>
                <w:tab w:pos="3686" w:val="left"/>
              </w:tabs>
              <w:jc w:val="center"/>
            </w:pPr>
            <w:r>
              <w:t>PULA HERCULANEA d.o.o., Pula, Trg I. istarske brigade 14, OIB: 11294943436</w:t>
            </w:r>
          </w:p>
        </w:tc>
        <w:tc>
          <w:tcPr>
            <w:tcW w:type="dxa" w:w="1985"/>
            <w:vAlign w:val="center"/>
          </w:tcPr>
          <w:p w:rsidRDefault="00BB3F8C" w:rsidP="00454DBC" w:rsidR="00632C71" w:rsidRPr="00EF4F14">
            <w:pPr>
              <w:tabs>
                <w:tab w:pos="3686" w:val="left"/>
              </w:tabs>
              <w:jc w:val="center"/>
            </w:pPr>
            <w:r>
              <w:t>11.048,06</w:t>
            </w:r>
          </w:p>
        </w:tc>
        <w:tc>
          <w:tcPr>
            <w:tcW w:type="dxa" w:w="2126"/>
            <w:vAlign w:val="center"/>
          </w:tcPr>
          <w:p w:rsidRDefault="00BB3F8C" w:rsidP="00454DBC" w:rsidR="00632C71" w:rsidRPr="00EF4F14">
            <w:pPr>
              <w:tabs>
                <w:tab w:pos="3686" w:val="left"/>
              </w:tabs>
              <w:jc w:val="center"/>
            </w:pPr>
            <w:r>
              <w:t>11.048,06</w:t>
            </w:r>
          </w:p>
        </w:tc>
        <w:tc>
          <w:tcPr>
            <w:tcW w:type="dxa" w:w="1701"/>
            <w:vAlign w:val="center"/>
          </w:tcPr>
          <w:p w:rsidRDefault="00632C71" w:rsidP="00454DBC" w:rsidR="00632C71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559"/>
            <w:vAlign w:val="center"/>
          </w:tcPr>
          <w:p w:rsidRDefault="00632C71" w:rsidP="00454DBC" w:rsidR="00632C71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741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6</w:t>
            </w:r>
            <w:r w:rsidR="00632C71" w:rsidRPr="00EF4F14">
              <w:t>.</w:t>
            </w:r>
          </w:p>
        </w:tc>
        <w:tc>
          <w:tcPr>
            <w:tcW w:type="dxa" w:w="4394"/>
            <w:vAlign w:val="center"/>
          </w:tcPr>
          <w:p w:rsidRDefault="00BB3F8C" w:rsidP="00454DBC" w:rsidR="00632C71" w:rsidRPr="00EF4F14">
            <w:pPr>
              <w:tabs>
                <w:tab w:pos="3686" w:val="left"/>
              </w:tabs>
              <w:jc w:val="center"/>
            </w:pPr>
            <w:r>
              <w:t>PRAGRANDE d.o.o., Pula, Trg I. istarske brigade 14, OIB: 05117157608</w:t>
            </w:r>
          </w:p>
        </w:tc>
        <w:tc>
          <w:tcPr>
            <w:tcW w:type="dxa" w:w="1985"/>
            <w:vAlign w:val="center"/>
          </w:tcPr>
          <w:p w:rsidRDefault="00BB3F8C" w:rsidP="00454DBC" w:rsidR="00632C71" w:rsidRPr="00EF4F14">
            <w:pPr>
              <w:tabs>
                <w:tab w:pos="3686" w:val="left"/>
              </w:tabs>
              <w:jc w:val="center"/>
            </w:pPr>
            <w:r>
              <w:t>7.087,21</w:t>
            </w:r>
          </w:p>
        </w:tc>
        <w:tc>
          <w:tcPr>
            <w:tcW w:type="dxa" w:w="2126"/>
            <w:vAlign w:val="center"/>
          </w:tcPr>
          <w:p w:rsidRDefault="00BB3F8C" w:rsidP="00454DBC" w:rsidR="00632C71" w:rsidRPr="00EF4F14">
            <w:pPr>
              <w:tabs>
                <w:tab w:pos="3686" w:val="left"/>
              </w:tabs>
              <w:jc w:val="center"/>
            </w:pPr>
            <w:r>
              <w:t>7.087,21</w:t>
            </w:r>
          </w:p>
        </w:tc>
        <w:tc>
          <w:tcPr>
            <w:tcW w:type="dxa" w:w="1701"/>
            <w:vAlign w:val="center"/>
          </w:tcPr>
          <w:p w:rsidRDefault="00632C71" w:rsidP="00454DBC" w:rsidR="00632C71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559"/>
            <w:vAlign w:val="center"/>
          </w:tcPr>
          <w:p w:rsidRDefault="00632C71" w:rsidP="00454DBC" w:rsidR="00632C71" w:rsidRPr="00EF4F14">
            <w:pPr>
              <w:tabs>
                <w:tab w:pos="3686" w:val="left"/>
              </w:tabs>
              <w:jc w:val="center"/>
            </w:pPr>
            <w:r w:rsidRPr="00EF4F14">
              <w:t>-</w:t>
            </w:r>
          </w:p>
        </w:tc>
        <w:tc>
          <w:tcPr>
            <w:tcW w:type="dxa" w:w="1741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7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BB3F8C" w:rsidP="00454DBC" w:rsidR="00632C71" w:rsidRPr="00EF4F14">
            <w:pPr>
              <w:tabs>
                <w:tab w:pos="3686" w:val="left"/>
              </w:tabs>
              <w:jc w:val="center"/>
            </w:pPr>
            <w:r>
              <w:t>FINANCIJSKA AGENCIJA, Zagreb, Ulica grada Vukovara 70, OIB: 85821130368</w:t>
            </w:r>
          </w:p>
        </w:tc>
        <w:tc>
          <w:tcPr>
            <w:tcW w:type="dxa" w:w="1985"/>
            <w:vAlign w:val="center"/>
          </w:tcPr>
          <w:p w:rsidRDefault="00BB3F8C" w:rsidP="00454DBC" w:rsidR="00632C71" w:rsidRPr="00EF4F14">
            <w:pPr>
              <w:tabs>
                <w:tab w:pos="3686" w:val="left"/>
              </w:tabs>
              <w:jc w:val="center"/>
            </w:pPr>
            <w:r>
              <w:t>7.274,87</w:t>
            </w:r>
          </w:p>
        </w:tc>
        <w:tc>
          <w:tcPr>
            <w:tcW w:type="dxa" w:w="2126"/>
            <w:vAlign w:val="center"/>
          </w:tcPr>
          <w:p w:rsidRDefault="00BB3F8C" w:rsidP="00454DBC" w:rsidR="00632C71" w:rsidRPr="00EF4F14">
            <w:pPr>
              <w:tabs>
                <w:tab w:pos="3686" w:val="left"/>
              </w:tabs>
              <w:jc w:val="center"/>
            </w:pPr>
            <w:r>
              <w:t>7.274,87</w:t>
            </w:r>
          </w:p>
        </w:tc>
        <w:tc>
          <w:tcPr>
            <w:tcW w:type="dxa" w:w="1701"/>
            <w:vAlign w:val="center"/>
          </w:tcPr>
          <w:p w:rsidRDefault="00632C71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632C71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8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BB3F8C" w:rsidP="00454DBC" w:rsidR="00632C71" w:rsidRPr="00BC1426">
            <w:pPr>
              <w:tabs>
                <w:tab w:pos="3686" w:val="left"/>
              </w:tabs>
              <w:jc w:val="center"/>
            </w:pPr>
            <w:r>
              <w:t>HRVATSKE VODE, Zagreb, Ulica grada Vukovara 220, OIB: 28921383001</w:t>
            </w:r>
          </w:p>
        </w:tc>
        <w:tc>
          <w:tcPr>
            <w:tcW w:type="dxa" w:w="1985"/>
            <w:vAlign w:val="center"/>
          </w:tcPr>
          <w:p w:rsidRDefault="00BB3F8C" w:rsidP="00454DBC" w:rsidR="00632C71" w:rsidRPr="00BC1426">
            <w:pPr>
              <w:tabs>
                <w:tab w:pos="3686" w:val="left"/>
              </w:tabs>
              <w:jc w:val="center"/>
            </w:pPr>
            <w:r>
              <w:t>25.459,63</w:t>
            </w:r>
          </w:p>
        </w:tc>
        <w:tc>
          <w:tcPr>
            <w:tcW w:type="dxa" w:w="2126"/>
            <w:vAlign w:val="center"/>
          </w:tcPr>
          <w:p w:rsidRDefault="00BB3F8C" w:rsidP="00454DBC" w:rsidR="00632C71" w:rsidRPr="00BC1426">
            <w:pPr>
              <w:tabs>
                <w:tab w:pos="3686" w:val="left"/>
              </w:tabs>
              <w:jc w:val="center"/>
            </w:pPr>
            <w:r>
              <w:t>25.459,63</w:t>
            </w:r>
          </w:p>
        </w:tc>
        <w:tc>
          <w:tcPr>
            <w:tcW w:type="dxa" w:w="1701"/>
            <w:vAlign w:val="center"/>
          </w:tcPr>
          <w:p w:rsidRDefault="00632C71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632C71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9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BB3F8C" w:rsidP="006F050C" w:rsidR="00632C71" w:rsidRPr="00BC1426">
            <w:pPr>
              <w:tabs>
                <w:tab w:pos="3686" w:val="left"/>
              </w:tabs>
              <w:jc w:val="center"/>
            </w:pPr>
            <w:r>
              <w:t>DRAGAN I SUZANA VIDOVIĆ, Calgary Al</w:t>
            </w:r>
            <w:r w:rsidR="006F050C">
              <w:t>berta, 5907 Coach Hill Rd. T3H</w:t>
            </w:r>
          </w:p>
        </w:tc>
        <w:tc>
          <w:tcPr>
            <w:tcW w:type="dxa" w:w="1985"/>
            <w:vAlign w:val="center"/>
          </w:tcPr>
          <w:p w:rsidRDefault="00BB3F8C" w:rsidP="00454DBC" w:rsidR="00632C71" w:rsidRPr="00BC1426">
            <w:pPr>
              <w:tabs>
                <w:tab w:pos="3686" w:val="left"/>
              </w:tabs>
              <w:jc w:val="center"/>
            </w:pPr>
            <w:r>
              <w:t>2.104.478,11</w:t>
            </w:r>
          </w:p>
        </w:tc>
        <w:tc>
          <w:tcPr>
            <w:tcW w:type="dxa" w:w="2126"/>
            <w:vAlign w:val="center"/>
          </w:tcPr>
          <w:p w:rsidRDefault="00BB3F8C" w:rsidP="00454DBC" w:rsidR="00632C71" w:rsidRPr="00BC1426">
            <w:pPr>
              <w:tabs>
                <w:tab w:pos="3686" w:val="left"/>
              </w:tabs>
              <w:jc w:val="center"/>
            </w:pPr>
            <w:r>
              <w:t>2.104.478,11</w:t>
            </w:r>
          </w:p>
        </w:tc>
        <w:tc>
          <w:tcPr>
            <w:tcW w:type="dxa" w:w="1701"/>
            <w:vAlign w:val="center"/>
          </w:tcPr>
          <w:p w:rsidRDefault="00632C71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632C71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lastRenderedPageBreak/>
              <w:t>10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BB3F8C" w:rsidP="00454DBC" w:rsidR="00632C71" w:rsidRPr="00BC1426">
            <w:pPr>
              <w:tabs>
                <w:tab w:pos="3686" w:val="left"/>
              </w:tabs>
              <w:jc w:val="center"/>
            </w:pPr>
            <w:r w:rsidRPr="006F050C">
              <w:rPr>
                <w:rFonts w:eastAsiaTheme="minorHAnsi"/>
                <w:lang w:eastAsia="en-US"/>
              </w:rPr>
              <w:t xml:space="preserve">SREDIŠNJE KLIRINŠKO DEPOZITARNO DRUŠTVO d.d., </w:t>
            </w:r>
            <w:r w:rsidRPr="006F050C">
              <w:t>Zagreb, Heinzelova 62, OIB: 6440680</w:t>
            </w:r>
            <w:r w:rsidRPr="00A0708E">
              <w:t>9162</w:t>
            </w:r>
          </w:p>
        </w:tc>
        <w:tc>
          <w:tcPr>
            <w:tcW w:type="dxa" w:w="1985"/>
            <w:vAlign w:val="center"/>
          </w:tcPr>
          <w:p w:rsidRDefault="00BB3F8C" w:rsidP="00454DBC" w:rsidR="00632C71" w:rsidRPr="00BC1426">
            <w:pPr>
              <w:tabs>
                <w:tab w:pos="3686" w:val="left"/>
              </w:tabs>
              <w:jc w:val="center"/>
            </w:pPr>
            <w:r>
              <w:t>30.268,44</w:t>
            </w:r>
          </w:p>
        </w:tc>
        <w:tc>
          <w:tcPr>
            <w:tcW w:type="dxa" w:w="2126"/>
            <w:vAlign w:val="center"/>
          </w:tcPr>
          <w:p w:rsidRDefault="00BB3F8C" w:rsidP="00454DBC" w:rsidR="00632C71" w:rsidRPr="00BC1426">
            <w:pPr>
              <w:tabs>
                <w:tab w:pos="3686" w:val="left"/>
              </w:tabs>
              <w:jc w:val="center"/>
            </w:pPr>
            <w:r>
              <w:t>30.268,44</w:t>
            </w:r>
          </w:p>
        </w:tc>
        <w:tc>
          <w:tcPr>
            <w:tcW w:type="dxa" w:w="1701"/>
            <w:vAlign w:val="center"/>
          </w:tcPr>
          <w:p w:rsidRDefault="00632C71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632C71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11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BB3F8C" w:rsidP="00454DBC" w:rsidR="00632C71" w:rsidRPr="00BC1426">
            <w:pPr>
              <w:tabs>
                <w:tab w:pos="3686" w:val="left"/>
              </w:tabs>
              <w:jc w:val="center"/>
            </w:pPr>
            <w:r>
              <w:t>ISTARSKI VODOVOD d.o.o., Buzet, Sv. Ivan 8, OIB: 13269963589</w:t>
            </w:r>
          </w:p>
        </w:tc>
        <w:tc>
          <w:tcPr>
            <w:tcW w:type="dxa" w:w="1985"/>
            <w:vAlign w:val="center"/>
          </w:tcPr>
          <w:p w:rsidRDefault="00BB3F8C" w:rsidP="00454DBC" w:rsidR="00632C71" w:rsidRPr="00BC1426">
            <w:pPr>
              <w:tabs>
                <w:tab w:pos="3686" w:val="left"/>
              </w:tabs>
              <w:jc w:val="center"/>
            </w:pPr>
            <w:r>
              <w:t>2.699,16</w:t>
            </w:r>
          </w:p>
        </w:tc>
        <w:tc>
          <w:tcPr>
            <w:tcW w:type="dxa" w:w="2126"/>
            <w:vAlign w:val="center"/>
          </w:tcPr>
          <w:p w:rsidRDefault="00BB3F8C" w:rsidP="00454DBC" w:rsidR="00632C71" w:rsidRPr="00BC1426">
            <w:pPr>
              <w:tabs>
                <w:tab w:pos="3686" w:val="left"/>
              </w:tabs>
              <w:jc w:val="center"/>
            </w:pPr>
            <w:r>
              <w:t>2.699,16</w:t>
            </w:r>
          </w:p>
        </w:tc>
        <w:tc>
          <w:tcPr>
            <w:tcW w:type="dxa" w:w="1701"/>
            <w:vAlign w:val="center"/>
          </w:tcPr>
          <w:p w:rsidRDefault="00632C71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632C71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12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BB3F8C" w:rsidP="00454DBC" w:rsidR="00632C71" w:rsidRPr="00BC1426">
            <w:pPr>
              <w:tabs>
                <w:tab w:pos="3686" w:val="left"/>
              </w:tabs>
              <w:jc w:val="center"/>
            </w:pPr>
            <w:r w:rsidRPr="006F050C">
              <w:t>Javna ustanova HRVATSKA RADIOTELEVIZIJA, Za</w:t>
            </w:r>
            <w:r>
              <w:t>greb, Prisavlje 3, OIB: 68419124305</w:t>
            </w:r>
          </w:p>
        </w:tc>
        <w:tc>
          <w:tcPr>
            <w:tcW w:type="dxa" w:w="1985"/>
            <w:vAlign w:val="center"/>
          </w:tcPr>
          <w:p w:rsidRDefault="00BB3F8C" w:rsidP="00454DBC" w:rsidR="00632C71" w:rsidRPr="00BC1426">
            <w:pPr>
              <w:tabs>
                <w:tab w:pos="3686" w:val="left"/>
              </w:tabs>
              <w:jc w:val="center"/>
            </w:pPr>
            <w:r>
              <w:t>21.578,64</w:t>
            </w:r>
          </w:p>
        </w:tc>
        <w:tc>
          <w:tcPr>
            <w:tcW w:type="dxa" w:w="2126"/>
            <w:vAlign w:val="center"/>
          </w:tcPr>
          <w:p w:rsidRDefault="00BB3F8C" w:rsidP="00454DBC" w:rsidR="00632C71" w:rsidRPr="00BC1426">
            <w:pPr>
              <w:tabs>
                <w:tab w:pos="3686" w:val="left"/>
              </w:tabs>
              <w:jc w:val="center"/>
            </w:pPr>
            <w:r>
              <w:t>21.578,64</w:t>
            </w:r>
          </w:p>
        </w:tc>
        <w:tc>
          <w:tcPr>
            <w:tcW w:type="dxa" w:w="1701"/>
            <w:vAlign w:val="center"/>
          </w:tcPr>
          <w:p w:rsidRDefault="00632C71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632C71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13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BB3F8C" w:rsidP="00454DBC" w:rsidR="00632C71" w:rsidRPr="0002030D">
            <w:pPr>
              <w:tabs>
                <w:tab w:pos="3686" w:val="left"/>
              </w:tabs>
              <w:jc w:val="center"/>
            </w:pPr>
            <w:r>
              <w:t>BOJOPLAST d.d. u stečaju, Pula, Medulinska 53, OIB: 92113402303</w:t>
            </w:r>
          </w:p>
        </w:tc>
        <w:tc>
          <w:tcPr>
            <w:tcW w:type="dxa" w:w="1985"/>
            <w:vAlign w:val="center"/>
          </w:tcPr>
          <w:p w:rsidRDefault="00BB3F8C" w:rsidP="00454DBC" w:rsidR="00632C71" w:rsidRPr="0002030D">
            <w:pPr>
              <w:tabs>
                <w:tab w:pos="3686" w:val="left"/>
              </w:tabs>
              <w:jc w:val="center"/>
            </w:pPr>
            <w:r>
              <w:t>997.320,02</w:t>
            </w:r>
          </w:p>
        </w:tc>
        <w:tc>
          <w:tcPr>
            <w:tcW w:type="dxa" w:w="2126"/>
            <w:vAlign w:val="center"/>
          </w:tcPr>
          <w:p w:rsidRDefault="00BB3F8C" w:rsidP="00454DBC" w:rsidR="00632C71" w:rsidRPr="0002030D">
            <w:pPr>
              <w:tabs>
                <w:tab w:pos="3686" w:val="left"/>
              </w:tabs>
              <w:jc w:val="center"/>
            </w:pPr>
            <w:r>
              <w:t>997.320,02</w:t>
            </w:r>
          </w:p>
        </w:tc>
        <w:tc>
          <w:tcPr>
            <w:tcW w:type="dxa" w:w="1701"/>
            <w:vAlign w:val="center"/>
          </w:tcPr>
          <w:p w:rsidRDefault="00632C71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632C71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6F050C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F050C" w:rsidRPr="006F050C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6F050C">
            <w:pPr>
              <w:tabs>
                <w:tab w:pos="3686" w:val="left"/>
              </w:tabs>
              <w:jc w:val="center"/>
            </w:pPr>
            <w:r w:rsidRPr="006F050C">
              <w:t>14</w:t>
            </w:r>
            <w:r w:rsidR="00632C71" w:rsidRPr="006F050C">
              <w:t>.</w:t>
            </w:r>
          </w:p>
        </w:tc>
        <w:tc>
          <w:tcPr>
            <w:tcW w:type="dxa" w:w="4394"/>
            <w:vAlign w:val="center"/>
          </w:tcPr>
          <w:p w:rsidRDefault="00BB3F8C" w:rsidP="00454DBC" w:rsidR="00632C71" w:rsidRPr="006F050C">
            <w:pPr>
              <w:tabs>
                <w:tab w:pos="3686" w:val="left"/>
              </w:tabs>
              <w:jc w:val="center"/>
            </w:pPr>
            <w:r w:rsidRPr="006F050C">
              <w:t>REPUBLIKA HRVATSKA, Ministarstvo financija, Porezna uprava, Zagreb, Katančićeva 5, OIB: 52634238587</w:t>
            </w:r>
          </w:p>
        </w:tc>
        <w:tc>
          <w:tcPr>
            <w:tcW w:type="dxa" w:w="1985"/>
            <w:vAlign w:val="center"/>
          </w:tcPr>
          <w:p w:rsidRDefault="006F050C" w:rsidP="00454DBC" w:rsidR="00632C71" w:rsidRPr="006F050C">
            <w:pPr>
              <w:tabs>
                <w:tab w:pos="3686" w:val="left"/>
              </w:tabs>
              <w:jc w:val="center"/>
            </w:pPr>
            <w:r w:rsidRPr="006F050C">
              <w:t>404.817,6</w:t>
            </w:r>
            <w:r w:rsidR="00BB3F8C" w:rsidRPr="006F050C">
              <w:t>4</w:t>
            </w:r>
          </w:p>
        </w:tc>
        <w:tc>
          <w:tcPr>
            <w:tcW w:type="dxa" w:w="2126"/>
            <w:vAlign w:val="center"/>
          </w:tcPr>
          <w:p w:rsidRDefault="00BB3F8C" w:rsidP="00454DBC" w:rsidR="00632C71" w:rsidRPr="006F050C">
            <w:pPr>
              <w:tabs>
                <w:tab w:pos="3686" w:val="left"/>
              </w:tabs>
              <w:jc w:val="center"/>
            </w:pPr>
            <w:r w:rsidRPr="006F050C">
              <w:t>404.817,64</w:t>
            </w:r>
          </w:p>
        </w:tc>
        <w:tc>
          <w:tcPr>
            <w:tcW w:type="dxa" w:w="1701"/>
            <w:vAlign w:val="center"/>
          </w:tcPr>
          <w:p w:rsidRDefault="006F050C" w:rsidP="00454DBC" w:rsidR="00632C71" w:rsidRPr="006F050C">
            <w:pPr>
              <w:tabs>
                <w:tab w:pos="3686" w:val="left"/>
              </w:tabs>
              <w:jc w:val="center"/>
            </w:pPr>
            <w:r w:rsidRPr="006F050C">
              <w:t>-</w:t>
            </w:r>
          </w:p>
        </w:tc>
        <w:tc>
          <w:tcPr>
            <w:tcW w:type="dxa" w:w="1559"/>
            <w:vAlign w:val="center"/>
          </w:tcPr>
          <w:p w:rsidRDefault="006F050C" w:rsidP="00454DBC" w:rsidR="00632C71" w:rsidRPr="006F050C">
            <w:pPr>
              <w:tabs>
                <w:tab w:pos="3686" w:val="left"/>
              </w:tabs>
              <w:jc w:val="center"/>
            </w:pPr>
            <w:r w:rsidRPr="006F050C">
              <w:t>-</w:t>
            </w:r>
          </w:p>
        </w:tc>
        <w:tc>
          <w:tcPr>
            <w:tcW w:type="dxa" w:w="1741"/>
            <w:vAlign w:val="center"/>
          </w:tcPr>
          <w:p w:rsidRDefault="006F050C" w:rsidP="00454DBC" w:rsidR="00632C71" w:rsidRPr="006F050C">
            <w:pPr>
              <w:tabs>
                <w:tab w:pos="3686" w:val="left"/>
              </w:tabs>
              <w:jc w:val="center"/>
            </w:pPr>
            <w:r w:rsidRPr="006F050C">
              <w:t>-</w:t>
            </w:r>
          </w:p>
        </w:tc>
      </w:tr>
      <w:tr w:rsidTr="009E6356" w:rsidR="006F050C" w:rsidRPr="006F050C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6F050C">
            <w:pPr>
              <w:tabs>
                <w:tab w:pos="3686" w:val="left"/>
              </w:tabs>
              <w:jc w:val="center"/>
            </w:pPr>
            <w:r w:rsidRPr="006F050C">
              <w:t>15</w:t>
            </w:r>
            <w:r w:rsidR="00632C71" w:rsidRPr="006F050C">
              <w:t>.</w:t>
            </w:r>
          </w:p>
        </w:tc>
        <w:tc>
          <w:tcPr>
            <w:tcW w:type="dxa" w:w="4394"/>
            <w:vAlign w:val="center"/>
          </w:tcPr>
          <w:p w:rsidRDefault="00FB14CB" w:rsidP="00454DBC" w:rsidR="00632C71" w:rsidRPr="006F050C">
            <w:pPr>
              <w:tabs>
                <w:tab w:pos="3686" w:val="left"/>
              </w:tabs>
              <w:jc w:val="center"/>
            </w:pPr>
            <w:r w:rsidRPr="006F050C">
              <w:t>OTP banka d.d., Zadar, Domovinskog rata 3, OIB: 52508873833</w:t>
            </w:r>
          </w:p>
        </w:tc>
        <w:tc>
          <w:tcPr>
            <w:tcW w:type="dxa" w:w="1985"/>
            <w:vAlign w:val="center"/>
          </w:tcPr>
          <w:p w:rsidRDefault="00FB14CB" w:rsidP="00454DBC" w:rsidR="00632C71" w:rsidRPr="006F050C">
            <w:pPr>
              <w:tabs>
                <w:tab w:pos="3686" w:val="left"/>
              </w:tabs>
              <w:jc w:val="center"/>
            </w:pPr>
            <w:r w:rsidRPr="006F050C">
              <w:t>641.480,61</w:t>
            </w:r>
          </w:p>
        </w:tc>
        <w:tc>
          <w:tcPr>
            <w:tcW w:type="dxa" w:w="2126"/>
            <w:vAlign w:val="center"/>
          </w:tcPr>
          <w:p w:rsidRDefault="007A7260" w:rsidP="00454DBC" w:rsidR="00632C71" w:rsidRPr="006F050C">
            <w:pPr>
              <w:tabs>
                <w:tab w:pos="3686" w:val="left"/>
              </w:tabs>
              <w:jc w:val="center"/>
            </w:pPr>
            <w:r w:rsidRPr="006F050C">
              <w:t>218.024,86</w:t>
            </w:r>
          </w:p>
        </w:tc>
        <w:tc>
          <w:tcPr>
            <w:tcW w:type="dxa" w:w="1701"/>
            <w:vAlign w:val="center"/>
          </w:tcPr>
          <w:p w:rsidRDefault="006F050C" w:rsidP="00454DBC" w:rsidR="00632C71" w:rsidRPr="006F050C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6F050C" w:rsidP="00454DBC" w:rsidR="00632C71" w:rsidRPr="006F050C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6F050C" w:rsidP="00454DBC" w:rsidR="00632C71" w:rsidRPr="006F050C">
            <w:pPr>
              <w:tabs>
                <w:tab w:pos="3686" w:val="left"/>
              </w:tabs>
              <w:jc w:val="center"/>
            </w:pPr>
            <w:r>
              <w:t xml:space="preserve">Prijava tražbine za iznos od </w:t>
            </w:r>
            <w:r w:rsidRPr="006F050C">
              <w:t>423.455,75</w:t>
            </w:r>
            <w:r>
              <w:t xml:space="preserve"> kn biti će ispitana na posebnom ispitnom ročištu</w:t>
            </w:r>
          </w:p>
        </w:tc>
      </w:tr>
      <w:tr w:rsidTr="009E6356" w:rsidR="00F867AC" w:rsidRPr="00F867AC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F867AC">
            <w:pPr>
              <w:tabs>
                <w:tab w:pos="3686" w:val="left"/>
              </w:tabs>
              <w:jc w:val="center"/>
            </w:pPr>
            <w:r w:rsidRPr="00F867AC">
              <w:t>16</w:t>
            </w:r>
            <w:r w:rsidR="00632C71" w:rsidRPr="00F867AC">
              <w:t>.</w:t>
            </w:r>
          </w:p>
        </w:tc>
        <w:tc>
          <w:tcPr>
            <w:tcW w:type="dxa" w:w="4394"/>
            <w:vAlign w:val="center"/>
          </w:tcPr>
          <w:p w:rsidRDefault="00FB14CB" w:rsidP="00454DBC" w:rsidR="00632C71" w:rsidRPr="00F867AC">
            <w:pPr>
              <w:tabs>
                <w:tab w:pos="3686" w:val="left"/>
              </w:tabs>
              <w:jc w:val="center"/>
            </w:pPr>
            <w:r w:rsidRPr="00F867AC">
              <w:t>PROJEKT POREČ d.o.o., Poreč, Partizanska 4/1, OIB: 66371423938</w:t>
            </w:r>
          </w:p>
        </w:tc>
        <w:tc>
          <w:tcPr>
            <w:tcW w:type="dxa" w:w="1985"/>
            <w:vAlign w:val="center"/>
          </w:tcPr>
          <w:p w:rsidRDefault="00FB14CB" w:rsidP="00454DBC" w:rsidR="00632C71" w:rsidRPr="00F867AC">
            <w:pPr>
              <w:tabs>
                <w:tab w:pos="3686" w:val="left"/>
              </w:tabs>
              <w:jc w:val="center"/>
            </w:pPr>
            <w:r w:rsidRPr="00F867AC">
              <w:t>1.749.660,12</w:t>
            </w:r>
          </w:p>
        </w:tc>
        <w:tc>
          <w:tcPr>
            <w:tcW w:type="dxa" w:w="2126"/>
            <w:vAlign w:val="center"/>
          </w:tcPr>
          <w:p w:rsidRDefault="00F867AC" w:rsidP="00454DBC" w:rsidR="00632C71" w:rsidRPr="00F867AC">
            <w:pPr>
              <w:tabs>
                <w:tab w:pos="3686" w:val="left"/>
              </w:tabs>
              <w:jc w:val="center"/>
            </w:pPr>
            <w:r w:rsidRPr="00F867AC">
              <w:t>-</w:t>
            </w:r>
          </w:p>
        </w:tc>
        <w:tc>
          <w:tcPr>
            <w:tcW w:type="dxa" w:w="1701"/>
            <w:vAlign w:val="center"/>
          </w:tcPr>
          <w:p w:rsidRDefault="00FB14CB" w:rsidP="00454DBC" w:rsidR="00632C71" w:rsidRPr="00F867AC">
            <w:pPr>
              <w:tabs>
                <w:tab w:pos="3686" w:val="left"/>
              </w:tabs>
              <w:jc w:val="center"/>
            </w:pPr>
            <w:r w:rsidRPr="00F867AC">
              <w:t>-</w:t>
            </w:r>
          </w:p>
        </w:tc>
        <w:tc>
          <w:tcPr>
            <w:tcW w:type="dxa" w:w="1559"/>
            <w:vAlign w:val="center"/>
          </w:tcPr>
          <w:p w:rsidRDefault="00FB14CB" w:rsidP="00454DBC" w:rsidR="00632C71" w:rsidRPr="00F867AC">
            <w:pPr>
              <w:tabs>
                <w:tab w:pos="3686" w:val="left"/>
              </w:tabs>
              <w:jc w:val="center"/>
            </w:pPr>
            <w:r w:rsidRPr="00F867AC">
              <w:t>-</w:t>
            </w:r>
          </w:p>
        </w:tc>
        <w:tc>
          <w:tcPr>
            <w:tcW w:type="dxa" w:w="1741"/>
            <w:vAlign w:val="center"/>
          </w:tcPr>
          <w:p w:rsidRDefault="00F867AC" w:rsidP="00F867AC" w:rsidR="00632C71" w:rsidRPr="00F867AC">
            <w:pPr>
              <w:tabs>
                <w:tab w:pos="3686" w:val="left"/>
              </w:tabs>
              <w:jc w:val="center"/>
            </w:pPr>
            <w:r w:rsidRPr="00F867AC">
              <w:t>Prijava tražbine biti će ispitana na posebnom ispitnom ročištu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>
            <w:pPr>
              <w:tabs>
                <w:tab w:pos="3686" w:val="left"/>
              </w:tabs>
              <w:jc w:val="center"/>
            </w:pPr>
            <w:r>
              <w:lastRenderedPageBreak/>
              <w:t>17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FB14CB" w:rsidP="00454DBC" w:rsidR="00632C71" w:rsidRPr="00BD430F">
            <w:pPr>
              <w:tabs>
                <w:tab w:pos="3686" w:val="left"/>
              </w:tabs>
              <w:jc w:val="center"/>
            </w:pPr>
            <w:r>
              <w:t>INSTAL d.o.o., Poreč, K. Huguesa 26/b, OIB: 31812833872</w:t>
            </w:r>
          </w:p>
        </w:tc>
        <w:tc>
          <w:tcPr>
            <w:tcW w:type="dxa" w:w="1985"/>
            <w:vAlign w:val="center"/>
          </w:tcPr>
          <w:p w:rsidRDefault="00FB14CB" w:rsidP="00454DBC" w:rsidR="00632C71" w:rsidRPr="00BD430F">
            <w:pPr>
              <w:tabs>
                <w:tab w:pos="3686" w:val="left"/>
              </w:tabs>
              <w:jc w:val="center"/>
            </w:pPr>
            <w:r>
              <w:t>796.674,13</w:t>
            </w:r>
          </w:p>
        </w:tc>
        <w:tc>
          <w:tcPr>
            <w:tcW w:type="dxa" w:w="2126"/>
            <w:vAlign w:val="center"/>
          </w:tcPr>
          <w:p w:rsidRDefault="008F1BB1" w:rsidP="00454DBC" w:rsidR="00632C71" w:rsidRPr="00BD430F">
            <w:pPr>
              <w:tabs>
                <w:tab w:pos="3686" w:val="left"/>
              </w:tabs>
              <w:jc w:val="center"/>
            </w:pPr>
            <w:r>
              <w:t>118.000,00</w:t>
            </w:r>
          </w:p>
        </w:tc>
        <w:tc>
          <w:tcPr>
            <w:tcW w:type="dxa" w:w="1701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8F1BB1" w:rsidP="008F1BB1" w:rsidR="00632C71" w:rsidRPr="00EF4F14">
            <w:pPr>
              <w:tabs>
                <w:tab w:pos="3686" w:val="left"/>
              </w:tabs>
              <w:jc w:val="center"/>
            </w:pPr>
            <w:r>
              <w:t>Prijava tražbine za iznos od 678.674,13 kn biti će ispitana na posebnom ispitnom ročištu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>
            <w:pPr>
              <w:tabs>
                <w:tab w:pos="3686" w:val="left"/>
              </w:tabs>
              <w:jc w:val="center"/>
            </w:pPr>
            <w:r>
              <w:t>18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FB14CB" w:rsidP="00454DBC" w:rsidR="00632C71" w:rsidRPr="00BD430F">
            <w:pPr>
              <w:tabs>
                <w:tab w:pos="3686" w:val="left"/>
              </w:tabs>
              <w:jc w:val="center"/>
            </w:pPr>
            <w:r>
              <w:t>ARMANDO BENAZIĆ, Poreč, Rapska 6, OIB: 54238385962</w:t>
            </w:r>
          </w:p>
        </w:tc>
        <w:tc>
          <w:tcPr>
            <w:tcW w:type="dxa" w:w="1985"/>
            <w:vAlign w:val="center"/>
          </w:tcPr>
          <w:p w:rsidRDefault="00FB14CB" w:rsidP="00454DBC" w:rsidR="00632C71" w:rsidRPr="00BD430F">
            <w:pPr>
              <w:tabs>
                <w:tab w:pos="3686" w:val="left"/>
              </w:tabs>
              <w:jc w:val="center"/>
            </w:pPr>
            <w:r>
              <w:t>500.000,00</w:t>
            </w:r>
          </w:p>
        </w:tc>
        <w:tc>
          <w:tcPr>
            <w:tcW w:type="dxa" w:w="2126"/>
            <w:vAlign w:val="center"/>
          </w:tcPr>
          <w:p w:rsidRDefault="00FB14CB" w:rsidP="00454DBC" w:rsidR="00632C71" w:rsidRPr="00BD430F">
            <w:pPr>
              <w:tabs>
                <w:tab w:pos="3686" w:val="left"/>
              </w:tabs>
              <w:jc w:val="center"/>
            </w:pPr>
            <w:r>
              <w:t>500.000,00</w:t>
            </w:r>
          </w:p>
        </w:tc>
        <w:tc>
          <w:tcPr>
            <w:tcW w:type="dxa" w:w="1701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8F1BB1" w:rsidRPr="008F1BB1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19</w:t>
            </w:r>
            <w:r w:rsidR="00632C71" w:rsidRPr="008F1BB1">
              <w:t>.</w:t>
            </w:r>
          </w:p>
        </w:tc>
        <w:tc>
          <w:tcPr>
            <w:tcW w:type="dxa" w:w="4394"/>
            <w:vAlign w:val="center"/>
          </w:tcPr>
          <w:p w:rsidRDefault="00972822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AB gradnja d.o.o., Karlovac, dr. Vladka Mačeka 26/A, OIB: 80739623528</w:t>
            </w:r>
          </w:p>
        </w:tc>
        <w:tc>
          <w:tcPr>
            <w:tcW w:type="dxa" w:w="1985"/>
            <w:vAlign w:val="center"/>
          </w:tcPr>
          <w:p w:rsidRDefault="00FC26B4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4.933.048,10</w:t>
            </w:r>
          </w:p>
        </w:tc>
        <w:tc>
          <w:tcPr>
            <w:tcW w:type="dxa" w:w="2126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4.933.048,10</w:t>
            </w:r>
          </w:p>
        </w:tc>
        <w:tc>
          <w:tcPr>
            <w:tcW w:type="dxa" w:w="1701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>
            <w:pPr>
              <w:tabs>
                <w:tab w:pos="3686" w:val="left"/>
              </w:tabs>
              <w:jc w:val="center"/>
            </w:pPr>
            <w:r>
              <w:t>20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972822" w:rsidP="00454DBC" w:rsidR="00632C71" w:rsidRPr="00BD430F">
            <w:pPr>
              <w:tabs>
                <w:tab w:pos="3686" w:val="left"/>
              </w:tabs>
              <w:jc w:val="center"/>
            </w:pPr>
            <w:r>
              <w:t>IGOR MATEŠIĆ, vl. obrta RI-KLIMA, Rijeka, Liburnijska 24, OIB: 13235672185</w:t>
            </w:r>
          </w:p>
        </w:tc>
        <w:tc>
          <w:tcPr>
            <w:tcW w:type="dxa" w:w="1985"/>
            <w:vAlign w:val="center"/>
          </w:tcPr>
          <w:p w:rsidRDefault="00972822" w:rsidP="00454DBC" w:rsidR="00632C71" w:rsidRPr="00BD430F">
            <w:pPr>
              <w:tabs>
                <w:tab w:pos="3686" w:val="left"/>
              </w:tabs>
              <w:jc w:val="center"/>
            </w:pPr>
            <w:r>
              <w:t>358.083,78</w:t>
            </w:r>
          </w:p>
        </w:tc>
        <w:tc>
          <w:tcPr>
            <w:tcW w:type="dxa" w:w="2126"/>
            <w:vAlign w:val="center"/>
          </w:tcPr>
          <w:p w:rsidRDefault="008F1BB1" w:rsidP="00454DBC" w:rsidR="00632C71" w:rsidRPr="00BD430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01"/>
            <w:vAlign w:val="center"/>
          </w:tcPr>
          <w:p w:rsidRDefault="008F1BB1" w:rsidP="00454DBC" w:rsidR="00632C71">
            <w:pPr>
              <w:tabs>
                <w:tab w:pos="3686" w:val="left"/>
              </w:tabs>
              <w:jc w:val="center"/>
            </w:pPr>
            <w:r>
              <w:t>358.083,78</w:t>
            </w:r>
          </w:p>
        </w:tc>
        <w:tc>
          <w:tcPr>
            <w:tcW w:type="dxa" w:w="1559"/>
            <w:vAlign w:val="center"/>
          </w:tcPr>
          <w:p w:rsidRDefault="008F1BB1" w:rsidP="00454DBC" w:rsidR="00632C71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>
            <w:pPr>
              <w:tabs>
                <w:tab w:pos="3686" w:val="left"/>
              </w:tabs>
              <w:jc w:val="center"/>
            </w:pPr>
            <w:r>
              <w:t>21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881754" w:rsidP="00454DBC" w:rsidR="00632C71" w:rsidRPr="00BD430F">
            <w:pPr>
              <w:tabs>
                <w:tab w:pos="3686" w:val="left"/>
              </w:tabs>
              <w:jc w:val="center"/>
            </w:pPr>
            <w:r>
              <w:t>TERMIS d.o.o., Rijeka, Škurinjska cesta 1, OIB: 62819127297</w:t>
            </w:r>
          </w:p>
        </w:tc>
        <w:tc>
          <w:tcPr>
            <w:tcW w:type="dxa" w:w="1985"/>
            <w:vAlign w:val="center"/>
          </w:tcPr>
          <w:p w:rsidRDefault="00881754" w:rsidP="00454DBC" w:rsidR="00632C71" w:rsidRPr="00BD430F">
            <w:pPr>
              <w:tabs>
                <w:tab w:pos="3686" w:val="left"/>
              </w:tabs>
              <w:jc w:val="center"/>
            </w:pPr>
            <w:r>
              <w:t>91.677,81</w:t>
            </w:r>
          </w:p>
        </w:tc>
        <w:tc>
          <w:tcPr>
            <w:tcW w:type="dxa" w:w="2126"/>
            <w:vAlign w:val="center"/>
          </w:tcPr>
          <w:p w:rsidRDefault="00881754" w:rsidP="00454DBC" w:rsidR="00632C71" w:rsidRPr="00BD430F">
            <w:pPr>
              <w:tabs>
                <w:tab w:pos="3686" w:val="left"/>
              </w:tabs>
              <w:jc w:val="center"/>
            </w:pPr>
            <w:r>
              <w:t>91.677,81</w:t>
            </w:r>
          </w:p>
        </w:tc>
        <w:tc>
          <w:tcPr>
            <w:tcW w:type="dxa" w:w="1701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>
            <w:pPr>
              <w:tabs>
                <w:tab w:pos="3686" w:val="left"/>
              </w:tabs>
              <w:jc w:val="center"/>
            </w:pPr>
            <w:r>
              <w:t>22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881754" w:rsidP="00454DBC" w:rsidR="00632C71" w:rsidRPr="00BD430F">
            <w:pPr>
              <w:tabs>
                <w:tab w:pos="3686" w:val="left"/>
              </w:tabs>
              <w:jc w:val="center"/>
            </w:pPr>
            <w:r>
              <w:t>MACUKA d.o.o., Sveti Petar u Šumi, Sv. Petar u Šumi 121/f, OIB: 00645636377</w:t>
            </w:r>
          </w:p>
        </w:tc>
        <w:tc>
          <w:tcPr>
            <w:tcW w:type="dxa" w:w="1985"/>
            <w:vAlign w:val="center"/>
          </w:tcPr>
          <w:p w:rsidRDefault="00881754" w:rsidP="00454DBC" w:rsidR="00632C71" w:rsidRPr="00BD430F">
            <w:pPr>
              <w:tabs>
                <w:tab w:pos="3686" w:val="left"/>
              </w:tabs>
              <w:jc w:val="center"/>
            </w:pPr>
            <w:r>
              <w:t>874.897,10</w:t>
            </w:r>
          </w:p>
        </w:tc>
        <w:tc>
          <w:tcPr>
            <w:tcW w:type="dxa" w:w="2126"/>
            <w:vAlign w:val="center"/>
          </w:tcPr>
          <w:p w:rsidRDefault="00881754" w:rsidP="00454DBC" w:rsidR="00632C71" w:rsidRPr="00BD430F">
            <w:pPr>
              <w:tabs>
                <w:tab w:pos="3686" w:val="left"/>
              </w:tabs>
              <w:jc w:val="center"/>
            </w:pPr>
            <w:r>
              <w:t>874.897,10</w:t>
            </w:r>
          </w:p>
        </w:tc>
        <w:tc>
          <w:tcPr>
            <w:tcW w:type="dxa" w:w="1701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>
            <w:pPr>
              <w:tabs>
                <w:tab w:pos="3686" w:val="left"/>
              </w:tabs>
              <w:jc w:val="center"/>
            </w:pPr>
            <w:r>
              <w:t>23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182DD4" w:rsidP="00454DBC" w:rsidR="00632C71" w:rsidRPr="00BD430F">
            <w:pPr>
              <w:tabs>
                <w:tab w:pos="3686" w:val="left"/>
              </w:tabs>
              <w:jc w:val="center"/>
            </w:pPr>
            <w:r>
              <w:t>GRAD PULA – POLA, Pula, Forum 1, OIB: 79517841355</w:t>
            </w:r>
          </w:p>
        </w:tc>
        <w:tc>
          <w:tcPr>
            <w:tcW w:type="dxa" w:w="1985"/>
            <w:vAlign w:val="center"/>
          </w:tcPr>
          <w:p w:rsidRDefault="00182DD4" w:rsidP="00454DBC" w:rsidR="00632C71" w:rsidRPr="00BD430F">
            <w:pPr>
              <w:tabs>
                <w:tab w:pos="3686" w:val="left"/>
              </w:tabs>
              <w:jc w:val="center"/>
            </w:pPr>
            <w:r>
              <w:t>2.264.524,51</w:t>
            </w:r>
          </w:p>
        </w:tc>
        <w:tc>
          <w:tcPr>
            <w:tcW w:type="dxa" w:w="2126"/>
            <w:vAlign w:val="center"/>
          </w:tcPr>
          <w:p w:rsidRDefault="008F1BB1" w:rsidP="00454DBC" w:rsidR="00632C71" w:rsidRPr="00BD430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01"/>
            <w:vAlign w:val="center"/>
          </w:tcPr>
          <w:p w:rsidRDefault="008F1BB1" w:rsidP="00454DBC" w:rsidR="00632C71">
            <w:pPr>
              <w:tabs>
                <w:tab w:pos="3686" w:val="left"/>
              </w:tabs>
              <w:jc w:val="center"/>
            </w:pPr>
            <w:r>
              <w:t>2.264.524,51</w:t>
            </w:r>
          </w:p>
        </w:tc>
        <w:tc>
          <w:tcPr>
            <w:tcW w:type="dxa" w:w="1559"/>
            <w:vAlign w:val="center"/>
          </w:tcPr>
          <w:p w:rsidRDefault="008F1BB1" w:rsidP="00454DBC" w:rsidR="00632C71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>
            <w:pPr>
              <w:tabs>
                <w:tab w:pos="3686" w:val="left"/>
              </w:tabs>
              <w:jc w:val="center"/>
            </w:pPr>
            <w:r>
              <w:lastRenderedPageBreak/>
              <w:t>24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413881" w:rsidP="00454DBC" w:rsidR="00632C71" w:rsidRPr="00BD430F">
            <w:pPr>
              <w:tabs>
                <w:tab w:pos="3686" w:val="left"/>
              </w:tabs>
              <w:jc w:val="center"/>
            </w:pPr>
            <w:r>
              <w:t>PERO&amp;CO d.o.o., Novigrad, Stancija Vinjeri 277F, OIB: 57401375514</w:t>
            </w:r>
          </w:p>
        </w:tc>
        <w:tc>
          <w:tcPr>
            <w:tcW w:type="dxa" w:w="1985"/>
            <w:vAlign w:val="center"/>
          </w:tcPr>
          <w:p w:rsidRDefault="00413881" w:rsidP="00454DBC" w:rsidR="00632C71" w:rsidRPr="00BD430F">
            <w:pPr>
              <w:tabs>
                <w:tab w:pos="3686" w:val="left"/>
              </w:tabs>
              <w:jc w:val="center"/>
            </w:pPr>
            <w:r>
              <w:t>1.071.095,32</w:t>
            </w:r>
          </w:p>
        </w:tc>
        <w:tc>
          <w:tcPr>
            <w:tcW w:type="dxa" w:w="2126"/>
            <w:vAlign w:val="center"/>
          </w:tcPr>
          <w:p w:rsidRDefault="00413881" w:rsidP="00454DBC" w:rsidR="00632C71" w:rsidRPr="00BD430F">
            <w:pPr>
              <w:tabs>
                <w:tab w:pos="3686" w:val="left"/>
              </w:tabs>
              <w:jc w:val="center"/>
            </w:pPr>
            <w:r>
              <w:t>1.071.095,32</w:t>
            </w:r>
          </w:p>
        </w:tc>
        <w:tc>
          <w:tcPr>
            <w:tcW w:type="dxa" w:w="1701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>
            <w:pPr>
              <w:tabs>
                <w:tab w:pos="3686" w:val="left"/>
              </w:tabs>
              <w:jc w:val="center"/>
            </w:pPr>
            <w:r>
              <w:t>25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6F39AC" w:rsidP="00454DBC" w:rsidR="00632C71" w:rsidRPr="00BD430F">
            <w:pPr>
              <w:tabs>
                <w:tab w:pos="3686" w:val="left"/>
              </w:tabs>
              <w:jc w:val="center"/>
            </w:pPr>
            <w:r>
              <w:t>ERSTE CARD CLUB d.o.o., Zagreb, Praška 5, OIB: 85941596441</w:t>
            </w:r>
          </w:p>
        </w:tc>
        <w:tc>
          <w:tcPr>
            <w:tcW w:type="dxa" w:w="1985"/>
            <w:vAlign w:val="center"/>
          </w:tcPr>
          <w:p w:rsidRDefault="006F39AC" w:rsidP="00454DBC" w:rsidR="00632C71" w:rsidRPr="00BD430F">
            <w:pPr>
              <w:tabs>
                <w:tab w:pos="3686" w:val="left"/>
              </w:tabs>
              <w:jc w:val="center"/>
            </w:pPr>
            <w:r>
              <w:t>2.611,10</w:t>
            </w:r>
          </w:p>
        </w:tc>
        <w:tc>
          <w:tcPr>
            <w:tcW w:type="dxa" w:w="2126"/>
            <w:vAlign w:val="center"/>
          </w:tcPr>
          <w:p w:rsidRDefault="006F39AC" w:rsidP="00454DBC" w:rsidR="00632C71" w:rsidRPr="00BD430F">
            <w:pPr>
              <w:tabs>
                <w:tab w:pos="3686" w:val="left"/>
              </w:tabs>
              <w:jc w:val="center"/>
            </w:pPr>
            <w:r>
              <w:t>2.611,10</w:t>
            </w:r>
          </w:p>
        </w:tc>
        <w:tc>
          <w:tcPr>
            <w:tcW w:type="dxa" w:w="1701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>
            <w:pPr>
              <w:tabs>
                <w:tab w:pos="3686" w:val="left"/>
              </w:tabs>
              <w:jc w:val="center"/>
            </w:pPr>
            <w:r>
              <w:t>26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6F39AC" w:rsidP="00454DBC" w:rsidR="00632C71" w:rsidRPr="00BD430F">
            <w:pPr>
              <w:tabs>
                <w:tab w:pos="3686" w:val="left"/>
              </w:tabs>
              <w:jc w:val="center"/>
            </w:pPr>
            <w:r>
              <w:t>HETA Asset Resolution Hrvatska d.o.o., Zagreb, Slavonska avenija 6a, OIB: 87064273078</w:t>
            </w:r>
          </w:p>
        </w:tc>
        <w:tc>
          <w:tcPr>
            <w:tcW w:type="dxa" w:w="1985"/>
            <w:vAlign w:val="center"/>
          </w:tcPr>
          <w:p w:rsidRDefault="006F39AC" w:rsidP="00454DBC" w:rsidR="00632C71" w:rsidRPr="00BD430F">
            <w:pPr>
              <w:tabs>
                <w:tab w:pos="3686" w:val="left"/>
              </w:tabs>
              <w:jc w:val="center"/>
            </w:pPr>
            <w:r>
              <w:t>108.533,98</w:t>
            </w:r>
          </w:p>
        </w:tc>
        <w:tc>
          <w:tcPr>
            <w:tcW w:type="dxa" w:w="2126"/>
            <w:vAlign w:val="center"/>
          </w:tcPr>
          <w:p w:rsidRDefault="006F39AC" w:rsidP="00454DBC" w:rsidR="00632C71" w:rsidRPr="00BD430F">
            <w:pPr>
              <w:tabs>
                <w:tab w:pos="3686" w:val="left"/>
              </w:tabs>
              <w:jc w:val="center"/>
            </w:pPr>
            <w:r>
              <w:t>108.533,98</w:t>
            </w:r>
          </w:p>
        </w:tc>
        <w:tc>
          <w:tcPr>
            <w:tcW w:type="dxa" w:w="1701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8F1BB1" w:rsidRPr="008F1BB1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27</w:t>
            </w:r>
            <w:r w:rsidR="00632C71" w:rsidRPr="008F1BB1">
              <w:t>.</w:t>
            </w:r>
          </w:p>
        </w:tc>
        <w:tc>
          <w:tcPr>
            <w:tcW w:type="dxa" w:w="4394"/>
            <w:vAlign w:val="center"/>
          </w:tcPr>
          <w:p w:rsidRDefault="006F39AC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HETA ASSET RESOLUTION AG Klagenfurth am Worthersee, Alpen Adria Platz 1, OIB: 90730821413</w:t>
            </w:r>
          </w:p>
        </w:tc>
        <w:tc>
          <w:tcPr>
            <w:tcW w:type="dxa" w:w="1985"/>
            <w:vAlign w:val="center"/>
          </w:tcPr>
          <w:p w:rsidRDefault="006F39AC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169.934.304,64</w:t>
            </w:r>
          </w:p>
        </w:tc>
        <w:tc>
          <w:tcPr>
            <w:tcW w:type="dxa" w:w="2126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01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 w:rsidRPr="00F867AC">
              <w:t>Prijava tražbine biti će ispitana na posebnom ispitnom ročištu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>
            <w:pPr>
              <w:tabs>
                <w:tab w:pos="3686" w:val="left"/>
              </w:tabs>
              <w:jc w:val="center"/>
            </w:pPr>
            <w:r>
              <w:t>28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B94159" w:rsidP="00454DBC" w:rsidR="00632C71" w:rsidRPr="00BD430F">
            <w:pPr>
              <w:tabs>
                <w:tab w:pos="3686" w:val="left"/>
              </w:tabs>
              <w:jc w:val="center"/>
            </w:pPr>
            <w:r w:rsidRPr="008F444E">
              <w:rPr>
                <w:rFonts w:eastAsiaTheme="minorHAnsi"/>
                <w:lang w:eastAsia="en-US"/>
              </w:rPr>
              <w:t>HEP-Operator distribucijskog sustava</w:t>
            </w:r>
            <w:r w:rsidRPr="008F444E">
              <w:t xml:space="preserve"> d.o.o., Zagreb, ELEKTROISTRA PULA,</w:t>
            </w:r>
            <w:r>
              <w:t xml:space="preserve"> Pula, Vergerijeva 6, OIB: 46830600751</w:t>
            </w:r>
          </w:p>
        </w:tc>
        <w:tc>
          <w:tcPr>
            <w:tcW w:type="dxa" w:w="1985"/>
            <w:vAlign w:val="center"/>
          </w:tcPr>
          <w:p w:rsidRDefault="008F1BB1" w:rsidP="00454DBC" w:rsidR="00632C71" w:rsidRPr="00BD430F">
            <w:pPr>
              <w:tabs>
                <w:tab w:pos="3686" w:val="left"/>
              </w:tabs>
              <w:jc w:val="center"/>
            </w:pPr>
            <w:r>
              <w:t>131.241,56</w:t>
            </w:r>
          </w:p>
        </w:tc>
        <w:tc>
          <w:tcPr>
            <w:tcW w:type="dxa" w:w="2126"/>
            <w:vAlign w:val="center"/>
          </w:tcPr>
          <w:p w:rsidRDefault="008F1BB1" w:rsidP="00454DBC" w:rsidR="00632C71" w:rsidRPr="00BD430F">
            <w:pPr>
              <w:tabs>
                <w:tab w:pos="3686" w:val="left"/>
              </w:tabs>
              <w:jc w:val="center"/>
            </w:pPr>
            <w:r>
              <w:t>131.241,56</w:t>
            </w:r>
          </w:p>
        </w:tc>
        <w:tc>
          <w:tcPr>
            <w:tcW w:type="dxa" w:w="1701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8F1BB1" w:rsidRPr="008F1BB1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29</w:t>
            </w:r>
            <w:r w:rsidR="00632C71" w:rsidRPr="008F1BB1">
              <w:t>.</w:t>
            </w:r>
          </w:p>
        </w:tc>
        <w:tc>
          <w:tcPr>
            <w:tcW w:type="dxa" w:w="4394"/>
            <w:vAlign w:val="center"/>
          </w:tcPr>
          <w:p w:rsidRDefault="003E4509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rPr>
                <w:rFonts w:eastAsiaTheme="minorHAnsi"/>
                <w:lang w:eastAsia="en-US"/>
              </w:rPr>
              <w:t>CASSA DI RISPARMIO DELLA REPUBLICA DI SAN MARINO S.p.A., San Marino, Piazzeta del Titano 2, OIB: 49100696810</w:t>
            </w:r>
          </w:p>
        </w:tc>
        <w:tc>
          <w:tcPr>
            <w:tcW w:type="dxa" w:w="1985"/>
            <w:vAlign w:val="center"/>
          </w:tcPr>
          <w:p w:rsidRDefault="003E4509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98.605.115,72</w:t>
            </w:r>
          </w:p>
        </w:tc>
        <w:tc>
          <w:tcPr>
            <w:tcW w:type="dxa" w:w="2126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98.605.115,72</w:t>
            </w:r>
          </w:p>
        </w:tc>
        <w:tc>
          <w:tcPr>
            <w:tcW w:type="dxa" w:w="1701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8F1BB1" w:rsidRPr="008F1BB1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30</w:t>
            </w:r>
            <w:r w:rsidR="00632C71" w:rsidRPr="008F1BB1">
              <w:t>.</w:t>
            </w:r>
          </w:p>
        </w:tc>
        <w:tc>
          <w:tcPr>
            <w:tcW w:type="dxa" w:w="4394"/>
            <w:vAlign w:val="center"/>
          </w:tcPr>
          <w:p w:rsidRDefault="003E4509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LJILJANA SINANOVIĆ, Poreč, Prvomajska 1, OIB: 57638348289</w:t>
            </w:r>
          </w:p>
        </w:tc>
        <w:tc>
          <w:tcPr>
            <w:tcW w:type="dxa" w:w="1985"/>
            <w:vAlign w:val="center"/>
          </w:tcPr>
          <w:p w:rsidRDefault="003E4509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1.411.129,81</w:t>
            </w:r>
          </w:p>
        </w:tc>
        <w:tc>
          <w:tcPr>
            <w:tcW w:type="dxa" w:w="2126"/>
            <w:vAlign w:val="center"/>
          </w:tcPr>
          <w:p w:rsidRDefault="003E4509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-</w:t>
            </w:r>
          </w:p>
        </w:tc>
        <w:tc>
          <w:tcPr>
            <w:tcW w:type="dxa" w:w="1701"/>
            <w:vAlign w:val="center"/>
          </w:tcPr>
          <w:p w:rsidRDefault="003E4509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1.411.129,81</w:t>
            </w:r>
          </w:p>
        </w:tc>
        <w:tc>
          <w:tcPr>
            <w:tcW w:type="dxa" w:w="1559"/>
            <w:vAlign w:val="center"/>
          </w:tcPr>
          <w:p w:rsidRDefault="003E4509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stečajni upravitelj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-</w:t>
            </w:r>
          </w:p>
        </w:tc>
      </w:tr>
      <w:tr w:rsidTr="009E6356" w:rsidR="008F1BB1" w:rsidRPr="008F1BB1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31</w:t>
            </w:r>
            <w:r w:rsidR="00632C71" w:rsidRPr="008F1BB1">
              <w:t>.</w:t>
            </w:r>
          </w:p>
        </w:tc>
        <w:tc>
          <w:tcPr>
            <w:tcW w:type="dxa" w:w="4394"/>
            <w:vAlign w:val="center"/>
          </w:tcPr>
          <w:p w:rsidRDefault="008D2681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BANKA KOVANICA d.d., Varaždin, P. Preradovića 29, OIB: 33039197637</w:t>
            </w:r>
          </w:p>
        </w:tc>
        <w:tc>
          <w:tcPr>
            <w:tcW w:type="dxa" w:w="1985"/>
            <w:vAlign w:val="center"/>
          </w:tcPr>
          <w:p w:rsidRDefault="008D2681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14.472.977,68</w:t>
            </w:r>
          </w:p>
        </w:tc>
        <w:tc>
          <w:tcPr>
            <w:tcW w:type="dxa" w:w="2126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14.472.977,68</w:t>
            </w:r>
          </w:p>
        </w:tc>
        <w:tc>
          <w:tcPr>
            <w:tcW w:type="dxa" w:w="1701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-</w:t>
            </w:r>
          </w:p>
        </w:tc>
      </w:tr>
      <w:tr w:rsidTr="009E6356" w:rsidR="008F1BB1" w:rsidRPr="008F1BB1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lastRenderedPageBreak/>
              <w:t>32</w:t>
            </w:r>
            <w:r w:rsidR="00632C71" w:rsidRPr="008F1BB1">
              <w:t>.</w:t>
            </w:r>
          </w:p>
        </w:tc>
        <w:tc>
          <w:tcPr>
            <w:tcW w:type="dxa" w:w="4394"/>
            <w:vAlign w:val="center"/>
          </w:tcPr>
          <w:p w:rsidRDefault="008D2681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Odvjetnica MIA MIHOVILOVIĆ, Zagreb, Trg Drage Iblera 9, OIB: 04209670550</w:t>
            </w:r>
          </w:p>
        </w:tc>
        <w:tc>
          <w:tcPr>
            <w:tcW w:type="dxa" w:w="1985"/>
            <w:vAlign w:val="center"/>
          </w:tcPr>
          <w:p w:rsidRDefault="008D2681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1.221.330,96</w:t>
            </w:r>
          </w:p>
        </w:tc>
        <w:tc>
          <w:tcPr>
            <w:tcW w:type="dxa" w:w="2126"/>
            <w:vAlign w:val="center"/>
          </w:tcPr>
          <w:p w:rsidRDefault="008D2681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427.355,54</w:t>
            </w:r>
          </w:p>
        </w:tc>
        <w:tc>
          <w:tcPr>
            <w:tcW w:type="dxa" w:w="1701"/>
            <w:vAlign w:val="center"/>
          </w:tcPr>
          <w:p w:rsidRDefault="008D2681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793.975,42</w:t>
            </w:r>
          </w:p>
        </w:tc>
        <w:tc>
          <w:tcPr>
            <w:tcW w:type="dxa" w:w="1559"/>
            <w:vAlign w:val="center"/>
          </w:tcPr>
          <w:p w:rsidRDefault="008D2681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stečajni upravitelj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8F1BB1">
            <w:pPr>
              <w:tabs>
                <w:tab w:pos="3686" w:val="left"/>
              </w:tabs>
              <w:jc w:val="center"/>
            </w:pPr>
            <w:r w:rsidRPr="008F1BB1"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>
            <w:pPr>
              <w:tabs>
                <w:tab w:pos="3686" w:val="left"/>
              </w:tabs>
              <w:jc w:val="center"/>
            </w:pPr>
            <w:r>
              <w:t>33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8D2681" w:rsidP="00454DBC" w:rsidR="00632C71" w:rsidRPr="00BD430F">
            <w:pPr>
              <w:tabs>
                <w:tab w:pos="3686" w:val="left"/>
              </w:tabs>
              <w:jc w:val="center"/>
            </w:pPr>
            <w:r>
              <w:rPr>
                <w:rFonts w:eastAsiaTheme="minorHAnsi"/>
                <w:lang w:eastAsia="en-US"/>
              </w:rPr>
              <w:t>ALLIANZ ZAGREB d.d., Zagreb, Heinzelova 70, OIB: 23759810849</w:t>
            </w:r>
          </w:p>
        </w:tc>
        <w:tc>
          <w:tcPr>
            <w:tcW w:type="dxa" w:w="1985"/>
            <w:vAlign w:val="center"/>
          </w:tcPr>
          <w:p w:rsidRDefault="008D2681" w:rsidP="00454DBC" w:rsidR="00632C71" w:rsidRPr="00BD430F">
            <w:pPr>
              <w:tabs>
                <w:tab w:pos="3686" w:val="left"/>
              </w:tabs>
              <w:jc w:val="center"/>
            </w:pPr>
            <w:r>
              <w:t>61.181,13</w:t>
            </w:r>
          </w:p>
        </w:tc>
        <w:tc>
          <w:tcPr>
            <w:tcW w:type="dxa" w:w="2126"/>
            <w:vAlign w:val="center"/>
          </w:tcPr>
          <w:p w:rsidRDefault="008D2681" w:rsidP="00454DBC" w:rsidR="00632C71" w:rsidRPr="00BD430F">
            <w:pPr>
              <w:tabs>
                <w:tab w:pos="3686" w:val="left"/>
              </w:tabs>
              <w:jc w:val="center"/>
            </w:pPr>
            <w:r>
              <w:t>61.181,13</w:t>
            </w:r>
          </w:p>
        </w:tc>
        <w:tc>
          <w:tcPr>
            <w:tcW w:type="dxa" w:w="1701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>
            <w:pPr>
              <w:tabs>
                <w:tab w:pos="3686" w:val="left"/>
              </w:tabs>
              <w:jc w:val="center"/>
            </w:pPr>
            <w:r>
              <w:t>34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8D2681" w:rsidP="00454DBC" w:rsidR="00632C71" w:rsidRPr="00BD430F">
            <w:pPr>
              <w:tabs>
                <w:tab w:pos="3686" w:val="left"/>
              </w:tabs>
              <w:jc w:val="center"/>
            </w:pPr>
            <w:r>
              <w:rPr>
                <w:rFonts w:eastAsiaTheme="minorHAnsi"/>
                <w:lang w:eastAsia="en-US"/>
              </w:rPr>
              <w:t>G.E.M.A.R. d.o.o. u stečaju, Poreč, Mate Vlašića 26, OIB: 41285319887</w:t>
            </w:r>
          </w:p>
        </w:tc>
        <w:tc>
          <w:tcPr>
            <w:tcW w:type="dxa" w:w="1985"/>
            <w:vAlign w:val="center"/>
          </w:tcPr>
          <w:p w:rsidRDefault="008D2681" w:rsidP="00454DBC" w:rsidR="00632C71" w:rsidRPr="00BD430F">
            <w:pPr>
              <w:tabs>
                <w:tab w:pos="3686" w:val="left"/>
              </w:tabs>
              <w:jc w:val="center"/>
            </w:pPr>
            <w:r>
              <w:t>2.527.834,38</w:t>
            </w:r>
          </w:p>
        </w:tc>
        <w:tc>
          <w:tcPr>
            <w:tcW w:type="dxa" w:w="2126"/>
            <w:vAlign w:val="center"/>
          </w:tcPr>
          <w:p w:rsidRDefault="008F1BB1" w:rsidP="00454DBC" w:rsidR="00632C71" w:rsidRPr="00BD430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01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EF4F14">
            <w:pPr>
              <w:tabs>
                <w:tab w:pos="3686" w:val="left"/>
              </w:tabs>
              <w:jc w:val="center"/>
            </w:pPr>
            <w:r w:rsidRPr="00F867AC">
              <w:t>Prijava tražbine biti će ispitana na posebnom ispitnom ročištu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>
            <w:pPr>
              <w:tabs>
                <w:tab w:pos="3686" w:val="left"/>
              </w:tabs>
              <w:jc w:val="center"/>
            </w:pPr>
            <w:r>
              <w:t>35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8D2681" w:rsidP="00454DBC" w:rsidR="00632C71" w:rsidRPr="00BD430F">
            <w:pPr>
              <w:tabs>
                <w:tab w:pos="3686" w:val="left"/>
              </w:tabs>
              <w:jc w:val="center"/>
            </w:pPr>
            <w:r>
              <w:rPr>
                <w:rFonts w:eastAsiaTheme="minorHAnsi"/>
                <w:lang w:eastAsia="en-US"/>
              </w:rPr>
              <w:t>Odvjetnik VLADIMIR BERNEŠ, Poreč, Vukovarska 19, OIB: 78522135940</w:t>
            </w:r>
          </w:p>
        </w:tc>
        <w:tc>
          <w:tcPr>
            <w:tcW w:type="dxa" w:w="1985"/>
            <w:vAlign w:val="center"/>
          </w:tcPr>
          <w:p w:rsidRDefault="00C408F7" w:rsidP="00454DBC" w:rsidR="00632C71" w:rsidRPr="00BD430F">
            <w:pPr>
              <w:tabs>
                <w:tab w:pos="3686" w:val="left"/>
              </w:tabs>
              <w:jc w:val="center"/>
            </w:pPr>
            <w:r>
              <w:t>101.273,16</w:t>
            </w:r>
          </w:p>
        </w:tc>
        <w:tc>
          <w:tcPr>
            <w:tcW w:type="dxa" w:w="2126"/>
            <w:vAlign w:val="center"/>
          </w:tcPr>
          <w:p w:rsidRDefault="008F1BB1" w:rsidP="00454DBC" w:rsidR="00632C71" w:rsidRPr="00BD430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01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EF4F14">
            <w:pPr>
              <w:tabs>
                <w:tab w:pos="3686" w:val="left"/>
              </w:tabs>
              <w:jc w:val="center"/>
            </w:pPr>
            <w:r w:rsidRPr="00F867AC">
              <w:t>Prijava tražbine biti će ispitana na posebnom ispitnom ročištu</w:t>
            </w:r>
          </w:p>
        </w:tc>
      </w:tr>
      <w:tr w:rsidTr="009E6356" w:rsidR="00632C71" w:rsidRPr="00EF4F14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632C71">
            <w:pPr>
              <w:tabs>
                <w:tab w:pos="3686" w:val="left"/>
              </w:tabs>
              <w:jc w:val="center"/>
            </w:pPr>
            <w:r>
              <w:t>36</w:t>
            </w:r>
            <w:r w:rsidR="00632C71">
              <w:t>.</w:t>
            </w:r>
          </w:p>
        </w:tc>
        <w:tc>
          <w:tcPr>
            <w:tcW w:type="dxa" w:w="4394"/>
            <w:vAlign w:val="center"/>
          </w:tcPr>
          <w:p w:rsidRDefault="008D2681" w:rsidP="00454DBC" w:rsidR="00632C71" w:rsidRPr="00BD430F">
            <w:pPr>
              <w:tabs>
                <w:tab w:pos="3686" w:val="left"/>
              </w:tabs>
              <w:jc w:val="center"/>
            </w:pPr>
            <w:r>
              <w:rPr>
                <w:rFonts w:eastAsiaTheme="minorHAnsi"/>
                <w:lang w:eastAsia="en-US"/>
              </w:rPr>
              <w:t>CROATIA OSIGURANJE d.d., Zagreb, Vatroslava Jagića 33, OIB: 26187994862</w:t>
            </w:r>
          </w:p>
        </w:tc>
        <w:tc>
          <w:tcPr>
            <w:tcW w:type="dxa" w:w="1985"/>
            <w:vAlign w:val="center"/>
          </w:tcPr>
          <w:p w:rsidRDefault="008D2681" w:rsidP="00454DBC" w:rsidR="00632C71" w:rsidRPr="00BD430F">
            <w:pPr>
              <w:tabs>
                <w:tab w:pos="3686" w:val="left"/>
              </w:tabs>
              <w:jc w:val="center"/>
            </w:pPr>
            <w:r>
              <w:t>20.277,38</w:t>
            </w:r>
          </w:p>
        </w:tc>
        <w:tc>
          <w:tcPr>
            <w:tcW w:type="dxa" w:w="2126"/>
            <w:vAlign w:val="center"/>
          </w:tcPr>
          <w:p w:rsidRDefault="008D2681" w:rsidP="00454DBC" w:rsidR="00632C71" w:rsidRPr="00BD430F">
            <w:pPr>
              <w:tabs>
                <w:tab w:pos="3686" w:val="left"/>
              </w:tabs>
              <w:jc w:val="center"/>
            </w:pPr>
            <w:r>
              <w:t>20.277,38</w:t>
            </w:r>
          </w:p>
        </w:tc>
        <w:tc>
          <w:tcPr>
            <w:tcW w:type="dxa" w:w="1701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59"/>
            <w:vAlign w:val="center"/>
          </w:tcPr>
          <w:p w:rsidRDefault="00FB14CB" w:rsidP="00454DBC" w:rsidR="00632C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741"/>
            <w:vAlign w:val="center"/>
          </w:tcPr>
          <w:p w:rsidRDefault="008F1BB1" w:rsidP="00454DBC" w:rsidR="00632C71" w:rsidRPr="00EF4F1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  <w:tr w:rsidTr="009E6356" w:rsidR="008F1BB1" w:rsidRPr="008F1BB1">
        <w:trPr>
          <w:trHeight w:val="1008"/>
        </w:trPr>
        <w:tc>
          <w:tcPr>
            <w:tcW w:type="dxa" w:w="817"/>
            <w:vAlign w:val="center"/>
          </w:tcPr>
          <w:p w:rsidRDefault="006F050C" w:rsidP="00454DBC" w:rsidR="00C408F7" w:rsidRPr="008F1BB1">
            <w:pPr>
              <w:tabs>
                <w:tab w:pos="3686" w:val="left"/>
              </w:tabs>
              <w:jc w:val="center"/>
            </w:pPr>
            <w:r w:rsidRPr="008F1BB1">
              <w:t>37.</w:t>
            </w:r>
          </w:p>
        </w:tc>
        <w:tc>
          <w:tcPr>
            <w:tcW w:type="dxa" w:w="4394"/>
            <w:vAlign w:val="center"/>
          </w:tcPr>
          <w:p w:rsidRDefault="00C408F7" w:rsidP="00454DBC" w:rsidR="00C408F7" w:rsidRPr="008F1BB1">
            <w:pPr>
              <w:tabs>
                <w:tab w:pos="3686" w:val="left"/>
              </w:tabs>
              <w:jc w:val="center"/>
              <w:rPr>
                <w:rFonts w:eastAsiaTheme="minorHAnsi"/>
                <w:lang w:eastAsia="en-US"/>
              </w:rPr>
            </w:pPr>
            <w:r w:rsidRPr="008F1BB1">
              <w:rPr>
                <w:rFonts w:eastAsiaTheme="minorHAnsi"/>
                <w:lang w:eastAsia="en-US"/>
              </w:rPr>
              <w:t>Odvjetnik VLADIMIR BERNEŠ, Poreč, Vukovarska 19, OIB: 78522135940</w:t>
            </w:r>
          </w:p>
        </w:tc>
        <w:tc>
          <w:tcPr>
            <w:tcW w:type="dxa" w:w="1985"/>
            <w:vAlign w:val="center"/>
          </w:tcPr>
          <w:p w:rsidRDefault="00C408F7" w:rsidP="00454DBC" w:rsidR="00C408F7" w:rsidRPr="008F1BB1">
            <w:pPr>
              <w:tabs>
                <w:tab w:pos="3686" w:val="left"/>
              </w:tabs>
              <w:jc w:val="center"/>
            </w:pPr>
            <w:r w:rsidRPr="008F1BB1">
              <w:t>142.512,55</w:t>
            </w:r>
          </w:p>
        </w:tc>
        <w:tc>
          <w:tcPr>
            <w:tcW w:type="dxa" w:w="2126"/>
            <w:vAlign w:val="center"/>
          </w:tcPr>
          <w:p w:rsidRDefault="00C408F7" w:rsidP="00454DBC" w:rsidR="00C408F7" w:rsidRPr="008F1BB1">
            <w:pPr>
              <w:tabs>
                <w:tab w:pos="3686" w:val="left"/>
              </w:tabs>
              <w:jc w:val="center"/>
            </w:pPr>
            <w:r w:rsidRPr="008F1BB1">
              <w:t>-</w:t>
            </w:r>
          </w:p>
        </w:tc>
        <w:tc>
          <w:tcPr>
            <w:tcW w:type="dxa" w:w="1701"/>
            <w:vAlign w:val="center"/>
          </w:tcPr>
          <w:p w:rsidRDefault="00C408F7" w:rsidP="00454DBC" w:rsidR="00C408F7" w:rsidRPr="008F1BB1">
            <w:pPr>
              <w:tabs>
                <w:tab w:pos="3686" w:val="left"/>
              </w:tabs>
              <w:jc w:val="center"/>
            </w:pPr>
            <w:r w:rsidRPr="008F1BB1">
              <w:t>142.512,55</w:t>
            </w:r>
          </w:p>
        </w:tc>
        <w:tc>
          <w:tcPr>
            <w:tcW w:type="dxa" w:w="1559"/>
            <w:vAlign w:val="center"/>
          </w:tcPr>
          <w:p w:rsidRDefault="00C408F7" w:rsidP="00454DBC" w:rsidR="00C408F7" w:rsidRPr="008F1BB1">
            <w:pPr>
              <w:tabs>
                <w:tab w:pos="3686" w:val="left"/>
              </w:tabs>
              <w:jc w:val="center"/>
            </w:pPr>
            <w:r w:rsidRPr="008F1BB1">
              <w:t>stečajni upravitelj</w:t>
            </w:r>
          </w:p>
        </w:tc>
        <w:tc>
          <w:tcPr>
            <w:tcW w:type="dxa" w:w="1741"/>
            <w:vAlign w:val="center"/>
          </w:tcPr>
          <w:p w:rsidRDefault="008F1BB1" w:rsidP="00454DBC" w:rsidR="00C408F7" w:rsidRPr="008F1BB1">
            <w:pPr>
              <w:tabs>
                <w:tab w:pos="3686" w:val="left"/>
              </w:tabs>
              <w:jc w:val="center"/>
            </w:pPr>
            <w:r w:rsidRPr="008F1BB1">
              <w:t>-</w:t>
            </w:r>
          </w:p>
        </w:tc>
      </w:tr>
    </w:tbl>
    <w:p w:rsidRDefault="00632C71" w:rsidP="00632C71" w:rsidR="00632C71" w:rsidRPr="00EF4F14">
      <w:pPr>
        <w:tabs>
          <w:tab w:pos="3686" w:val="left"/>
        </w:tabs>
        <w:jc w:val="center"/>
      </w:pPr>
    </w:p>
    <w:p w:rsidRDefault="00632C71" w:rsidP="00632C71" w:rsidR="00632C71" w:rsidRPr="00EF4F14">
      <w:pPr>
        <w:tabs>
          <w:tab w:pos="3686" w:val="left"/>
        </w:tabs>
        <w:jc w:val="center"/>
      </w:pPr>
      <w:r>
        <w:t>U Pazinu</w:t>
      </w:r>
      <w:r w:rsidRPr="009E6356">
        <w:t xml:space="preserve"> </w:t>
      </w:r>
      <w:r w:rsidR="00670C88">
        <w:t>27</w:t>
      </w:r>
      <w:r w:rsidRPr="009E6356">
        <w:t xml:space="preserve">. veljače 2017. </w:t>
      </w:r>
    </w:p>
    <w:p w:rsidRDefault="00632C71" w:rsidP="00632C71" w:rsidR="00632C71" w:rsidRPr="00EF4F14">
      <w:pPr>
        <w:tabs>
          <w:tab w:pos="3686" w:val="left"/>
        </w:tabs>
        <w:jc w:val="center"/>
      </w:pPr>
    </w:p>
    <w:p w:rsidRDefault="00632C71" w:rsidP="00632C71" w:rsidR="00632C71" w:rsidRPr="00EF4F14">
      <w:pPr>
        <w:tabs>
          <w:tab w:pos="3686" w:val="left"/>
        </w:tabs>
        <w:jc w:val="center"/>
      </w:pPr>
    </w:p>
    <w:p w:rsidRDefault="00632C71" w:rsidP="00632C71" w:rsidR="00632C71" w:rsidRPr="00EF4F14">
      <w:pPr>
        <w:tabs>
          <w:tab w:pos="3686" w:val="left"/>
        </w:tabs>
        <w:jc w:val="center"/>
      </w:pP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  <w:t xml:space="preserve">  Stečajni sudac:</w:t>
      </w:r>
    </w:p>
    <w:p w:rsidRDefault="00632C71" w:rsidP="009E6356" w:rsidR="00500701">
      <w:pPr>
        <w:tabs>
          <w:tab w:pos="3686" w:val="left"/>
        </w:tabs>
        <w:ind w:firstLine="708" w:left="4956"/>
        <w:jc w:val="center"/>
      </w:pPr>
      <w:r w:rsidRPr="00EF4F14">
        <w:tab/>
      </w:r>
      <w:r w:rsidRPr="00EF4F14">
        <w:tab/>
      </w:r>
      <w:r w:rsidRPr="00EF4F14">
        <w:tab/>
        <w:t xml:space="preserve">                      Adrijana Labinjan Skok</w:t>
      </w:r>
    </w:p>
    <w:sectPr w:rsidSect="009E6356" w:rsidR="00500701">
      <w:headerReference w:type="even" r:id="rId9"/>
      <w:headerReference w:type="default" r:id="rId10"/>
      <w:pgSz w:code="9" w:orient="landscape" w:h="11906" w:w="16838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C71" w:rsidP="00632C71" w:rsidR="00632C71">
      <w:r>
        <w:separator/>
      </w:r>
    </w:p>
  </w:endnote>
  <w:endnote w:id="0" w:type="continuationSeparator">
    <w:p w:rsidRDefault="00632C71" w:rsidP="00632C71" w:rsidR="00632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C71" w:rsidP="00632C71" w:rsidR="00632C71">
      <w:r>
        <w:separator/>
      </w:r>
    </w:p>
  </w:footnote>
  <w:footnote w:id="0" w:type="continuationSeparator">
    <w:p w:rsidRDefault="00632C71" w:rsidP="00632C71" w:rsidR="00632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C71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31A2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C71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1A2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632C71" w:rsidP="00F16E5B" w:rsidR="00051919" w:rsidRPr="00985C68">
    <w:pPr>
      <w:jc w:val="right"/>
    </w:pPr>
    <w:r>
      <w:t>Posl.br. 2 St-919</w:t>
    </w:r>
    <w:r w:rsidRPr="00EF4F14">
      <w:t>/16-</w:t>
    </w:r>
    <w:r w:rsidR="009E6356">
      <w:t>54</w:t>
    </w:r>
  </w:p>
  <w:p w:rsidRDefault="001F31A2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2C71"/>
    <w:rsid w:val="00182DD4"/>
    <w:rsid w:val="001A27BF"/>
    <w:rsid w:val="001F31A2"/>
    <w:rsid w:val="003E4509"/>
    <w:rsid w:val="00413881"/>
    <w:rsid w:val="00554328"/>
    <w:rsid w:val="00632C71"/>
    <w:rsid w:val="00670C88"/>
    <w:rsid w:val="00681C1A"/>
    <w:rsid w:val="006F050C"/>
    <w:rsid w:val="006F39AC"/>
    <w:rsid w:val="007A7260"/>
    <w:rsid w:val="00881754"/>
    <w:rsid w:val="008D2681"/>
    <w:rsid w:val="008F1BB1"/>
    <w:rsid w:val="00957AF9"/>
    <w:rsid w:val="00972822"/>
    <w:rsid w:val="00985388"/>
    <w:rsid w:val="009E6356"/>
    <w:rsid w:val="00B94159"/>
    <w:rsid w:val="00BB3F8C"/>
    <w:rsid w:val="00C408F7"/>
    <w:rsid w:val="00F867AC"/>
    <w:rsid w:val="00FB14CB"/>
    <w:rsid w:val="00FC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050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32C71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632C7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32C71"/>
  </w:style>
  <w:style w:styleId="Podnoje" w:type="paragraph">
    <w:name w:val="footer"/>
    <w:basedOn w:val="Normal"/>
    <w:link w:val="PodnojeChar"/>
    <w:uiPriority w:val="99"/>
    <w:unhideWhenUsed/>
    <w:rsid w:val="00632C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2C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1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1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1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050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32C71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632C7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32C71"/>
  </w:style>
  <w:style w:styleId="Podnoje" w:type="paragraph">
    <w:name w:val="footer"/>
    <w:basedOn w:val="Normal"/>
    <w:link w:val="PodnojeChar"/>
    <w:uiPriority w:val="99"/>
    <w:unhideWhenUsed/>
    <w:rsid w:val="00632C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2C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1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1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1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spis  2 OVR-1/2017</izvorni_sadrzaj>
    <derivirana_varijabla naziv="DomainObject.Predmet.PrimjedbaSuca_1">VEZA:
spis  2 OVR-1/2017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DFAB9-DA70-435B-BA15-BC67B05E6D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768</properties:Words>
  <properties:Characters>4399</properties:Characters>
  <properties:Lines>400</properties:Lines>
  <properties:Paragraphs>292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2017-02-09T12:23:00Z</dcterms:created>
  <dc:creator>Jasmina Matika</dc:creator>
  <cp:lastModifiedBy>Jasmina Matika</cp:lastModifiedBy>
  <dcterms:modified xmlns:xsi="http://www.w3.org/2001/XMLSchema-instance" xsi:type="dcterms:W3CDTF">2017-02-27T06:59:00Z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