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919c6" w14:paraId="c0919c6"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r>
      <w:r w:rsidR="003F4D30">
        <w:t xml:space="preserve">     </w:t>
      </w:r>
      <w:r w:rsidR="003F4D30" w:rsidRPr="00CF1693">
        <w:t>4 St-</w:t>
      </w:r>
      <w:r w:rsidR="00FE2044">
        <w:t>242</w:t>
      </w:r>
      <w:r w:rsidR="00862F64">
        <w:t>/17</w:t>
      </w:r>
    </w:p>
    <w:p w:rsidRDefault="00DA2EAC" w:rsidR="00DA2EAC" w:rsidRPr="002224D1">
      <w:r w:rsidRPr="002224D1">
        <w:t xml:space="preserve">STALNA SLUŽBA </w:t>
      </w:r>
    </w:p>
    <w:p w:rsidRDefault="00DA2EAC" w:rsidR="00DA2EAC" w:rsidRPr="002224D1">
      <w:r w:rsidRPr="002224D1">
        <w:t xml:space="preserve">Karlovac, </w:t>
      </w:r>
      <w:r w:rsidR="008C1B69">
        <w:t>Trg hrvatskih branitelja 1</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F01CC8" w:rsidR="00F01CC8"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C8053D" w:rsidRPr="00E97CB7">
        <w:t>OMNIA TEKNO d.o.o., Velika Gorica, Habdelićeva 11, OIB 17840098367</w:t>
      </w:r>
      <w:r w:rsidR="009459C3">
        <w:t xml:space="preserve">, dana </w:t>
      </w:r>
      <w:r w:rsidR="00FE2044">
        <w:t>16. srpnja</w:t>
      </w:r>
      <w:r w:rsidR="001E7FA6">
        <w:t xml:space="preserve"> 2018.</w:t>
      </w:r>
    </w:p>
    <w:p w:rsidRDefault="00F01CC8" w:rsidP="00FE69D1" w:rsidR="00F01CC8">
      <w:pPr>
        <w:jc w:val="both"/>
      </w:pPr>
    </w:p>
    <w:p w:rsidRDefault="00FE69D1" w:rsidP="00FE69D1" w:rsidR="00FE69D1" w:rsidRPr="00840E3D">
      <w:pPr>
        <w:jc w:val="center"/>
      </w:pPr>
      <w:r w:rsidRPr="00840E3D">
        <w:t>r i j e š i o    je</w:t>
      </w:r>
    </w:p>
    <w:p w:rsidRDefault="00F01CC8" w:rsidP="00FE69D1" w:rsidR="00F01CC8" w:rsidRPr="00BB6BB2">
      <w:pPr>
        <w:jc w:val="center"/>
      </w:pPr>
    </w:p>
    <w:p w:rsidRDefault="002E4EE7" w:rsidP="002E4EE7" w:rsidR="002E4EE7" w:rsidRPr="00B27F98">
      <w:pPr>
        <w:jc w:val="both"/>
      </w:pPr>
      <w:r w:rsidRPr="00B27F98">
        <w:t xml:space="preserve">I. Otvara se stečajni postupak nad stečajnim dužnikom </w:t>
      </w:r>
      <w:r w:rsidR="00FE2044" w:rsidRPr="00E97CB7">
        <w:t>OMNIA TEKNO d.o.o., Velika Gorica, Habdelićeva 11, OIB 17840098367</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534C2D" w:rsidRPr="002D2FC1">
        <w:t>Matko Ljuban iz Zagreba, Hrvatskih iseljenika 3, OIB 28695463260</w:t>
      </w:r>
      <w:r w:rsidRPr="00B27F98">
        <w:t>.</w:t>
      </w:r>
    </w:p>
    <w:p w:rsidRDefault="002E4EE7" w:rsidP="002E4EE7" w:rsidR="002E4EE7" w:rsidRPr="00B27F98"/>
    <w:p w:rsidRDefault="002E4EE7" w:rsidP="002E4EE7" w:rsidR="002E4EE7" w:rsidRPr="00B27F98">
      <w:r w:rsidRPr="00B27F98">
        <w:t xml:space="preserve">III. Stečajni postupak otvoren je dana </w:t>
      </w:r>
      <w:r w:rsidR="00FE2044">
        <w:t>16. srpnja</w:t>
      </w:r>
      <w:r w:rsidR="001E7FA6">
        <w:t xml:space="preserve"> 2018. u </w:t>
      </w:r>
      <w:r w:rsidR="005221E0">
        <w:t>14,00</w:t>
      </w:r>
      <w:r w:rsidR="001E7FA6">
        <w:t xml:space="preserve"> sati</w:t>
      </w:r>
      <w:r w:rsidRPr="00B27F98">
        <w:t xml:space="preserve">. </w:t>
      </w:r>
    </w:p>
    <w:p w:rsidRDefault="002E4EE7" w:rsidP="002E4EE7" w:rsidR="002E4EE7" w:rsidRPr="00B27F98"/>
    <w:p w:rsidRDefault="002E4EE7" w:rsidP="002E4EE7" w:rsidR="002E4EE7" w:rsidRPr="00B27F98">
      <w:pPr>
        <w:jc w:val="both"/>
      </w:pPr>
      <w:r w:rsidRPr="00B27F98">
        <w:t>IV. Pozivaju se vjerovnici stečajnog dužnika da u roku od 60 dana od dana objave ovog rješenja na mrežnoj stranici e-Oglasna ploča suda, u skladu s pravilima Stečajnog zakona o prijavi tražbina (čl. 257. Stečajnog zakona – Narodne novine broj 71/15</w:t>
      </w:r>
      <w:r w:rsidR="005221E0">
        <w:t>, 104/17</w:t>
      </w:r>
      <w:r w:rsidRPr="00B27F98">
        <w:t xml:space="preserve">), prijave svoje tražbine stečajnom upravitelju </w:t>
      </w:r>
      <w:r w:rsidR="00534C2D">
        <w:t>Matku</w:t>
      </w:r>
      <w:r w:rsidR="00534C2D" w:rsidRPr="002D2FC1">
        <w:t xml:space="preserve"> Ljuban</w:t>
      </w:r>
      <w:r w:rsidR="00534C2D">
        <w:t>u</w:t>
      </w:r>
      <w:r w:rsidR="00534C2D" w:rsidRPr="002D2FC1">
        <w:t xml:space="preserve"> iz Zagreba, Hrvatskih iseljenika 3</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534C2D" w:rsidRPr="002D2FC1">
        <w:t>Matk</w:t>
      </w:r>
      <w:r w:rsidR="00534C2D">
        <w:t>a</w:t>
      </w:r>
      <w:r w:rsidR="00534C2D" w:rsidRPr="002D2FC1">
        <w:t xml:space="preserve"> Ljuban</w:t>
      </w:r>
      <w:r w:rsidR="00534C2D">
        <w:t>a</w:t>
      </w:r>
      <w:r w:rsidR="00534C2D" w:rsidRPr="002D2FC1">
        <w:t xml:space="preserve"> iz Zagreba, Hrvatskih iseljenika 3</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534C2D">
        <w:t>7. studenog</w:t>
      </w:r>
      <w:r w:rsidR="00965CF3">
        <w:t xml:space="preserve"> </w:t>
      </w:r>
      <w:r w:rsidR="00DE5464">
        <w:t>2018</w:t>
      </w:r>
      <w:r w:rsidR="00965CF3">
        <w:t>.</w:t>
      </w:r>
      <w:r w:rsidR="00EE5CC1">
        <w:t xml:space="preserve"> u </w:t>
      </w:r>
      <w:r w:rsidR="00965CF3">
        <w:t>9</w:t>
      </w:r>
      <w:r w:rsidRPr="00B27F98">
        <w:t xml:space="preserve">,30 sati, u sjedištu suda u Karlovcu, </w:t>
      </w:r>
      <w:r w:rsidR="00EE5CC1">
        <w:t>Trg hrvatskih branitelja 1/II,</w:t>
      </w:r>
      <w:r w:rsidRPr="00B27F98">
        <w:t xml:space="preserve"> soba broj </w:t>
      </w:r>
      <w:r w:rsidR="00EE5CC1">
        <w:t>204</w:t>
      </w:r>
      <w:r w:rsidRPr="00B27F98">
        <w:t>.</w:t>
      </w:r>
    </w:p>
    <w:p w:rsidRDefault="002E4EE7" w:rsidP="002E4EE7" w:rsidR="002E4EE7" w:rsidRPr="00B27F98"/>
    <w:p w:rsidRDefault="002E4EE7" w:rsidP="002E4EE7" w:rsidR="002E4EE7" w:rsidRPr="00B27F98">
      <w:pPr>
        <w:jc w:val="both"/>
      </w:pPr>
      <w:r w:rsidRPr="00B27F98">
        <w:lastRenderedPageBreak/>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BC36B9">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E43141" w:rsidP="002E4EE7" w:rsidR="00E43141">
      <w:pPr>
        <w:jc w:val="both"/>
      </w:pPr>
    </w:p>
    <w:p w:rsidRDefault="00E43141" w:rsidP="00E43141" w:rsidR="00E43141">
      <w:pPr>
        <w:jc w:val="both"/>
      </w:pPr>
      <w:r>
        <w:t xml:space="preserve">XI. Nalaže se </w:t>
      </w:r>
      <w:r w:rsidR="00534C2D">
        <w:t>Centru za vozila Hrvatska d.d., Stanica za tehnički pregled "Autozubak", Velika Gorica, Zagrebačka 117,</w:t>
      </w:r>
      <w:r>
        <w:t xml:space="preserve"> da po službenoj dužnosti na temelju ovog rješenja zabilježi otvaranje stečajnog postupka u službenoj evidenciji registracije cestovnih vozila, i to za vozila evidentirana kao vlasništvo stečajnog dužnika </w:t>
      </w:r>
      <w:r w:rsidR="00534C2D" w:rsidRPr="00E97CB7">
        <w:t>OMNIA TEKNO d.o.o., Velika Gorica, Habdelićeva 11, OIB 17840098367</w:t>
      </w:r>
      <w:r>
        <w:t xml:space="preserve">. </w:t>
      </w:r>
    </w:p>
    <w:p w:rsidRDefault="00E43141" w:rsidP="00E43141" w:rsidR="00E43141">
      <w:pPr>
        <w:jc w:val="both"/>
      </w:pPr>
    </w:p>
    <w:p w:rsidRDefault="00E43141" w:rsidP="00E43141" w:rsidR="00E43141">
      <w:pPr>
        <w:jc w:val="both"/>
      </w:pPr>
      <w:r>
        <w:t xml:space="preserve">XII. Nalaže se Financijskoj agenciji da naloži banci prijenos zaplijenjenog iznosa predujma od </w:t>
      </w:r>
      <w:r w:rsidR="00534C2D">
        <w:t>2.158,38</w:t>
      </w:r>
      <w:r>
        <w:t xml:space="preserve"> kn na račun ovog suda IBAN: HR9223900011300000460, model HR00, pozivom</w:t>
      </w:r>
      <w:r w:rsidR="00534C2D">
        <w:t xml:space="preserve"> na broj 242</w:t>
      </w:r>
      <w:r>
        <w:t>-17.</w:t>
      </w:r>
    </w:p>
    <w:p w:rsidRDefault="00E43141" w:rsidP="00E43141" w:rsidR="00E43141" w:rsidRPr="00B42651">
      <w:pPr>
        <w:jc w:val="both"/>
      </w:pPr>
    </w:p>
    <w:p w:rsidRDefault="002E4EE7" w:rsidP="002E4EE7" w:rsidR="002E4EE7">
      <w:pPr>
        <w:jc w:val="center"/>
      </w:pPr>
      <w:r w:rsidRPr="00B27F98">
        <w:t>Obrazloženje</w:t>
      </w:r>
    </w:p>
    <w:p w:rsidRDefault="002E4EE7" w:rsidP="002E4EE7" w:rsidR="002E4EE7" w:rsidRPr="00B27F98">
      <w:r>
        <w:t xml:space="preserve"> </w:t>
      </w:r>
    </w:p>
    <w:p w:rsidRDefault="005B481A" w:rsidP="005B481A" w:rsidR="005B481A">
      <w:pPr>
        <w:ind w:firstLine="708"/>
        <w:jc w:val="both"/>
      </w:pPr>
      <w:r>
        <w:t xml:space="preserve">FINA-a Regionalni centar Zagreb, podnijela je ovom sudu dana </w:t>
      </w:r>
      <w:r w:rsidR="00534C2D">
        <w:t>23. siječnja 2017</w:t>
      </w:r>
      <w:r w:rsidR="00965CF3">
        <w:t>.</w:t>
      </w:r>
      <w:r>
        <w:t xml:space="preserve"> prijedlog za otvaranje stečajnog postupka nad dužnikom </w:t>
      </w:r>
      <w:r w:rsidR="00534C2D" w:rsidRPr="00E97CB7">
        <w:t>OMNIA TEKNO d.o.o., Velika Gorica, Habdelićeva 11, OIB 17840098367</w:t>
      </w:r>
      <w:r>
        <w:t xml:space="preserve">. </w:t>
      </w:r>
    </w:p>
    <w:p w:rsidRDefault="005B481A" w:rsidP="005B481A" w:rsidR="005B481A">
      <w:pPr>
        <w:ind w:firstLine="708"/>
        <w:jc w:val="both"/>
      </w:pPr>
      <w:r>
        <w:t xml:space="preserve">  </w:t>
      </w:r>
    </w:p>
    <w:p w:rsidRDefault="005B481A" w:rsidP="005B481A" w:rsidR="005B481A">
      <w:pPr>
        <w:ind w:firstLine="708"/>
        <w:jc w:val="both"/>
      </w:pPr>
      <w:r>
        <w:t>Prijedlog je podnesen temeljem odredbe članka 110. stav</w:t>
      </w:r>
      <w:r w:rsidR="00791833">
        <w:t>ka</w:t>
      </w:r>
      <w:r>
        <w:t xml:space="preserve"> 1. Stečajnog zakona (Narodne novine broj 71/15, </w:t>
      </w:r>
      <w:r w:rsidR="00DE5464">
        <w:t xml:space="preserve">104/17, </w:t>
      </w:r>
      <w:r>
        <w:t xml:space="preserve">dalje u tekstu: SZ-a). U prijedlogu predlagatelj navodi da na dan </w:t>
      </w:r>
      <w:r w:rsidR="00534C2D">
        <w:t>18. siječnja 2017.</w:t>
      </w:r>
      <w:r>
        <w:t xml:space="preserve"> dužnik u Očevidniku redoslijeda osnova za plaćanje ima evidentirane neizvršene osnove za plaćanje u</w:t>
      </w:r>
      <w:r w:rsidR="00C03D3C">
        <w:t xml:space="preserve"> neprekinutom razdoblju od 120 dana u</w:t>
      </w:r>
      <w:r>
        <w:t xml:space="preserve"> ukupnom iznosu od </w:t>
      </w:r>
      <w:r w:rsidR="00534C2D">
        <w:t>42.004,97</w:t>
      </w:r>
      <w:r w:rsidR="00DE5464">
        <w:t xml:space="preserve"> kn, te da dužnik ima tri zaposlena</w:t>
      </w:r>
      <w:r>
        <w:t xml:space="preserve">. </w:t>
      </w:r>
    </w:p>
    <w:p w:rsidRDefault="005B481A" w:rsidP="005B481A" w:rsidR="005B481A">
      <w:pPr>
        <w:ind w:firstLine="708"/>
        <w:jc w:val="both"/>
      </w:pPr>
      <w:r>
        <w:t xml:space="preserve"> </w:t>
      </w:r>
    </w:p>
    <w:p w:rsidRDefault="002E4EE7" w:rsidP="002E4EE7" w:rsidR="002E4EE7">
      <w:pPr>
        <w:ind w:firstLine="708"/>
        <w:jc w:val="both"/>
      </w:pPr>
      <w:r w:rsidRPr="00B27F98">
        <w:t>Rješenjem ovog suda 4 St-</w:t>
      </w:r>
      <w:r w:rsidR="00534C2D">
        <w:t>242</w:t>
      </w:r>
      <w:r w:rsidR="00DE5464">
        <w:t>/17</w:t>
      </w:r>
      <w:r w:rsidRPr="00B27F98">
        <w:t xml:space="preserve"> od </w:t>
      </w:r>
      <w:r w:rsidR="00534C2D">
        <w:t>31.</w:t>
      </w:r>
      <w:r w:rsidR="00DE5464">
        <w:t xml:space="preserve"> kolovoza</w:t>
      </w:r>
      <w:r w:rsidR="003D6806">
        <w:t xml:space="preserve"> 2017</w:t>
      </w:r>
      <w:r w:rsidR="00DE5464">
        <w:t>.</w:t>
      </w:r>
      <w:r w:rsidRPr="00B27F98">
        <w:t xml:space="preserve"> pokrenut je prethodni postupak radi utvrđivanja pretpostavki za otvaranje stečajnoga postupka nad dužnikom, te je ujedno zakazano ročište radi očitovanja o prijedlogu za otvaranje stečajnog postupka za dan </w:t>
      </w:r>
      <w:r w:rsidR="00534C2D">
        <w:t>15. studeni 2017.</w:t>
      </w:r>
    </w:p>
    <w:p w:rsidRDefault="002E4EE7" w:rsidP="002E4EE7" w:rsidR="002E4EE7">
      <w:pPr>
        <w:ind w:firstLine="708"/>
        <w:jc w:val="both"/>
      </w:pPr>
    </w:p>
    <w:p w:rsidRDefault="007A7B11" w:rsidP="002E4EE7" w:rsidR="007A7B11">
      <w:pPr>
        <w:ind w:firstLine="708"/>
        <w:jc w:val="both"/>
      </w:pPr>
      <w:r>
        <w:t>FINA je podneskom od 20. studenog 2017. ostala kod prijedloga za otvaranje stečajnog postupka nad dužnikom.</w:t>
      </w:r>
    </w:p>
    <w:p w:rsidRDefault="007A7B11" w:rsidP="002E4EE7" w:rsidR="007A7B11" w:rsidRPr="00B27F98">
      <w:pPr>
        <w:ind w:firstLine="708"/>
        <w:jc w:val="both"/>
      </w:pPr>
    </w:p>
    <w:p w:rsidRDefault="00C03D3C" w:rsidP="00C03D3C" w:rsidR="00C03D3C">
      <w:pPr>
        <w:ind w:firstLine="708"/>
        <w:jc w:val="both"/>
      </w:pPr>
      <w:r w:rsidRPr="005F7ED3">
        <w:t xml:space="preserve">Na </w:t>
      </w:r>
      <w:r>
        <w:t>ročište</w:t>
      </w:r>
      <w:r w:rsidRPr="005F7ED3">
        <w:t xml:space="preserve"> </w:t>
      </w:r>
      <w:r>
        <w:t xml:space="preserve">radi očitovanja o prijedlogu za otvaranje stečajnoga postupka od </w:t>
      </w:r>
      <w:r w:rsidR="005D6E40">
        <w:t>1</w:t>
      </w:r>
      <w:r w:rsidR="007A7B11">
        <w:t>5</w:t>
      </w:r>
      <w:r w:rsidR="005D6E40">
        <w:t>. studenog 2017.</w:t>
      </w:r>
      <w:r>
        <w:t xml:space="preserve">, kao i na ročište radi rasprave o pretpostavkama za otvaranje stečajnog postupka nad dužnikom </w:t>
      </w:r>
      <w:r w:rsidR="007A7B11">
        <w:t>od 13. veljače</w:t>
      </w:r>
      <w:r w:rsidR="005D6E40">
        <w:t xml:space="preserve"> 2018.</w:t>
      </w:r>
      <w:r>
        <w:t xml:space="preserve">, nisu pristupili niti predlagatelj, niti dužnik, niti zakonski zastupnik dužnika, niti je dužnik postupio po zaključku suda od </w:t>
      </w:r>
      <w:r w:rsidR="005D6E40">
        <w:t>3</w:t>
      </w:r>
      <w:r w:rsidR="007A7B11">
        <w:t>1</w:t>
      </w:r>
      <w:r w:rsidR="005D6E40">
        <w:t>. kolovoza 2018.</w:t>
      </w:r>
      <w:r>
        <w:t xml:space="preserve"> da dostavi sudu popis imovine i obveza dužnika. Stoga je sud zaključkom od </w:t>
      </w:r>
      <w:r w:rsidR="007A7B11">
        <w:t>15. studenog 2017.</w:t>
      </w:r>
      <w:r>
        <w:t xml:space="preserve"> zatražio od javnih tijela koja vode evidenciju o određenoj vrsti imovine dostavu podataka iz njihovih službenih evidencija o tome da li je dužnik evidentiran kao vlasnik imovine. </w:t>
      </w:r>
    </w:p>
    <w:p w:rsidRDefault="00C03D3C" w:rsidP="00C03D3C" w:rsidR="00C03D3C">
      <w:pPr>
        <w:ind w:firstLine="708"/>
        <w:jc w:val="both"/>
      </w:pPr>
    </w:p>
    <w:p w:rsidRDefault="00C03D3C" w:rsidP="00C03D3C" w:rsidR="00F01CC8">
      <w:pPr>
        <w:ind w:firstLine="708"/>
        <w:jc w:val="both"/>
      </w:pPr>
      <w:r>
        <w:lastRenderedPageBreak/>
        <w:t>Uvidom u</w:t>
      </w:r>
      <w:r w:rsidRPr="00A44D76">
        <w:t xml:space="preserve"> pribavljen</w:t>
      </w:r>
      <w:r>
        <w:t>e podatke</w:t>
      </w:r>
      <w:r w:rsidRPr="00A44D76">
        <w:t xml:space="preserve"> iz informacijskog sustava zemljišnih knjiga (list </w:t>
      </w:r>
      <w:r w:rsidR="007A7B11">
        <w:t>65</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Hrvatske agencije za civilno zrakoplovstvo </w:t>
      </w:r>
      <w:r w:rsidR="005D6E40">
        <w:t>2</w:t>
      </w:r>
      <w:r w:rsidR="00965CF3">
        <w:t>2</w:t>
      </w:r>
      <w:r w:rsidR="005D6E40">
        <w:t>. studenog 2017.</w:t>
      </w:r>
      <w:r w:rsidR="007A7B11">
        <w:t xml:space="preserve"> (list 69</w:t>
      </w:r>
      <w:r w:rsidRPr="00A44D76">
        <w:t xml:space="preserve"> spisa) </w:t>
      </w:r>
      <w:r>
        <w:t>utvrđeno je</w:t>
      </w:r>
      <w:r w:rsidRPr="00A44D76">
        <w:t xml:space="preserve"> da dužnik nije registriran kao vlasnik zrakoplova.</w:t>
      </w:r>
      <w:r>
        <w:t xml:space="preserve"> Uvidom u</w:t>
      </w:r>
      <w:r w:rsidRPr="00A44D76">
        <w:t xml:space="preserve"> obavijest Ministarstva mora, prometa i infrastrukture od </w:t>
      </w:r>
      <w:r w:rsidR="005D6E40">
        <w:t>2</w:t>
      </w:r>
      <w:r w:rsidR="007A7B11">
        <w:t>1</w:t>
      </w:r>
      <w:r w:rsidR="005D6E40">
        <w:t>. studenog 2017.</w:t>
      </w:r>
      <w:r w:rsidRPr="00A44D76">
        <w:t xml:space="preserve"> (list </w:t>
      </w:r>
      <w:r w:rsidR="007A7B11">
        <w:t>72</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w:t>
      </w:r>
      <w:r w:rsidR="00EE5CC1">
        <w:t xml:space="preserve">Uvidom u uvjerenje Državne geodetske uprave, Središnji ured Zagreb od </w:t>
      </w:r>
      <w:r w:rsidR="005D6E40">
        <w:t>23. studenog 2017.</w:t>
      </w:r>
      <w:r w:rsidR="00EE5CC1">
        <w:t xml:space="preserve"> (list </w:t>
      </w:r>
      <w:r w:rsidR="007A7B11">
        <w:t>73</w:t>
      </w:r>
      <w:r w:rsidR="00EE5CC1">
        <w:t xml:space="preserve"> spisa) utvrđeno je da dužnik nije upisan u katastarski operat. </w:t>
      </w:r>
      <w:r>
        <w:t>Uvidom u</w:t>
      </w:r>
      <w:r w:rsidRPr="00A44D76">
        <w:t xml:space="preserve"> obavijest Središnjeg klirinško depozitarnog društva d.d. od </w:t>
      </w:r>
      <w:r w:rsidR="005221E0">
        <w:t>4. prosinca 2017.</w:t>
      </w:r>
      <w:r w:rsidRPr="00A44D76">
        <w:t xml:space="preserve"> (list </w:t>
      </w:r>
      <w:r w:rsidR="007A7B11">
        <w:t>74</w:t>
      </w:r>
      <w:r w:rsidRPr="00A44D76">
        <w:t xml:space="preserve"> spisa) </w:t>
      </w:r>
      <w:r>
        <w:t>utvrđeno je</w:t>
      </w:r>
      <w:r w:rsidRPr="00A44D76">
        <w:t xml:space="preserve"> da u sustavu SKDD d.d. ne postoji račun nematerijaliziranih vrijednosnih papira dužnika.</w:t>
      </w:r>
      <w:r>
        <w:t xml:space="preserve"> </w:t>
      </w:r>
    </w:p>
    <w:p w:rsidRDefault="00EE5CC1" w:rsidP="00C03D3C" w:rsidR="00EE5CC1">
      <w:pPr>
        <w:ind w:firstLine="708"/>
        <w:jc w:val="both"/>
      </w:pPr>
    </w:p>
    <w:p w:rsidRDefault="00EE5CC1" w:rsidP="007A7B11" w:rsidR="007A7B11">
      <w:pPr>
        <w:ind w:firstLine="708"/>
        <w:jc w:val="both"/>
      </w:pPr>
      <w:r>
        <w:t xml:space="preserve">Međutim, uvidom u uvjerenje MUP-a, Policijska uprava </w:t>
      </w:r>
      <w:r w:rsidR="005221E0">
        <w:t>Zagrebačka</w:t>
      </w:r>
      <w:r>
        <w:t xml:space="preserve"> od </w:t>
      </w:r>
      <w:r w:rsidR="007A7B11">
        <w:t>20.</w:t>
      </w:r>
      <w:r w:rsidR="005221E0">
        <w:t xml:space="preserve"> studenog 2017.</w:t>
      </w:r>
      <w:r>
        <w:t xml:space="preserve"> (list </w:t>
      </w:r>
      <w:r w:rsidR="007A7B11">
        <w:t>70</w:t>
      </w:r>
      <w:r>
        <w:t xml:space="preserve"> spisa) utvrđeno je da je </w:t>
      </w:r>
      <w:r w:rsidR="007A7B11" w:rsidRPr="003A3ECE">
        <w:t>dužnik evidentiran kao vlasnik vozila</w:t>
      </w:r>
      <w:r w:rsidR="007A7B11">
        <w:t>, i to vozil</w:t>
      </w:r>
      <w:r w:rsidR="000822F0">
        <w:t>a</w:t>
      </w:r>
      <w:r w:rsidR="007A7B11">
        <w:t xml:space="preserve"> marke Hyundai I30 1.4 DOHC GL, godina proizvodnje 2010., broj šasije TMADB51CABJ132900, reg. oznaka ZG9723EF, te vozil</w:t>
      </w:r>
      <w:r w:rsidR="000822F0">
        <w:t>a</w:t>
      </w:r>
      <w:r w:rsidR="007A7B11">
        <w:t xml:space="preserve"> marke Fiat Doblo 1.9 JTD Cargo, godina proizvodnje 2002., broj šasije ZFA22300005118045, reg. oznaka ZG2220EG.</w:t>
      </w:r>
    </w:p>
    <w:p w:rsidRDefault="007A7B11" w:rsidP="007A7B11" w:rsidR="007A7B11">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7A7B11" w:rsidP="002E4EE7" w:rsidR="007A7B11">
      <w:pPr>
        <w:jc w:val="both"/>
      </w:pPr>
    </w:p>
    <w:p w:rsidRDefault="007A7B11" w:rsidP="002E4EE7" w:rsidR="007A7B11" w:rsidRPr="00B27F98">
      <w:pPr>
        <w:jc w:val="both"/>
      </w:pPr>
      <w:r>
        <w:tab/>
        <w:t xml:space="preserve">Uvidom u potvrdu FINA-e o blokadi računa i novčanih sredstava dužnika od 20. studenog 2017. (list 68 spisa) utvrđeno je da je na dan izdavanja potvrde na računu dužnika evidentirano 425 dana neprekidne blokade i da nepodmirene obveze iznosi 94.953,12 kn. Sud je službenim putem izvršio uvid u Očevidnik redoslijeda neizvršenih osnova za plaćanje na dan 16. srpnja 2018. godine putem web aplikacije "eBlokade" te je utvrđeno da na taj datum nepodmirene obveze evidentirane u Očevidniku iznose 108.587,02 kn. </w:t>
      </w:r>
    </w:p>
    <w:p w:rsidRDefault="002E4EE7" w:rsidP="002E4EE7" w:rsidR="002E4EE7" w:rsidRPr="00B27F98">
      <w:pPr>
        <w:jc w:val="both"/>
      </w:pPr>
    </w:p>
    <w:p w:rsidRDefault="002E4EE7" w:rsidP="002E4EE7" w:rsidR="002E4EE7" w:rsidRPr="00B27F98">
      <w:pPr>
        <w:jc w:val="both"/>
      </w:pPr>
      <w:r w:rsidRPr="00B27F98">
        <w:tab/>
        <w:t xml:space="preserve">Dakle, </w:t>
      </w:r>
      <w:r w:rsidR="007A7B11">
        <w:t>na gore navedeni način</w:t>
      </w:r>
      <w:r w:rsidR="003D6806">
        <w:t xml:space="preserve"> </w:t>
      </w:r>
      <w:r w:rsidRPr="00B27F98">
        <w:t>sud je nedvojbeno utvrdio da kod dužnika postoji stečajni razlog nesposobnosti za plaćanje.</w:t>
      </w:r>
    </w:p>
    <w:p w:rsidRDefault="006732ED" w:rsidP="002E4EE7" w:rsidR="002E4EE7" w:rsidRPr="00B27F98">
      <w:pPr>
        <w:jc w:val="both"/>
      </w:pPr>
      <w:r>
        <w:t xml:space="preserve"> </w:t>
      </w:r>
    </w:p>
    <w:p w:rsidRDefault="002E4EE7" w:rsidP="002E4EE7" w:rsidR="002E4EE7" w:rsidRPr="00B27F98">
      <w:pPr>
        <w:jc w:val="both"/>
      </w:pPr>
      <w:r>
        <w:t xml:space="preserve"> </w:t>
      </w:r>
      <w:r w:rsidRPr="00B27F98">
        <w:tab/>
        <w:t xml:space="preserve">Kako je u tijeku prethodnog postupka sud utvrdio da kod dužnika postoji stečajni razlog nesposobnosti za plaćanje, </w:t>
      </w:r>
      <w:r w:rsidR="00933082">
        <w:t>a ujedno je utvrđeno da duž</w:t>
      </w:r>
      <w:r w:rsidR="003D6806">
        <w:t>nik ima u vlasništvu</w:t>
      </w:r>
      <w:r w:rsidR="00965CF3">
        <w:t xml:space="preserve"> određene pokretnine</w:t>
      </w:r>
      <w:r w:rsidR="003D6806">
        <w:t xml:space="preserve"> – </w:t>
      </w:r>
      <w:r w:rsidR="00965CF3">
        <w:t>ranije pobrojana motorna vozila</w:t>
      </w:r>
      <w:r w:rsidR="003D6806">
        <w:t>,</w:t>
      </w:r>
      <w:r w:rsidR="005957AC">
        <w:t xml:space="preserve"> </w:t>
      </w:r>
      <w:r w:rsidR="00933082">
        <w:t>dakle</w:t>
      </w:r>
      <w:r w:rsidR="005957AC">
        <w:t>,</w:t>
      </w:r>
      <w:r w:rsidR="00933082">
        <w:t xml:space="preserve"> po ocjeni ovog suda dužnik ima imovinu koja ulazi u stečajnu masu, i dostatna je za namirenje troškova ovog postupka, pa je </w:t>
      </w:r>
      <w:r w:rsidRPr="00B27F98">
        <w:t xml:space="preserve">valjalo temeljem odredbe članka 128., 129. i 130. SZ-a odlučiti kao </w:t>
      </w:r>
      <w:r w:rsidR="00F01CC8">
        <w:t>pod točkama I. do X</w:t>
      </w:r>
      <w:r w:rsidR="00E43141">
        <w:t>I</w:t>
      </w:r>
      <w:r w:rsidR="00F01CC8">
        <w:t>. izreke</w:t>
      </w:r>
      <w:r w:rsidRPr="00B27F98">
        <w:t xml:space="preserve"> ovog rješenja. </w:t>
      </w:r>
    </w:p>
    <w:p w:rsidRDefault="002E4EE7" w:rsidP="002E4EE7" w:rsidR="002E4EE7" w:rsidRPr="00B27F98">
      <w:pPr>
        <w:jc w:val="both"/>
      </w:pPr>
    </w:p>
    <w:p w:rsidRDefault="002E4EE7" w:rsidP="002E4EE7" w:rsidR="002E4EE7">
      <w:pPr>
        <w:ind w:firstLine="708"/>
        <w:jc w:val="both"/>
      </w:pPr>
      <w:r w:rsidRPr="00B27F98">
        <w:t>Stečajni upravitelj imenovan je u skladu s čl. 84. st. 1. SZ-a metodom slučajnog odabira s liste A stečajnih upravitelja za područje ovog suda.</w:t>
      </w:r>
    </w:p>
    <w:p w:rsidRDefault="00E43141" w:rsidP="002E4EE7" w:rsidR="00E43141">
      <w:pPr>
        <w:ind w:firstLine="708"/>
        <w:jc w:val="both"/>
      </w:pPr>
    </w:p>
    <w:p w:rsidRDefault="00E43141" w:rsidP="00E43141" w:rsidR="00E43141" w:rsidRPr="00B27F98">
      <w:pPr>
        <w:ind w:firstLine="708"/>
        <w:jc w:val="both"/>
      </w:pPr>
      <w:r>
        <w:lastRenderedPageBreak/>
        <w:t xml:space="preserve">Sukladno odredbi čl. 112. st. 6. SZ-a, a budući je FINA u prijedlogu za otvaranje stečajnoga postupka izvijestila sud da je na ime predujma za namirenje troškova stečajnoga postupka zaplijenjen novčani iznos od </w:t>
      </w:r>
      <w:r w:rsidR="007A7B11">
        <w:t>2.158,38</w:t>
      </w:r>
      <w:r>
        <w:t xml:space="preserve"> kn, riješeno je kao pod točkom XII. izreke ovog rješenja. </w:t>
      </w:r>
    </w:p>
    <w:p w:rsidRDefault="00367C05" w:rsidP="00367C05" w:rsidR="002C5A29" w:rsidRPr="002224D1">
      <w:pPr>
        <w:ind w:firstLine="900"/>
        <w:jc w:val="both"/>
      </w:pPr>
      <w:r w:rsidRPr="002224D1">
        <w:t xml:space="preserve">  </w:t>
      </w:r>
    </w:p>
    <w:p w:rsidRDefault="002C5A29" w:rsidP="00BC36B9" w:rsidR="00367C05" w:rsidRPr="002224D1">
      <w:pPr>
        <w:jc w:val="center"/>
      </w:pPr>
      <w:r w:rsidRPr="002224D1">
        <w:t>U Karlovcu</w:t>
      </w:r>
      <w:r w:rsidR="00233CF9" w:rsidRPr="002224D1">
        <w:t xml:space="preserve"> </w:t>
      </w:r>
      <w:r w:rsidR="00FE2044">
        <w:t>16. srpnja</w:t>
      </w:r>
      <w:r w:rsidR="00FA07B7">
        <w:t xml:space="preserve"> 2018.</w:t>
      </w: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BC36B9" w:rsidR="0028432A">
      <w:pPr>
        <w:tabs>
          <w:tab w:pos="6900" w:val="left"/>
        </w:tabs>
      </w:pPr>
      <w:r w:rsidRPr="002224D1">
        <w:tab/>
        <w:t>Renata Klokočki</w:t>
      </w:r>
    </w:p>
    <w:p w:rsidRDefault="00EE5CC1" w:rsidP="00933082" w:rsidR="00EE5CC1"/>
    <w:p w:rsidRDefault="00933082" w:rsidP="00933082" w:rsidR="00933082" w:rsidRPr="00B27F98">
      <w:r w:rsidRPr="00B27F98">
        <w:t>PRAVNA POUKA:</w:t>
      </w:r>
    </w:p>
    <w:p w:rsidRDefault="00933082" w:rsidP="00BC36B9" w:rsidR="00B02635" w:rsidRPr="0028432A">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w:t>
      </w:r>
      <w:r w:rsidR="007A7B11">
        <w:t>, odnosno u roku od 8 dana od isteka osmog dana od dana objave ovog rješenja na mrežnoj stranici e-Oglasna ploča suda</w:t>
      </w:r>
      <w:r w:rsidRPr="00B27F98">
        <w:t>. Žalba ne odgađa provedbu rješenja (čl. 19. SZ-a).</w:t>
      </w:r>
      <w:r>
        <w:t xml:space="preserve"> </w:t>
      </w:r>
    </w:p>
    <w:sectPr w:rsidSect="00F01CC8" w:rsidR="00B02635" w:rsidRPr="0028432A">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5B94">
      <w:rPr>
        <w:rStyle w:val="Brojstranice"/>
        <w:noProof/>
      </w:rPr>
      <w:t>4</w:t>
    </w:r>
    <w:r>
      <w:rPr>
        <w:rStyle w:val="Brojstranice"/>
      </w:rPr>
      <w:fldChar w:fldCharType="end"/>
    </w:r>
  </w:p>
  <w:p w:rsidRDefault="0087685A" w:rsidP="001D2296" w:rsidR="0087685A" w:rsidRPr="003C4E43">
    <w:r>
      <w:t xml:space="preserve">                                                                                                                               </w:t>
    </w:r>
    <w:r w:rsidR="003F4D30" w:rsidRPr="00CF1693">
      <w:t>4 St-</w:t>
    </w:r>
    <w:r w:rsidR="00FE2044">
      <w:t>242</w:t>
    </w:r>
    <w:r w:rsidR="00862F64">
      <w:t>/17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6"/>
  </w:num>
  <w:num w:numId="3">
    <w:abstractNumId w:val="7"/>
  </w:num>
  <w:num w:numId="4">
    <w:abstractNumId w:val="4"/>
  </w:num>
  <w:num w:numId="5">
    <w:abstractNumId w:val="1"/>
  </w:num>
  <w:num w:numId="6">
    <w:abstractNumId w:val="8"/>
  </w:num>
  <w:num w:numId="7">
    <w:abstractNumId w:val="2"/>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3A0A"/>
    <w:rsid w:val="0004613B"/>
    <w:rsid w:val="000506D8"/>
    <w:rsid w:val="00050EF7"/>
    <w:rsid w:val="00075BDC"/>
    <w:rsid w:val="000822F0"/>
    <w:rsid w:val="00087859"/>
    <w:rsid w:val="000A252B"/>
    <w:rsid w:val="000B0BA1"/>
    <w:rsid w:val="000B120C"/>
    <w:rsid w:val="000D66ED"/>
    <w:rsid w:val="000E49F8"/>
    <w:rsid w:val="000F2576"/>
    <w:rsid w:val="00123E05"/>
    <w:rsid w:val="001418C8"/>
    <w:rsid w:val="00161B3B"/>
    <w:rsid w:val="00174993"/>
    <w:rsid w:val="00187ECF"/>
    <w:rsid w:val="001A044D"/>
    <w:rsid w:val="001D2296"/>
    <w:rsid w:val="001D564F"/>
    <w:rsid w:val="001E7FA6"/>
    <w:rsid w:val="001F2FBF"/>
    <w:rsid w:val="00200DDB"/>
    <w:rsid w:val="002135F3"/>
    <w:rsid w:val="002224D1"/>
    <w:rsid w:val="00233719"/>
    <w:rsid w:val="00233CF9"/>
    <w:rsid w:val="00234541"/>
    <w:rsid w:val="00263FC1"/>
    <w:rsid w:val="00270ADC"/>
    <w:rsid w:val="0028432A"/>
    <w:rsid w:val="00293964"/>
    <w:rsid w:val="002944F5"/>
    <w:rsid w:val="002960FC"/>
    <w:rsid w:val="002B5B9E"/>
    <w:rsid w:val="002C5A29"/>
    <w:rsid w:val="002D4069"/>
    <w:rsid w:val="002D6432"/>
    <w:rsid w:val="002E4EE7"/>
    <w:rsid w:val="002F1899"/>
    <w:rsid w:val="002F792C"/>
    <w:rsid w:val="00365F88"/>
    <w:rsid w:val="00367C05"/>
    <w:rsid w:val="003905DD"/>
    <w:rsid w:val="003B65CF"/>
    <w:rsid w:val="003C2B99"/>
    <w:rsid w:val="003C4E43"/>
    <w:rsid w:val="003D4E19"/>
    <w:rsid w:val="003D6806"/>
    <w:rsid w:val="003F4D30"/>
    <w:rsid w:val="00402289"/>
    <w:rsid w:val="0043031F"/>
    <w:rsid w:val="0043362B"/>
    <w:rsid w:val="00435B5D"/>
    <w:rsid w:val="0044721B"/>
    <w:rsid w:val="00455D54"/>
    <w:rsid w:val="00464572"/>
    <w:rsid w:val="00475324"/>
    <w:rsid w:val="00487477"/>
    <w:rsid w:val="004F47B9"/>
    <w:rsid w:val="005221E0"/>
    <w:rsid w:val="00523E58"/>
    <w:rsid w:val="00526F4E"/>
    <w:rsid w:val="00534C2D"/>
    <w:rsid w:val="00554276"/>
    <w:rsid w:val="005740F2"/>
    <w:rsid w:val="00577C3C"/>
    <w:rsid w:val="005957AC"/>
    <w:rsid w:val="005B481A"/>
    <w:rsid w:val="005C0B29"/>
    <w:rsid w:val="005C0BF6"/>
    <w:rsid w:val="005C1163"/>
    <w:rsid w:val="005D1623"/>
    <w:rsid w:val="005D3613"/>
    <w:rsid w:val="005D5F5F"/>
    <w:rsid w:val="005D6E40"/>
    <w:rsid w:val="005E30AD"/>
    <w:rsid w:val="005E5E29"/>
    <w:rsid w:val="005E67DB"/>
    <w:rsid w:val="00600C4C"/>
    <w:rsid w:val="00657078"/>
    <w:rsid w:val="00662CB6"/>
    <w:rsid w:val="00665D4C"/>
    <w:rsid w:val="006732ED"/>
    <w:rsid w:val="006824A6"/>
    <w:rsid w:val="00685714"/>
    <w:rsid w:val="006861EF"/>
    <w:rsid w:val="006A124C"/>
    <w:rsid w:val="006B6292"/>
    <w:rsid w:val="006C786C"/>
    <w:rsid w:val="006C7897"/>
    <w:rsid w:val="006D261E"/>
    <w:rsid w:val="006D5C7F"/>
    <w:rsid w:val="006E1EBE"/>
    <w:rsid w:val="007170B8"/>
    <w:rsid w:val="00717D4A"/>
    <w:rsid w:val="00722CBC"/>
    <w:rsid w:val="00740EB0"/>
    <w:rsid w:val="00753D5D"/>
    <w:rsid w:val="007604DE"/>
    <w:rsid w:val="00776B6D"/>
    <w:rsid w:val="00784A92"/>
    <w:rsid w:val="0078584A"/>
    <w:rsid w:val="007861DF"/>
    <w:rsid w:val="00791833"/>
    <w:rsid w:val="007A550F"/>
    <w:rsid w:val="007A7B11"/>
    <w:rsid w:val="007C39CF"/>
    <w:rsid w:val="007D7A92"/>
    <w:rsid w:val="00825B2D"/>
    <w:rsid w:val="00825C25"/>
    <w:rsid w:val="0084192B"/>
    <w:rsid w:val="00845350"/>
    <w:rsid w:val="00855AE8"/>
    <w:rsid w:val="00862F64"/>
    <w:rsid w:val="008723F5"/>
    <w:rsid w:val="008728D7"/>
    <w:rsid w:val="0087685A"/>
    <w:rsid w:val="00891667"/>
    <w:rsid w:val="008B54BA"/>
    <w:rsid w:val="008C1B69"/>
    <w:rsid w:val="008E42C6"/>
    <w:rsid w:val="00914831"/>
    <w:rsid w:val="009224E9"/>
    <w:rsid w:val="00923DB6"/>
    <w:rsid w:val="00927F9C"/>
    <w:rsid w:val="00933082"/>
    <w:rsid w:val="00942C83"/>
    <w:rsid w:val="009459C3"/>
    <w:rsid w:val="0094639D"/>
    <w:rsid w:val="00950065"/>
    <w:rsid w:val="00964750"/>
    <w:rsid w:val="00965CF3"/>
    <w:rsid w:val="00971D3D"/>
    <w:rsid w:val="00973C31"/>
    <w:rsid w:val="009773DD"/>
    <w:rsid w:val="00984644"/>
    <w:rsid w:val="00990EFD"/>
    <w:rsid w:val="009961DE"/>
    <w:rsid w:val="009A5635"/>
    <w:rsid w:val="009B02EC"/>
    <w:rsid w:val="009B65F4"/>
    <w:rsid w:val="009C287E"/>
    <w:rsid w:val="009C324E"/>
    <w:rsid w:val="009E2615"/>
    <w:rsid w:val="009E4856"/>
    <w:rsid w:val="009F574C"/>
    <w:rsid w:val="00A03732"/>
    <w:rsid w:val="00A05832"/>
    <w:rsid w:val="00A0682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33DF"/>
    <w:rsid w:val="00AD6DDA"/>
    <w:rsid w:val="00AF3331"/>
    <w:rsid w:val="00AF6F8E"/>
    <w:rsid w:val="00B02635"/>
    <w:rsid w:val="00B20B8C"/>
    <w:rsid w:val="00B3296B"/>
    <w:rsid w:val="00B460FF"/>
    <w:rsid w:val="00B62423"/>
    <w:rsid w:val="00B6418E"/>
    <w:rsid w:val="00B918B5"/>
    <w:rsid w:val="00B97F98"/>
    <w:rsid w:val="00BA28BC"/>
    <w:rsid w:val="00BB0780"/>
    <w:rsid w:val="00BB6BB2"/>
    <w:rsid w:val="00BB7E5E"/>
    <w:rsid w:val="00BC36B9"/>
    <w:rsid w:val="00C0014B"/>
    <w:rsid w:val="00C03D3C"/>
    <w:rsid w:val="00C1129F"/>
    <w:rsid w:val="00C12A9F"/>
    <w:rsid w:val="00C15BC1"/>
    <w:rsid w:val="00C412CA"/>
    <w:rsid w:val="00C50D94"/>
    <w:rsid w:val="00C54748"/>
    <w:rsid w:val="00C629FC"/>
    <w:rsid w:val="00C65B94"/>
    <w:rsid w:val="00C74029"/>
    <w:rsid w:val="00C74824"/>
    <w:rsid w:val="00C8053D"/>
    <w:rsid w:val="00C92655"/>
    <w:rsid w:val="00CC497A"/>
    <w:rsid w:val="00CD702D"/>
    <w:rsid w:val="00CE03D0"/>
    <w:rsid w:val="00CF05EC"/>
    <w:rsid w:val="00CF23D9"/>
    <w:rsid w:val="00D01A15"/>
    <w:rsid w:val="00D07ECE"/>
    <w:rsid w:val="00D1431E"/>
    <w:rsid w:val="00D50090"/>
    <w:rsid w:val="00D737A9"/>
    <w:rsid w:val="00D862E2"/>
    <w:rsid w:val="00DA2EAC"/>
    <w:rsid w:val="00DB7043"/>
    <w:rsid w:val="00DC3CE8"/>
    <w:rsid w:val="00DC4AA6"/>
    <w:rsid w:val="00DE04E4"/>
    <w:rsid w:val="00DE5464"/>
    <w:rsid w:val="00DE6E22"/>
    <w:rsid w:val="00DF21C6"/>
    <w:rsid w:val="00E05D8F"/>
    <w:rsid w:val="00E1788C"/>
    <w:rsid w:val="00E23D88"/>
    <w:rsid w:val="00E3108C"/>
    <w:rsid w:val="00E370FF"/>
    <w:rsid w:val="00E42A55"/>
    <w:rsid w:val="00E43141"/>
    <w:rsid w:val="00E52636"/>
    <w:rsid w:val="00E57248"/>
    <w:rsid w:val="00E57778"/>
    <w:rsid w:val="00E67977"/>
    <w:rsid w:val="00EA5002"/>
    <w:rsid w:val="00EC10DE"/>
    <w:rsid w:val="00EC6066"/>
    <w:rsid w:val="00EE4A6B"/>
    <w:rsid w:val="00EE5CC1"/>
    <w:rsid w:val="00EE61A0"/>
    <w:rsid w:val="00EE690A"/>
    <w:rsid w:val="00F0132E"/>
    <w:rsid w:val="00F01CC8"/>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07B7"/>
    <w:rsid w:val="00FA1058"/>
    <w:rsid w:val="00FC3A79"/>
    <w:rsid w:val="00FE2044"/>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C65B94"/>
    <w:rPr>
      <w:color w:val="808080"/>
      <w:bdr w:space="0" w:sz="0" w:color="auto" w:val="none"/>
      <w:shd w:fill="auto" w:color="auto" w:val="clear"/>
    </w:rPr>
  </w:style>
  <w:style w:customStyle="true" w:styleId="eSPISCCParagraphDefaultFont" w:type="character">
    <w:name w:val="eSPIS_CC_Paragraph Default Font"/>
    <w:basedOn w:val="Zadanifontodlomka"/>
    <w:rsid w:val="00C65B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5B94"/>
    <w:rPr>
      <w:bdr w:space="0" w:sz="0" w:color="auto" w:val="none"/>
      <w:shd w:fill="FFFFCC" w:color="auto" w:val="clear"/>
      <w:lang w:val="hr-HR"/>
    </w:rPr>
  </w:style>
  <w:style w:customStyle="true" w:styleId="PozadinaSvijetloCrvena" w:type="character">
    <w:name w:val="Pozadina_SvijetloCrvena"/>
    <w:basedOn w:val="eSPISCCParagraphDefaultFont"/>
    <w:rsid w:val="00C65B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5B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C65B94"/>
    <w:rPr>
      <w:color w:val="808080"/>
      <w:bdr w:color="auto" w:space="0" w:sz="0" w:val="none"/>
      <w:shd w:color="auto" w:fill="auto" w:val="clear"/>
    </w:rPr>
  </w:style>
  <w:style w:customStyle="1" w:styleId="eSPISCCParagraphDefaultFont" w:type="character">
    <w:name w:val="eSPIS_CC_Paragraph Default Font"/>
    <w:basedOn w:val="Zadanifontodlomka"/>
    <w:rsid w:val="00C65B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5B94"/>
    <w:rPr>
      <w:bdr w:color="auto" w:space="0" w:sz="0" w:val="none"/>
      <w:shd w:color="auto" w:fill="FFFFCC" w:val="clear"/>
      <w:lang w:val="hr-HR"/>
    </w:rPr>
  </w:style>
  <w:style w:customStyle="1" w:styleId="PozadinaSvijetloCrvena" w:type="character">
    <w:name w:val="Pozadina_SvijetloCrvena"/>
    <w:basedOn w:val="eSPISCCParagraphDefaultFont"/>
    <w:rsid w:val="00C65B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5B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469634116">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izvorni_sadrzaj>
    <derivirana_varijabla naziv="DomainObject.Predmet.Broj_1">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St-242/2017</izvorni_sadrzaj>
    <derivirana_varijabla naziv="DomainObject.Predmet.OznakaBroj_1">St-242/2017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OMNIA TEKNO d.o.o. zastupanog po punomoćniku Tatjana Rožanković; Nikica Dalić</izvorni_sadrzaj>
    <derivirana_varijabla naziv="DomainObject.Predmet.ProtustrankaFormated_1">  OMNIA TEKNO d.o.o. zastupanog po punomoćniku Tatjana Rožanković; Nikica Dalić</derivirana_varijabla>
  </DomainObject.Predmet.ProtustrankaFormated>
  <DomainObject.Predmet.ProtustrankaFormatedOIB>
    <izvorni_sadrzaj>  OMNIA TEKNO d.o.o., OIB 17840098367 zastupanog po punomoćniku Tatjana Rožanković; Nikica Dalić</izvorni_sadrzaj>
    <derivirana_varijabla naziv="DomainObject.Predmet.ProtustrankaFormatedOIB_1">  OMNIA TEKNO d.o.o., OIB 17840098367 zastupanog po punomoćniku Tatjana Rožanković; Nikica Dalić</derivirana_varijabla>
  </DomainObject.Predmet.ProtustrankaFormatedOIB>
  <DomainObject.Predmet.ProtustrankaFormatedWithAdress>
    <izvorni_sadrzaj> OMNIA TEKNO d.o.o., Habdelićeva 11, 10410 Velika Gorica zastupanog po punomoćniku Tatjana Rožanković; Nikica Dalić</izvorni_sadrzaj>
    <derivirana_varijabla naziv="DomainObject.Predmet.ProtustrankaFormatedWithAdress_1"> OMNIA TEKNO d.o.o., Habdelićeva 11, 10410 Velika Gorica zastupanog po punomoćniku Tatjana Rožanković; Nikica Dalić</derivirana_varijabla>
  </DomainObject.Predmet.ProtustrankaFormatedWithAdress>
  <DomainObject.Predmet.ProtustrankaFormatedWithAdressOIB>
    <izvorni_sadrzaj> OMNIA TEKNO d.o.o., OIB 17840098367, Habdelićeva 11, 10410 Velika Gorica zastupanog po punomoćniku Tatjana Rožanković; Nikica Dalić</izvorni_sadrzaj>
    <derivirana_varijabla naziv="DomainObject.Predmet.ProtustrankaFormatedWithAdressOIB_1"> OMNIA TEKNO d.o.o., OIB 17840098367, Habdelićeva 11, 10410 Velika Gorica zastupanog po punomoćniku Tatjana Rožanković; Nikica Dalić</derivirana_varijabla>
  </DomainObject.Predmet.ProtustrankaFormatedWithAdressOIB>
  <DomainObject.Predmet.ProtustrankaWithAdress>
    <izvorni_sadrzaj>OMNIA TEKNO d.o.o. Habdelićeva 11, 10410 Velika Gorica</izvorni_sadrzaj>
    <derivirana_varijabla naziv="DomainObject.Predmet.ProtustrankaWithAdress_1">OMNIA TEKNO d.o.o. Habdelićeva 11, 10410 Velika Gorica</derivirana_varijabla>
  </DomainObject.Predmet.ProtustrankaWithAdress>
  <DomainObject.Predmet.ProtustrankaWithAdressOIB>
    <izvorni_sadrzaj>OMNIA TEKNO d.o.o., OIB 17840098367, Habdelićeva 11, 10410 Velika Gorica</izvorni_sadrzaj>
    <derivirana_varijabla naziv="DomainObject.Predmet.ProtustrankaWithAdressOIB_1">OMNIA TEKNO d.o.o., OIB 17840098367, Habdelićeva 11, 10410 Velika Gorica</derivirana_varijabla>
  </DomainObject.Predmet.ProtustrankaWithAdressOIB>
  <DomainObject.Predmet.ProtustrankaNazivFormated>
    <izvorni_sadrzaj>OMNIA TEKNO d.o.o.</izvorni_sadrzaj>
    <derivirana_varijabla naziv="DomainObject.Predmet.ProtustrankaNazivFormated_1">OMNIA TEKNO d.o.o.</derivirana_varijabla>
  </DomainObject.Predmet.ProtustrankaNazivFormated>
  <DomainObject.Predmet.ProtustrankaNazivFormatedOIB>
    <izvorni_sadrzaj>OMNIA TEKNO d.o.o., OIB 17840098367</izvorni_sadrzaj>
    <derivirana_varijabla naziv="DomainObject.Predmet.ProtustrankaNazivFormatedOIB_1">OMNIA TEKNO d.o.o., OIB 17840098367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OMNIA TEKNO d.o.o. zastupanog po punomoćniku Tatjana Rožanković; Nikica Dalić</item>
    </izvorni_sadrzaj>
    <derivirana_varijabla naziv="DomainObject.Predmet.ProtuStrankaListFormated_1">
      <item>OMNIA TEKNO d.o.o. zastupanog po punomoćniku Tatjana Rožanković; Nikica Dalić</item>
    </derivirana_varijabla>
  </DomainObject.Predmet.ProtuStrankaListFormated>
  <DomainObject.Predmet.ProtuStrankaListFormatedOIB>
    <izvorni_sadrzaj>
      <item>OMNIA TEKNO d.o.o., OIB 17840098367 zastupanog po punomoćniku Tatjana Rožanković; Nikica Dalić</item>
    </izvorni_sadrzaj>
    <derivirana_varijabla naziv="DomainObject.Predmet.ProtuStrankaListFormatedOIB_1">
      <item>OMNIA TEKNO d.o.o., OIB 17840098367 zastupanog po punomoćniku Tatjana Rožanković; Nikica Dalić</item>
    </derivirana_varijabla>
  </DomainObject.Predmet.ProtuStrankaListFormatedOIB>
  <DomainObject.Predmet.ProtuStrankaListFormatedWithAdress>
    <izvorni_sadrzaj>
      <item>OMNIA TEKNO d.o.o., Habdelićeva 11, 10410 Velika Gorica zastupanog po punomoćniku Tatjana Rožanković; Nikica Dalić</item>
    </izvorni_sadrzaj>
    <derivirana_varijabla naziv="DomainObject.Predmet.ProtuStrankaListFormatedWithAdress_1">
      <item>OMNIA TEKNO d.o.o., Habdelićeva 11, 10410 Velika Gorica zastupanog po punomoćniku Tatjana Rožanković; Nikica Dalić</item>
    </derivirana_varijabla>
  </DomainObject.Predmet.ProtuStrankaListFormatedWithAdress>
  <DomainObject.Predmet.ProtuStrankaListFormatedWithAdressOIB>
    <izvorni_sadrzaj>
      <item>OMNIA TEKNO d.o.o., OIB 17840098367, Habdelićeva 11, 10410 Velika Gorica zastupanog po punomoćniku Tatjana Rožanković; Nikica Dalić</item>
    </izvorni_sadrzaj>
    <derivirana_varijabla naziv="DomainObject.Predmet.ProtuStrankaListFormatedWithAdressOIB_1">
      <item>OMNIA TEKNO d.o.o., OIB 17840098367, Habdelićeva 11, 10410 Velika Gorica zastupanog po punomoćniku Tatjana Rožanković; Nikica Dalić</item>
    </derivirana_varijabla>
  </DomainObject.Predmet.ProtuStrankaListFormatedWithAdressOIB>
  <DomainObject.Predmet.ProtuStrankaListNazivFormated>
    <izvorni_sadrzaj>
      <item>OMNIA TEKNO d.o.o.</item>
    </izvorni_sadrzaj>
    <derivirana_varijabla naziv="DomainObject.Predmet.ProtuStrankaListNazivFormated_1">
      <item>OMNIA TEKNO d.o.o.</item>
    </derivirana_varijabla>
  </DomainObject.Predmet.ProtuStrankaListNazivFormated>
  <DomainObject.Predmet.ProtuStrankaListNazivFormatedOIB>
    <izvorni_sadrzaj>
      <item>OMNIA TEKNO d.o.o., OIB 17840098367</item>
    </izvorni_sadrzaj>
    <derivirana_varijabla naziv="DomainObject.Predmet.ProtuStrankaListNazivFormatedOIB_1">
      <item>OMNIA TEKNO d.o.o., OIB 17840098367</item>
    </derivirana_varijabla>
  </DomainObject.Predmet.ProtuStrankaListNazivFormatedOIB>
  <DomainObject.Predmet.OstaliListFormated>
    <izvorni_sadrzaj>
      <item>Tatjana Rožanković punomoćnica sudionika u postupku OMNIA TEKNO d.o.o.</item>
      <item>Nikica Dalić punomoćnik sudionika u postupku OMNIA TEKNO d.o.o.</item>
    </izvorni_sadrzaj>
    <derivirana_varijabla naziv="DomainObject.Predmet.OstaliListFormated_1">
      <item>Tatjana Rožanković punomoćnica sudionika u postupku OMNIA TEKNO d.o.o.</item>
      <item>Nikica Dalić punomoćnik sudionika u postupku OMNIA TEKNO d.o.o.</item>
    </derivirana_varijabla>
  </DomainObject.Predmet.OstaliListFormated>
  <DomainObject.Predmet.OstaliListFormatedOIB>
    <izvorni_sadrzaj>
      <item>Tatjana Rožanković, OIB 67724188552 punomoćnica sudionika u postupku OMNIA TEKNO d.o.o.</item>
      <item>Nikica Dalić, OIB 31981228595 punomoćnik sudionika u postupku OMNIA TEKNO d.o.o.</item>
    </izvorni_sadrzaj>
    <derivirana_varijabla naziv="DomainObject.Predmet.OstaliListFormatedOIB_1">
      <item>Tatjana Rožanković, OIB 67724188552 punomoćnica sudionika u postupku OMNIA TEKNO d.o.o.</item>
      <item>Nikica Dalić, OIB 31981228595 punomoćnik sudionika u postupku OMNIA TEKNO d.o.o.</item>
    </derivirana_varijabla>
  </DomainObject.Predmet.OstaliListFormatedOIB>
  <DomainObject.Predmet.OstaliListFormatedWithAdress>
    <izvorni_sadrzaj>
      <item>Tatjana Rožanković, Josipovićeva Ulica 81, 10410 Velika Gorica punomoćnica sudionika u postupku OMNIA TEKNO d.o.o.</item>
      <item>Nikica Dalić, Trnjanska cesta 11, 10000 Zagreb punomoćnik sudionika u postupku OMNIA TEKNO d.o.o.</item>
    </izvorni_sadrzaj>
    <derivirana_varijabla naziv="DomainObject.Predmet.OstaliListFormatedWithAdress_1">
      <item>Tatjana Rožanković, Josipovićeva Ulica 81, 10410 Velika Gorica punomoćnica sudionika u postupku OMNIA TEKNO d.o.o.</item>
      <item>Nikica Dalić, Trnjanska cesta 11, 10000 Zagreb punomoćnik sudionika u postupku OMNIA TEKNO d.o.o.</item>
    </derivirana_varijabla>
  </DomainObject.Predmet.OstaliListFormatedWithAdress>
  <DomainObject.Predmet.OstaliListFormatedWithAdressOIB>
    <izvorni_sadrzaj>
      <item>Tatjana Rožanković, OIB 67724188552, Josipovićeva Ulica 81, 10410 Velika Gorica punomoćnica sudionika u postupku OMNIA TEKNO d.o.o.</item>
      <item>Nikica Dalić, OIB 31981228595, Trnjanska cesta 11, 10000 Zagreb punomoćnik sudionika u postupku OMNIA TEKNO d.o.o.</item>
    </izvorni_sadrzaj>
    <derivirana_varijabla naziv="DomainObject.Predmet.OstaliListFormatedWithAdressOIB_1">
      <item>Tatjana Rožanković, OIB 67724188552, Josipovićeva Ulica 81, 10410 Velika Gorica punomoćnica sudionika u postupku OMNIA TEKNO d.o.o.</item>
      <item>Nikica Dalić, OIB 31981228595, Trnjanska cesta 11, 10000 Zagreb punomoćnik sudionika u postupku OMNIA TEKNO d.o.o.</item>
    </derivirana_varijabla>
  </DomainObject.Predmet.OstaliListFormatedWithAdressOIB>
  <DomainObject.Predmet.OstaliListNazivFormated>
    <izvorni_sadrzaj>
      <item>Tatjana Rožanković</item>
      <item>Nikica Dalić</item>
    </izvorni_sadrzaj>
    <derivirana_varijabla naziv="DomainObject.Predmet.OstaliListNazivFormated_1">
      <item>Tatjana Rožanković</item>
      <item>Nikica Dalić</item>
    </derivirana_varijabla>
  </DomainObject.Predmet.OstaliListNazivFormated>
  <DomainObject.Predmet.OstaliListNazivFormatedOIB>
    <izvorni_sadrzaj>
      <item>Tatjana Rožanković, OIB 67724188552</item>
      <item>Nikica Dalić, OIB 31981228595</item>
    </izvorni_sadrzaj>
    <derivirana_varijabla naziv="DomainObject.Predmet.OstaliListNazivFormatedOIB_1">
      <item>Tatjana Rožanković, OIB 67724188552</item>
      <item>Nikica Dalić, OIB 31981228595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OMNIA TEKNO d.o.o.</izvorni_sadrzaj>
    <derivirana_varijabla naziv="DomainObject.Predmet.ProtustrankaIDrugi_1">OMNIA TEKNO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OMNIA TEKNO d.o.o., OIB 17840098367, Habdelićeva 11, 10410 Velika Gorica</izvorni_sadrzaj>
    <derivirana_varijabla naziv="DomainObject.Predmet.ProtustrankaIDrugiAdressOIB_1">OMNIA TEKNO d.o.o., OIB 17840098367, Habdelićeva 11,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OMNIA TEKNO d.o.o.</item>
      <item>Tatjana Rožanković</item>
      <item>Nikica Dalić</item>
    </izvorni_sadrzaj>
    <derivirana_varijabla naziv="DomainObject.Predmet.SudioniciListNaziv_1">
      <item>FINA Regionalni centar Zagreb</item>
      <item>OMNIA TEKNO d.o.o.</item>
      <item>Tatjana Rožanković</item>
      <item>Nikica Dalić</item>
    </derivirana_varijabla>
  </DomainObject.Predmet.SudioniciListNaziv>
  <DomainObject.Predmet.SudioniciListAdressOIB>
    <izvorni_sadrzaj>
      <item>FINA Regionalni centar Zagreb, OIB 85821130368, Trg svibanjskih žrtava 1995. br. 1,10000 Zagreb</item>
      <item>OMNIA TEKNO d.o.o., OIB 17840098367, Habdelićeva 11,10410 Velika Gorica</item>
      <item>Tatjana Rožanković, OIB 67724188552, Josipovićeva Ulica 81,10410 Velika Gorica</item>
      <item>Nikica Dalić, OIB 31981228595, Trnjanska cesta 11,10000 Zagreb</item>
    </izvorni_sadrzaj>
    <derivirana_varijabla naziv="DomainObject.Predmet.SudioniciListAdressOIB_1">
      <item>FINA Regionalni centar Zagreb, OIB 85821130368, Trg svibanjskih žrtava 1995. br. 1,10000 Zagreb</item>
      <item>OMNIA TEKNO d.o.o., OIB 17840098367, Habdelićeva 11,10410 Velika Gorica</item>
      <item>Tatjana Rožanković, OIB 67724188552, Josipovićeva Ulica 81,10410 Velika Gorica</item>
      <item>Nikica Dalić, OIB 31981228595, Trnjanska cesta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17840098367</item>
      <item>, OIB 67724188552</item>
      <item>, OIB 31981228595</item>
    </izvorni_sadrzaj>
    <derivirana_varijabla naziv="DomainObject.Predmet.SudioniciListNazivOIB_1">
      <item>, OIB 85821130368</item>
      <item>, OIB 17840098367</item>
      <item>, OIB 67724188552</item>
      <item>, OIB 31981228595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1333</properties:Words>
  <properties:Characters>7375</properties:Characters>
  <properties:Lines>160</properties:Lines>
  <properties:Paragraphs>44</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2018-07-16T11:22:00Z</dcterms:created>
  <dc:creator>Korisnik</dc:creator>
  <cp:lastModifiedBy>Renata Klokočki</cp:lastModifiedBy>
  <cp:lastPrinted>2018-07-16T11:42:00Z</cp:lastPrinted>
  <dcterms:modified xmlns:xsi="http://www.w3.org/2001/XMLSchema-instance" xsi:type="dcterms:W3CDTF">2018-07-16T11:46:00Z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stečajnog postupka- OMNIA TEKNO.docx)</vt:lpwstr>
  </prop:property>
  <prop:property name="CC_coloring" pid="4" fmtid="{D5CDD505-2E9C-101B-9397-08002B2CF9AE}">
    <vt:bool>false</vt:bool>
  </prop:property>
  <prop:property name="BrojStranica" pid="5" fmtid="{D5CDD505-2E9C-101B-9397-08002B2CF9AE}">
    <vt:i4>4</vt:i4>
  </prop:property>
</prop:Properties>
</file>