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f62592" w14:paraId="1f6259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B76BA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EB76BA">
              <w:t>468</w:t>
            </w:r>
            <w:r w:rsidR="009F410B">
              <w:t>/2017-5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672C6C" w:rsidRPr="00672C6C">
        <w:rPr>
          <w:rFonts w:hAnsi="Times New Roman" w:ascii="Times New Roman"/>
          <w:sz w:val="24"/>
          <w:szCs w:val="24"/>
        </w:rPr>
        <w:t>FRUTAPAK - d.o.o. Legrad, Bana Jelačića 8, OIB: 85333087478</w:t>
      </w:r>
      <w:r w:rsidR="007A7B7E">
        <w:rPr>
          <w:rFonts w:hAnsi="Times New Roman" w:ascii="Times New Roman"/>
          <w:sz w:val="24"/>
          <w:szCs w:val="24"/>
        </w:rPr>
        <w:t>, dana 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7A7B7E">
        <w:rPr>
          <w:rFonts w:hAnsi="Times New Roman" w:ascii="Times New Roman"/>
          <w:sz w:val="24"/>
          <w:szCs w:val="24"/>
        </w:rPr>
        <w:t>siječnja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672C6C" w:rsidRPr="00672C6C">
        <w:rPr>
          <w:rFonts w:hAnsi="Times New Roman" w:ascii="Times New Roman"/>
          <w:sz w:val="24"/>
          <w:szCs w:val="24"/>
        </w:rPr>
        <w:t>FRUTAPAK - d.o.o. Legrad, Bana Jelačića 8, OIB: 85333087478</w:t>
      </w:r>
      <w:r w:rsidR="008A088C">
        <w:rPr>
          <w:rFonts w:hAnsi="Times New Roman" w:ascii="Times New Roman"/>
          <w:sz w:val="24"/>
          <w:szCs w:val="24"/>
        </w:rPr>
        <w:t>, s da</w:t>
      </w:r>
      <w:r w:rsidR="00EF315A">
        <w:rPr>
          <w:rFonts w:hAnsi="Times New Roman" w:ascii="Times New Roman"/>
          <w:sz w:val="24"/>
          <w:szCs w:val="24"/>
        </w:rPr>
        <w:t>nom 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EF315A">
        <w:rPr>
          <w:rFonts w:hAnsi="Times New Roman" w:ascii="Times New Roman"/>
          <w:sz w:val="24"/>
          <w:szCs w:val="24"/>
        </w:rPr>
        <w:t>siječnja 2018</w:t>
      </w:r>
      <w:r w:rsidRPr="00800E29">
        <w:rPr>
          <w:rFonts w:hAnsi="Times New Roman" w:ascii="Times New Roman"/>
          <w:sz w:val="24"/>
          <w:szCs w:val="24"/>
        </w:rPr>
        <w:t>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672C6C">
        <w:rPr>
          <w:rFonts w:hAnsi="Times New Roman" w:ascii="Times New Roman"/>
          <w:sz w:val="24"/>
          <w:szCs w:val="24"/>
        </w:rPr>
        <w:t>David Jakovljević iz Sesveta, Kašinska 7, OIB: 63014812654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672C6C" w:rsidRPr="00672C6C">
        <w:rPr>
          <w:rFonts w:hAnsi="Times New Roman" w:ascii="Times New Roman"/>
          <w:sz w:val="24"/>
          <w:szCs w:val="24"/>
        </w:rPr>
        <w:t>FRUTAPAK - d.o.o. Legrad, Bana Jelačića 8, OIB: 85333087478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672C6C" w:rsidRPr="00672C6C">
        <w:rPr>
          <w:rFonts w:hAnsi="Times New Roman" w:ascii="Times New Roman"/>
          <w:sz w:val="24"/>
          <w:szCs w:val="24"/>
        </w:rPr>
        <w:t>FRUTAPAK - d.o.o. Legrad, Bana Jelačića 8, OIB: 85333087478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2A1C67">
        <w:rPr>
          <w:rFonts w:hAnsi="Times New Roman" w:ascii="Times New Roman"/>
          <w:sz w:val="24"/>
          <w:szCs w:val="24"/>
        </w:rPr>
        <w:t>Varaždin je dana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9F410B">
        <w:rPr>
          <w:rFonts w:hAnsi="Times New Roman" w:ascii="Times New Roman"/>
          <w:sz w:val="24"/>
          <w:szCs w:val="24"/>
        </w:rPr>
        <w:t>rujna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EF315A">
        <w:rPr>
          <w:rFonts w:hAnsi="Times New Roman" w:ascii="Times New Roman"/>
          <w:sz w:val="24"/>
          <w:szCs w:val="24"/>
        </w:rPr>
        <w:t>u 8</w:t>
      </w:r>
      <w:r>
        <w:rPr>
          <w:rFonts w:hAnsi="Times New Roman" w:ascii="Times New Roman"/>
          <w:sz w:val="24"/>
          <w:szCs w:val="24"/>
        </w:rPr>
        <w:t xml:space="preserve">. </w:t>
      </w:r>
      <w:r w:rsidR="00EF315A">
        <w:rPr>
          <w:rFonts w:hAnsi="Times New Roman" w:ascii="Times New Roman"/>
          <w:sz w:val="24"/>
          <w:szCs w:val="24"/>
        </w:rPr>
        <w:t xml:space="preserve">siječnja </w:t>
      </w:r>
      <w:r w:rsidR="007A7B7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672C6C" w:rsidRPr="00672C6C">
        <w:rPr>
          <w:rFonts w:hAnsi="Times New Roman" w:ascii="Times New Roman"/>
          <w:sz w:val="24"/>
          <w:szCs w:val="24"/>
        </w:rPr>
        <w:t>FRUTAPAK - d.o.o. Legrad, Bana Jelačića 8, OIB: 85333087478</w:t>
      </w:r>
      <w:r w:rsidR="009F410B" w:rsidRPr="009F410B">
        <w:rPr>
          <w:rFonts w:hAnsi="Times New Roman" w:ascii="Times New Roman"/>
          <w:sz w:val="24"/>
          <w:szCs w:val="24"/>
        </w:rPr>
        <w:t>,</w:t>
      </w:r>
      <w:r w:rsidR="00484C98" w:rsidRPr="00484C9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672C6C" w:rsidRPr="00672C6C">
        <w:rPr>
          <w:rFonts w:hAnsi="Times New Roman" w:ascii="Times New Roman"/>
          <w:sz w:val="24"/>
          <w:szCs w:val="24"/>
        </w:rPr>
        <w:t>Zoran Habrka, Ludbreg, Ulica Kardinala Franje Kuharića 12</w:t>
      </w:r>
      <w:r w:rsidR="009F410B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672C6C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9F410B">
        <w:rPr>
          <w:rFonts w:hAnsi="Times New Roman" w:ascii="Times New Roman"/>
          <w:sz w:val="24"/>
          <w:szCs w:val="24"/>
        </w:rPr>
        <w:t>Koprivnica</w:t>
      </w:r>
      <w:r w:rsidR="00EF315A">
        <w:rPr>
          <w:rFonts w:hAnsi="Times New Roman" w:ascii="Times New Roman"/>
          <w:sz w:val="24"/>
          <w:szCs w:val="24"/>
        </w:rPr>
        <w:t xml:space="preserve">, </w:t>
      </w:r>
      <w:r w:rsidR="009F410B">
        <w:rPr>
          <w:rFonts w:hAnsi="Times New Roman" w:ascii="Times New Roman"/>
          <w:sz w:val="24"/>
          <w:szCs w:val="24"/>
        </w:rPr>
        <w:t>Hrvatske državnosti 7,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672C6C">
        <w:rPr>
          <w:rFonts w:hAnsi="Times New Roman" w:ascii="Times New Roman"/>
          <w:sz w:val="24"/>
          <w:szCs w:val="24"/>
        </w:rPr>
        <w:t>David Jakovljević iz Sesveta, Kašinska 7,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3C5" w:rsidP="00501147" w:rsidR="006D13C5">
      <w:pPr>
        <w:spacing w:lineRule="auto" w:line="240" w:after="0"/>
      </w:pPr>
      <w:r>
        <w:separator/>
      </w:r>
    </w:p>
  </w:endnote>
  <w:endnote w:id="0" w:type="continuationSeparator">
    <w:p w:rsidRDefault="006D13C5" w:rsidP="00501147" w:rsidR="006D13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3C5" w:rsidP="00501147" w:rsidR="006D13C5">
      <w:pPr>
        <w:spacing w:lineRule="auto" w:line="240" w:after="0"/>
      </w:pPr>
      <w:r>
        <w:separator/>
      </w:r>
    </w:p>
  </w:footnote>
  <w:footnote w:id="0" w:type="continuationSeparator">
    <w:p w:rsidRDefault="006D13C5" w:rsidP="00501147" w:rsidR="006D13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B737E">
      <w:rPr>
        <w:rFonts w:hAnsi="Times New Roman" w:ascii="Times New Roman"/>
        <w:noProof/>
        <w:sz w:val="24"/>
        <w:szCs w:val="24"/>
      </w:rPr>
      <w:t>Poslovni broj: 9 St-468/2017-5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B737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B737E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44F5D"/>
    <w:rsid w:val="005E1D89"/>
    <w:rsid w:val="005F633B"/>
    <w:rsid w:val="00643EDB"/>
    <w:rsid w:val="00645147"/>
    <w:rsid w:val="00672C6C"/>
    <w:rsid w:val="00685195"/>
    <w:rsid w:val="006D13C5"/>
    <w:rsid w:val="006F04BE"/>
    <w:rsid w:val="00741600"/>
    <w:rsid w:val="00757A30"/>
    <w:rsid w:val="007802E2"/>
    <w:rsid w:val="0078776D"/>
    <w:rsid w:val="007A409A"/>
    <w:rsid w:val="007A7B7E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9F410B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DE0FBC"/>
    <w:rsid w:val="00E2069F"/>
    <w:rsid w:val="00E349A5"/>
    <w:rsid w:val="00EB76BA"/>
    <w:rsid w:val="00EC15A5"/>
    <w:rsid w:val="00EF315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3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3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3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3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3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3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3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3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FRUTAPAK - društvo s ograničenom odgovornošću za trgovinu, proizvodnju i usluge zastupanog po punomoćniku Zoran Habrka</izvorni_sadrzaj>
    <derivirana_varijabla naziv="DomainObject.Predmet.ProtustrankaFormated_1">  FRUTAPAK - društvo s ograničenom odgovornošću za trgovinu, proizvodnju i usluge zastupanog po punomoćniku Zoran Habrka</derivirana_varijabla>
  </DomainObject.Predmet.ProtustrankaFormated>
  <DomainObject.Predmet.ProtustrankaFormatedOIB>
    <izvorni_sadrzaj>  FRUTAPAK - društvo s ograničenom odgovornošću za trgovinu, proizvodnju i usluge, OIB 85333087478 zastupanog po punomoćniku Zoran Habrka</izvorni_sadrzaj>
    <derivirana_varijabla naziv="DomainObject.Predmet.ProtustrankaFormatedOIB_1">  FRUTAPAK - društvo s ograničenom odgovornošću za trgovinu, proizvodnju i usluge, OIB 85333087478 zastupanog po punomoćniku Zoran Habrka</derivirana_varijabla>
  </DomainObject.Predmet.ProtustrankaFormatedOIB>
  <DomainObject.Predmet.ProtustrankaFormatedWithAdress>
    <izvorni_sadrzaj> FRUTAPAK - društvo s ograničenom odgovornošću za trgovinu, proizvodnju i usluge, Bana Jelačića 8, 48316 Legrad zastupanog po punomoćniku Zoran Habrka</izvorni_sadrzaj>
    <derivirana_varijabla naziv="DomainObject.Predmet.ProtustrankaFormatedWithAdress_1"> FRUTAPAK - društvo s ograničenom odgovornošću za trgovinu, proizvodnju i usluge, Bana Jelačića 8, 48316 Legrad zastupanog po punomoćniku Zoran Habrka</derivirana_varijabla>
  </DomainObject.Predmet.ProtustrankaFormatedWithAdress>
  <DomainObject.Predmet.ProtustrankaFormatedWithAdressOIB>
    <izvorni_sadrzaj> FRUTAPAK - društvo s ograničenom odgovornošću za trgovinu, proizvodnju i usluge, OIB 85333087478, Bana Jelačića 8, 48316 Legrad zastupanog po punomoćniku Zoran Habrka</izvorni_sadrzaj>
    <derivirana_varijabla naziv="DomainObject.Predmet.ProtustrankaFormatedWithAdressOIB_1"> FRUTAPAK - društvo s ograničenom odgovornošću za trgovinu, proizvodnju i usluge, OIB 85333087478, Bana Jelačića 8, 48316 Legrad zastupanog po punomoćniku Zoran Habrka</derivirana_varijabla>
  </DomainObject.Predmet.ProtustrankaFormatedWithAdressOIB>
  <DomainObject.Predmet.ProtustrankaWithAdress>
    <izvorni_sadrzaj>FRUTAPAK - društvo s ograničenom odgovornošću za trgovinu, proizvodnju i usluge Bana Jelačića 8, 48316 Legrad</izvorni_sadrzaj>
    <derivirana_varijabla naziv="DomainObject.Predmet.ProtustrankaWithAdress_1">FRUTAPAK - društvo s ograničenom odgovornošću za trgovinu, proizvodnju i usluge Bana Jelačića 8, 48316 Legrad</derivirana_varijabla>
  </DomainObject.Predmet.ProtustrankaWithAdress>
  <DomainObject.Predmet.ProtustrankaWithAdressOIB>
    <izvorni_sadrzaj>FRUTAPAK - društvo s ograničenom odgovornošću za trgovinu, proizvodnju i usluge, OIB 85333087478, Bana Jelačića 8, 48316 Legrad</izvorni_sadrzaj>
    <derivirana_varijabla naziv="DomainObject.Predmet.ProtustrankaWithAdressOIB_1">FRUTAPAK - društvo s ograničenom odgovornošću za trgovinu, proizvodnju i usluge, OIB 85333087478, Bana Jelačića 8, 48316 Legrad</derivirana_varijabla>
  </DomainObject.Predmet.ProtustrankaWithAdressOIB>
  <DomainObject.Predmet.ProtustrankaNazivFormated>
    <izvorni_sadrzaj>FRUTAPAK - društvo s ograničenom odgovornošću za trgovinu, proizvodnju i usluge</izvorni_sadrzaj>
    <derivirana_varijabla naziv="DomainObject.Predmet.ProtustrankaNazivFormated_1">FRUTAPAK - društvo s ograničenom odgovornošću za trgovinu, proizvodnju i usluge</derivirana_varijabla>
  </DomainObject.Predmet.ProtustrankaNazivFormated>
  <DomainObject.Predmet.ProtustrankaNazivFormatedOIB>
    <izvorni_sadrzaj>FRUTAPAK - društvo s ograničenom odgovornošću za trgovinu, proizvodnju i usluge, OIB 85333087478</izvorni_sadrzaj>
    <derivirana_varijabla naziv="DomainObject.Predmet.ProtustrankaNazivFormatedOIB_1">FRUTAPAK - društvo s ograničenom odgovornošću za trgovinu, proizvodnju i usluge, OIB 85333087478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17715.80</izvorni_sadrzaj>
    <derivirana_varijabla naziv="DomainObject.Predmet.TrenutnaVrijednost_1">17715.80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FRUTAPAK - društvo s ograničenom odgovornošću za trgovinu, proizvodnju i usluge zastupanog po punomoćniku Zoran Habrka</item>
    </izvorni_sadrzaj>
    <derivirana_varijabla naziv="DomainObject.Predmet.ProtuStrankaListFormated_1">
      <item>FRUTAPAK - društvo s ograničenom odgovornošću za trgovinu, proizvodnju i usluge zastupanog po punomoćniku Zoran Habrka</item>
    </derivirana_varijabla>
  </DomainObject.Predmet.ProtuStrankaListFormated>
  <DomainObject.Predmet.ProtuStrankaListFormatedOIB>
    <izvorni_sadrzaj>
      <item>FRUTAPAK - društvo s ograničenom odgovornošću za trgovinu, proizvodnju i usluge, OIB 85333087478 zastupanog po punomoćniku Zoran Habrka</item>
    </izvorni_sadrzaj>
    <derivirana_varijabla naziv="DomainObject.Predmet.ProtuStrankaListFormatedOIB_1">
      <item>FRUTAPAK - društvo s ograničenom odgovornošću za trgovinu, proizvodnju i usluge, OIB 85333087478 zastupanog po punomoćniku Zoran Habrka</item>
    </derivirana_varijabla>
  </DomainObject.Predmet.ProtuStrankaListFormatedOIB>
  <DomainObject.Predmet.ProtuStrankaListFormatedWithAdress>
    <izvorni_sadrzaj>
      <item>FRUTAPAK - društvo s ograničenom odgovornošću za trgovinu, proizvodnju i usluge, Bana Jelačića 8, 48316 Legrad zastupanog po punomoćniku Zoran Habrka</item>
    </izvorni_sadrzaj>
    <derivirana_varijabla naziv="DomainObject.Predmet.ProtuStrankaListFormatedWithAdress_1">
      <item>FRUTAPAK - društvo s ograničenom odgovornošću za trgovinu, proizvodnju i usluge, Bana Jelačića 8, 48316 Legrad zastupanog po punomoćniku Zoran Habrka</item>
    </derivirana_varijabla>
  </DomainObject.Predmet.ProtuStrankaListFormatedWithAdress>
  <DomainObject.Predmet.ProtuStrankaListFormatedWithAdressOIB>
    <izvorni_sadrzaj>
      <item>FRUTAPAK - društvo s ograničenom odgovornošću za trgovinu, proizvodnju i usluge, OIB 85333087478, Bana Jelačića 8, 48316 Legrad zastupanog po punomoćniku Zoran Habrka</item>
    </izvorni_sadrzaj>
    <derivirana_varijabla naziv="DomainObject.Predmet.ProtuStrankaListFormatedWithAdressOIB_1">
      <item>FRUTAPAK - društvo s ograničenom odgovornošću za trgovinu, proizvodnju i usluge, OIB 85333087478, Bana Jelačića 8, 48316 Legrad zastupanog po punomoćniku Zoran Habrka</item>
    </derivirana_varijabla>
  </DomainObject.Predmet.ProtuStrankaListFormatedWithAdressOIB>
  <DomainObject.Predmet.ProtuStrankaListNazivFormated>
    <izvorni_sadrzaj>
      <item>FRUTAPAK - društvo s ograničenom odgovornošću za trgovinu, proizvodnju i usluge</item>
    </izvorni_sadrzaj>
    <derivirana_varijabla naziv="DomainObject.Predmet.ProtuStrankaListNazivFormated_1">
      <item>FRUTAPAK - društvo s ograničenom odgovornošću za trgovinu, proizvodnju i usluge</item>
    </derivirana_varijabla>
  </DomainObject.Predmet.ProtuStrankaListNazivFormated>
  <DomainObject.Predmet.ProtuStrankaListNazivFormatedOIB>
    <izvorni_sadrzaj>
      <item>FRUTAPAK - društvo s ograničenom odgovornošću za trgovinu, proizvodnju i usluge, OIB 85333087478</item>
    </izvorni_sadrzaj>
    <derivirana_varijabla naziv="DomainObject.Predmet.ProtuStrankaListNazivFormatedOIB_1">
      <item>FRUTAPAK - društvo s ograničenom odgovornošću za trgovinu, proizvodnju i usluge, OIB 85333087478</item>
    </derivirana_varijabla>
  </DomainObject.Predmet.ProtuStrankaListNazivFormatedOIB>
  <DomainObject.Predmet.OstaliListFormated>
    <izvorni_sadrzaj>
      <item>Sudski registar</item>
      <item>Zoran Habrka punomoćnik sudionika u postupku FRUTAPAK - društvo s ograničenom odgovornošću za trgovinu, proizvodnju i usluge</item>
    </izvorni_sadrzaj>
    <derivirana_varijabla naziv="DomainObject.Predmet.OstaliListFormated_1">
      <item>Sudski registar</item>
      <item>Zoran Habrka punomoćnik sudionika u postupku FRUTAPAK - društvo s ograničenom odgovornošću za trgovinu, proizvodnju i usluge</item>
    </derivirana_varijabla>
  </DomainObject.Predmet.OstaliListFormated>
  <DomainObject.Predmet.OstaliListFormatedOIB>
    <izvorni_sadrzaj>
      <item>Sudski registar</item>
      <item>Zoran Habrka, OIB 80992661008 punomoćnik sudionika u postupku FRUTAPAK - društvo s ograničenom odgovornošću za trgovinu, proizvodnju i usluge</item>
    </izvorni_sadrzaj>
    <derivirana_varijabla naziv="DomainObject.Predmet.OstaliListFormatedOIB_1">
      <item>Sudski registar</item>
      <item>Zoran Habrka, OIB 80992661008 punomoćnik sudionika u postupku FRUTAPAK -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Zoran Habrka, Vinogradi Ludbreški 22d, 42230 Vinogradi Ludbreški punomoćnik sudionika u postupku FRUTAPAK - društvo s ograničenom odgovornošću za trgovinu, proizvodnju i usluge</item>
    </izvorni_sadrzaj>
    <derivirana_varijabla naziv="DomainObject.Predmet.OstaliListFormatedWithAdress_1">
      <item>Sudski registar</item>
      <item>Zoran Habrka, Vinogradi Ludbreški 22d, 42230 Vinogradi Ludbreški punomoćnik sudionika u postupku FRUTAPAK -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Zoran Habrka, OIB 80992661008, Vinogradi Ludbreški 22d, 42230 Vinogradi Ludbreški punomoćnik sudionika u postupku FRUTAPAK - društvo s ograničenom odgovornošću za trgovinu, proizvodnju i usluge</item>
    </izvorni_sadrzaj>
    <derivirana_varijabla naziv="DomainObject.Predmet.OstaliListFormatedWithAdressOIB_1">
      <item>Sudski registar</item>
      <item>Zoran Habrka, OIB 80992661008, Vinogradi Ludbreški 22d, 42230 Vinogradi Ludbreški punomoćnik sudionika u postupku FRUTAPAK -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Zoran Habrka</item>
    </izvorni_sadrzaj>
    <derivirana_varijabla naziv="DomainObject.Predmet.OstaliListNazivFormated_1">
      <item>Sudski registar</item>
      <item>Zoran Habrka</item>
    </derivirana_varijabla>
  </DomainObject.Predmet.OstaliListNazivFormated>
  <DomainObject.Predmet.OstaliListNazivFormatedOIB>
    <izvorni_sadrzaj>
      <item>Sudski registar</item>
      <item>Zoran Habrka, OIB 80992661008</item>
    </izvorni_sadrzaj>
    <derivirana_varijabla naziv="DomainObject.Predmet.OstaliListNazivFormatedOIB_1">
      <item>Sudski registar</item>
      <item>Zoran Habrka, OIB 80992661008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FRUTAPAK - društvo s ograničenom odgovornošću za trgovinu, proizvodnju i usluge</izvorni_sadrzaj>
    <derivirana_varijabla naziv="DomainObject.Predmet.ProtustrankaIDrugi_1">FRUTAPAK -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FRUTAPAK - društvo s ograničenom odgovornošću za trgovinu, proizvodnju i usluge, OIB 85333087478, Bana Jelačića 8, 48316 Legrad</izvorni_sadrzaj>
    <derivirana_varijabla naziv="DomainObject.Predmet.ProtustrankaIDrugiAdressOIB_1">FRUTAPAK - društvo s ograničenom odgovornošću za trgovinu, proizvodnju i usluge, OIB 85333087478, Bana Jelačića 8,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FRUTAPAK - društvo s ograničenom odgovornošću za trgovinu, proizvodnju i usluge</item>
      <item>Sudski registar</item>
      <item>Zoran Habrka</item>
    </izvorni_sadrzaj>
    <derivirana_varijabla naziv="DomainObject.Predmet.SudioniciListNaziv_1">
      <item>Financijska agencija</item>
      <item>FRUTAPAK - društvo s ograničenom odgovornošću za trgovinu, proizvodnju i usluge</item>
      <item>Sudski registar</item>
      <item>Zoran Habrka</item>
    </derivirana_varijabla>
  </DomainObject.Predmet.SudioniciListNaziv>
  <DomainObject.Predmet.SudioniciListAdressOIB>
    <izvorni_sadrzaj>
      <item>Financijska agencija, OIB 85821130368, Ulica grada Vukovara 70,10000 Zagreb</item>
      <item>FRUTAPAK - društvo s ograničenom odgovornošću za trgovinu, proizvodnju i usluge, OIB 85333087478, Bana Jelačića 8,48316 Legrad</item>
      <item>Sudski registar</item>
      <item>Zoran Habrka, OIB 80992661008, Vinogradi Ludbreški 22d,42230 Vinogradi Ludbreški</item>
    </izvorni_sadrzaj>
    <derivirana_varijabla naziv="DomainObject.Predmet.SudioniciListAdressOIB_1">
      <item>Financijska agencija, OIB 85821130368, Ulica grada Vukovara 70,10000 Zagreb</item>
      <item>FRUTAPAK - društvo s ograničenom odgovornošću za trgovinu, proizvodnju i usluge, OIB 85333087478, Bana Jelačića 8,48316 Legrad</item>
      <item>Sudski registar</item>
      <item>Zoran Habrka, OIB 80992661008, Vinogradi Ludbreški 22d,42230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85333087478</item>
      <item>, OIB null</item>
      <item>, OIB 80992661008</item>
    </izvorni_sadrzaj>
    <derivirana_varijabla naziv="DomainObject.Predmet.SudioniciListNazivOIB_1">
      <item>, OIB 85821130368</item>
      <item>, OIB 85333087478</item>
      <item>, OIB null</item>
      <item>, OIB 80992661008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52B3E-3B32-46AE-B1D5-F3FFA50EE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2934</properties:Characters>
  <properties:Lines>91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2018-01-08T09:50:00Z</dcterms:created>
  <dc:creator>Mirjana Mlinarić</dc:creator>
  <cp:lastModifiedBy>Marko Makaj</cp:lastModifiedBy>
  <cp:lastPrinted>2018-01-08T09:51:00Z</cp:lastPrinted>
  <dcterms:modified xmlns:xsi="http://www.w3.org/2001/XMLSchema-instance" xsi:type="dcterms:W3CDTF">2018-01-08T09:52:00Z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