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b004" w14:paraId="510b00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416BD8" w:rsidRPr="00416BD8">
        <w:t>24. svibnja 2017</w:t>
      </w:r>
      <w:r w:rsidR="00717C65">
        <w:t>.</w:t>
      </w:r>
      <w:r>
        <w:t xml:space="preserve">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16BD8" w:rsidRPr="00416BD8">
        <w:t>ME GUSTA j.d.o.o. za turizam i ugostiteljstvo, Šibenik, Put Kamenjaka 106, OIB: 63043509323</w:t>
      </w:r>
      <w:r w:rsidR="00416BD8">
        <w:t>,</w:t>
      </w:r>
      <w:r w:rsidR="00EF3F9E">
        <w:t xml:space="preserve"> </w:t>
      </w:r>
      <w:r w:rsidR="008A5D98" w:rsidRPr="007F42CD">
        <w:rPr>
          <w:color w:themeColor="text1" w:val="000000"/>
        </w:rPr>
        <w:t>5</w:t>
      </w:r>
      <w:r w:rsidR="003825AE" w:rsidRPr="007F42CD">
        <w:rPr>
          <w:color w:themeColor="text1" w:val="000000"/>
        </w:rPr>
        <w:t xml:space="preserve">. </w:t>
      </w:r>
      <w:r w:rsidR="00717C65" w:rsidRPr="007F42CD">
        <w:rPr>
          <w:color w:themeColor="text1" w:val="000000"/>
        </w:rPr>
        <w:t>rujna</w:t>
      </w:r>
      <w:r w:rsidR="00D257C0" w:rsidRPr="007F42CD">
        <w:rPr>
          <w:color w:themeColor="text1" w:val="000000"/>
        </w:rPr>
        <w:t xml:space="preserve"> </w:t>
      </w:r>
      <w:r w:rsidR="00912002" w:rsidRPr="007F42CD">
        <w:rPr>
          <w:color w:themeColor="text1" w:val="000000"/>
        </w:rPr>
        <w:t>201</w:t>
      </w:r>
      <w:r w:rsidR="0039437A" w:rsidRPr="007F42CD">
        <w:rPr>
          <w:color w:themeColor="text1" w:val="000000"/>
        </w:rPr>
        <w:t>7</w:t>
      </w:r>
      <w:r w:rsidR="00912002" w:rsidRPr="007F42CD">
        <w:rPr>
          <w:color w:themeColor="text1" w:val="000000"/>
        </w:rPr>
        <w:t>.</w:t>
      </w:r>
      <w:r w:rsidR="006634BC" w:rsidRPr="007F42CD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16BD8" w:rsidRPr="00416BD8">
        <w:t>ME GUSTA j.d.o.o. za turizam i ugostiteljstvo, Šibenik, Put Kamenjaka 106, OIB: 63043509323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A5D98" w:rsidRPr="007F42CD">
        <w:rPr>
          <w:color w:themeColor="text1" w:val="000000"/>
        </w:rPr>
        <w:t>5</w:t>
      </w:r>
      <w:r w:rsidR="003825AE" w:rsidRPr="007F42CD">
        <w:rPr>
          <w:color w:themeColor="text1" w:val="000000"/>
        </w:rPr>
        <w:t xml:space="preserve">. </w:t>
      </w:r>
      <w:r w:rsidR="00717C65" w:rsidRPr="007F42CD">
        <w:rPr>
          <w:color w:themeColor="text1" w:val="000000"/>
        </w:rPr>
        <w:t>rujna</w:t>
      </w:r>
      <w:r w:rsidR="00D257C0" w:rsidRPr="007F42CD">
        <w:rPr>
          <w:color w:themeColor="text1" w:val="000000"/>
        </w:rPr>
        <w:t xml:space="preserve"> </w:t>
      </w:r>
      <w:r w:rsidR="0039437A" w:rsidRPr="007F42CD">
        <w:rPr>
          <w:color w:themeColor="text1" w:val="000000"/>
        </w:rPr>
        <w:t>2017</w:t>
      </w:r>
      <w:r w:rsidR="003825AE" w:rsidRPr="007F42CD">
        <w:rPr>
          <w:color w:themeColor="text1" w:val="000000"/>
        </w:rPr>
        <w:t xml:space="preserve">. </w:t>
      </w:r>
      <w:r w:rsidRPr="007F42CD">
        <w:rPr>
          <w:color w:themeColor="text1" w:val="000000"/>
        </w:rPr>
        <w:t>u</w:t>
      </w:r>
      <w:r w:rsidR="003825AE" w:rsidRPr="007F42CD">
        <w:rPr>
          <w:color w:themeColor="text1" w:val="000000"/>
        </w:rPr>
        <w:t xml:space="preserve"> </w:t>
      </w:r>
      <w:r w:rsidR="007F42CD">
        <w:rPr>
          <w:color w:themeColor="text1" w:val="000000"/>
        </w:rPr>
        <w:t>14</w:t>
      </w:r>
      <w:r w:rsidR="002554FD" w:rsidRPr="007F42CD">
        <w:rPr>
          <w:color w:themeColor="text1" w:val="000000"/>
        </w:rPr>
        <w:t>,</w:t>
      </w:r>
      <w:r w:rsidR="007F42CD">
        <w:rPr>
          <w:color w:themeColor="text1" w:val="000000"/>
        </w:rPr>
        <w:t>25</w:t>
      </w:r>
      <w:r w:rsidR="003825AE" w:rsidRPr="007F42CD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7F42CD" w:rsidR="007F42CD" w:rsidRPr="007F42CD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7F42CD" w:rsidRPr="007F42CD">
        <w:rPr>
          <w:color w:themeColor="text1" w:val="000000"/>
        </w:rPr>
        <w:t>Antun Kovačević iz Zadra, P.D.G. Krambergera 13, OIB: 77489220307</w:t>
      </w:r>
    </w:p>
    <w:p w:rsidRDefault="007F42CD" w:rsidP="007F42CD" w:rsidR="007F42CD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7F42CD" w:rsidR="00193657" w:rsidRPr="002B5AAE">
      <w:pPr>
        <w:pStyle w:val="Odlomakpopisa"/>
        <w:spacing w:lineRule="auto" w:line="276" w:after="200"/>
        <w:ind w:firstLine="705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416BD8" w:rsidRPr="00416BD8">
        <w:t>ME GUSTA j.d.o.o. za turizam i ugostiteljstvo, Šibenik, Put Kamenjaka 106, OIB: 63043509323</w:t>
      </w:r>
      <w:r w:rsidR="00742C32">
        <w:t>.</w:t>
      </w:r>
      <w:r w:rsidR="007F42CD">
        <w:t xml:space="preserve"> 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7F42CD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416BD8">
        <w:t>24</w:t>
      </w:r>
      <w:r w:rsidR="00C572D2">
        <w:t xml:space="preserve">. </w:t>
      </w:r>
      <w:r w:rsidR="005749E3">
        <w:t>svibnja</w:t>
      </w:r>
      <w:r w:rsidR="000361DB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416BD8">
        <w:t>18</w:t>
      </w:r>
      <w:r w:rsidR="0079567A" w:rsidRPr="00EF3F9E">
        <w:t xml:space="preserve">. </w:t>
      </w:r>
      <w:r w:rsidR="009E146E">
        <w:t>svibnja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416BD8">
        <w:t>29</w:t>
      </w:r>
      <w:r w:rsidR="000361DB">
        <w:t>.</w:t>
      </w:r>
      <w:r w:rsidR="00416BD8">
        <w:t>217</w:t>
      </w:r>
      <w:r w:rsidR="000361DB">
        <w:t>,</w:t>
      </w:r>
      <w:r w:rsidR="00416BD8">
        <w:t>59</w:t>
      </w:r>
      <w:r w:rsidR="00193657" w:rsidRPr="00EF3F9E">
        <w:t xml:space="preserve"> kuna, da nema zaposlenih, </w:t>
      </w:r>
      <w:r w:rsidRPr="00EF3F9E">
        <w:t xml:space="preserve">da </w:t>
      </w:r>
      <w:r w:rsidR="00416BD8">
        <w:t xml:space="preserve">nema </w:t>
      </w:r>
      <w:r w:rsidR="00BE620C">
        <w:t>otvoren</w:t>
      </w:r>
      <w:r w:rsidR="00416BD8">
        <w:t>ih</w:t>
      </w:r>
      <w:r w:rsidR="00BE620C">
        <w:t xml:space="preserve"> račun</w:t>
      </w:r>
      <w:r w:rsidR="00416BD8">
        <w:t xml:space="preserve">a,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46E">
        <w:t>6</w:t>
      </w:r>
      <w:r w:rsidR="00131DF8">
        <w:t xml:space="preserve">. </w:t>
      </w:r>
      <w:r w:rsidR="009E146E">
        <w:t>srpnja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A5D98" w:rsidRPr="007F42CD">
        <w:rPr>
          <w:color w:themeColor="text1" w:val="000000"/>
        </w:rPr>
        <w:t xml:space="preserve">5. rujna </w:t>
      </w:r>
      <w:r w:rsidRPr="007F42CD">
        <w:rPr>
          <w:color w:themeColor="text1" w:val="000000"/>
        </w:rPr>
        <w:t>201</w:t>
      </w:r>
      <w:r w:rsidR="00D93CA6" w:rsidRPr="007F42CD">
        <w:rPr>
          <w:color w:themeColor="text1" w:val="000000"/>
        </w:rPr>
        <w:t>7</w:t>
      </w:r>
      <w:r w:rsidRPr="007F42CD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F42CD" w:rsidRPr="007F42CD">
        <w:rPr>
          <w:color w:themeColor="text1" w:val="000000"/>
        </w:rPr>
        <w:t>29</w:t>
      </w:r>
      <w:r w:rsidR="000361DB" w:rsidRPr="007F42CD">
        <w:rPr>
          <w:color w:themeColor="text1" w:val="000000"/>
        </w:rPr>
        <w:t>.</w:t>
      </w:r>
      <w:r w:rsidR="007F42CD" w:rsidRPr="007F42CD">
        <w:rPr>
          <w:color w:themeColor="text1" w:val="000000"/>
        </w:rPr>
        <w:t>725</w:t>
      </w:r>
      <w:r w:rsidR="000361DB" w:rsidRPr="007F42CD">
        <w:rPr>
          <w:color w:themeColor="text1" w:val="000000"/>
        </w:rPr>
        <w:t>,</w:t>
      </w:r>
      <w:r w:rsidR="007F42CD" w:rsidRPr="007F42CD">
        <w:rPr>
          <w:color w:themeColor="text1" w:val="000000"/>
        </w:rPr>
        <w:t>65</w:t>
      </w:r>
      <w:r w:rsidR="00EF3F9E" w:rsidRPr="007F42CD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7F42CD" w:rsidRPr="007F42CD">
        <w:rPr>
          <w:color w:themeColor="text1" w:val="000000"/>
        </w:rPr>
        <w:t>228</w:t>
      </w:r>
      <w:r w:rsidR="00EF3F9E" w:rsidRPr="007F42CD">
        <w:rPr>
          <w:color w:themeColor="text1" w:val="000000"/>
        </w:rPr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7F42CD">
      <w:pPr>
        <w:jc w:val="center"/>
        <w:rPr>
          <w:color w:themeColor="text1" w:val="000000"/>
        </w:rPr>
      </w:pPr>
      <w:r>
        <w:t xml:space="preserve">U </w:t>
      </w:r>
      <w:r w:rsidRPr="007F42CD">
        <w:rPr>
          <w:color w:themeColor="text1" w:val="000000"/>
        </w:rPr>
        <w:t>Zadru</w:t>
      </w:r>
      <w:r w:rsidR="007F42CD">
        <w:rPr>
          <w:color w:themeColor="text1" w:val="000000"/>
        </w:rPr>
        <w:t>,</w:t>
      </w:r>
      <w:r w:rsidR="00FE1568" w:rsidRPr="007F42CD">
        <w:rPr>
          <w:color w:themeColor="text1" w:val="000000"/>
        </w:rPr>
        <w:t xml:space="preserve"> </w:t>
      </w:r>
      <w:r w:rsidR="008A5D98" w:rsidRPr="007F42CD">
        <w:rPr>
          <w:color w:themeColor="text1" w:val="000000"/>
        </w:rPr>
        <w:t>5</w:t>
      </w:r>
      <w:r w:rsidRPr="007F42CD">
        <w:rPr>
          <w:color w:themeColor="text1" w:val="000000"/>
        </w:rPr>
        <w:t xml:space="preserve">. </w:t>
      </w:r>
      <w:r w:rsidR="00717C65" w:rsidRPr="007F42CD">
        <w:rPr>
          <w:color w:themeColor="text1" w:val="000000"/>
        </w:rPr>
        <w:t>rujna</w:t>
      </w:r>
      <w:r w:rsidR="00D257C0" w:rsidRPr="007F42CD">
        <w:rPr>
          <w:color w:themeColor="text1" w:val="000000"/>
        </w:rPr>
        <w:t xml:space="preserve"> </w:t>
      </w:r>
      <w:r w:rsidR="0039437A" w:rsidRPr="007F42CD">
        <w:rPr>
          <w:color w:themeColor="text1" w:val="000000"/>
        </w:rPr>
        <w:t>2017</w:t>
      </w:r>
      <w:r w:rsidRPr="007F42CD">
        <w:rPr>
          <w:color w:themeColor="text1" w:val="000000"/>
        </w:rPr>
        <w:t xml:space="preserve">.  </w:t>
      </w:r>
    </w:p>
    <w:p w:rsidRDefault="00C81F50" w:rsidP="00C81F50" w:rsidR="00DC7934" w:rsidRPr="007F42CD">
      <w:pPr>
        <w:jc w:val="both"/>
        <w:rPr>
          <w:color w:themeColor="text1" w:val="000000"/>
        </w:rPr>
      </w:pPr>
      <w:r w:rsidRPr="007F42CD">
        <w:rPr>
          <w:color w:themeColor="text1" w:val="000000"/>
        </w:rPr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7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717C65" w:rsidRPr="008C3132">
      <w:t>St-</w:t>
    </w:r>
    <w:r w:rsidR="00416BD8">
      <w:t>253</w:t>
    </w:r>
    <w:r w:rsidR="00953FC8">
      <w:t>/17-9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416BD8">
      <w:t>253</w:t>
    </w:r>
    <w:r>
      <w:t>/1</w:t>
    </w:r>
    <w:r w:rsidR="000361DB">
      <w:t>7</w:t>
    </w:r>
    <w:r>
      <w:t>-</w:t>
    </w:r>
    <w:r w:rsidR="00953FC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0096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B787D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16BD8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49E3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17C65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7F42CD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A5D98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3FC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A5148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E7784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 GUSTA j.d.o.o. za turizam i ugostiteljstvo</izvorni_sadrzaj>
    <derivirana_varijabla naziv="DomainObject.Predmet.ProtustrankaFormated_1">  ME GUSTA j.d.o.o. za turizam i ugostiteljstvo</derivirana_varijabla>
  </DomainObject.Predmet.ProtustrankaFormated>
  <DomainObject.Predmet.ProtustrankaFormatedOIB>
    <izvorni_sadrzaj>  ME GUSTA j.d.o.o. za turizam i ugostiteljstvo, OIB 63043509323</izvorni_sadrzaj>
    <derivirana_varijabla naziv="DomainObject.Predmet.ProtustrankaFormatedOIB_1">  ME GUSTA j.d.o.o. za turizam i ugostiteljstvo, OIB 63043509323</derivirana_varijabla>
  </DomainObject.Predmet.ProtustrankaFormatedOIB>
  <DomainObject.Predmet.ProtustrankaFormatedWithAdress>
    <izvorni_sadrzaj> ME GUSTA j.d.o.o. za turizam i ugostiteljstvo, Put Kamenjaka 106, 22000 Šibenik</izvorni_sadrzaj>
    <derivirana_varijabla naziv="DomainObject.Predmet.ProtustrankaFormatedWithAdress_1"> ME GUSTA j.d.o.o. za turizam i ugostiteljstvo, Put Kamenjaka 106, 22000 Šibenik</derivirana_varijabla>
  </DomainObject.Predmet.ProtustrankaFormatedWithAdress>
  <DomainObject.Predmet.ProtustrankaFormatedWithAdressOIB>
    <izvorni_sadrzaj> ME GUSTA j.d.o.o. za turizam i ugostiteljstvo, OIB 63043509323, Put Kamenjaka 106, 22000 Šibenik</izvorni_sadrzaj>
    <derivirana_varijabla naziv="DomainObject.Predmet.ProtustrankaFormatedWithAdressOIB_1"> ME GUSTA j.d.o.o. za turizam i ugostiteljstvo, OIB 63043509323, Put Kamenjaka 106, 22000 Šibenik</derivirana_varijabla>
  </DomainObject.Predmet.ProtustrankaFormatedWithAdressOIB>
  <DomainObject.Predmet.ProtustrankaWithAdress>
    <izvorni_sadrzaj>ME GUSTA j.d.o.o. za turizam i ugostiteljstvo Put Kamenjaka 106, 22000 Šibenik</izvorni_sadrzaj>
    <derivirana_varijabla naziv="DomainObject.Predmet.ProtustrankaWithAdress_1">ME GUSTA j.d.o.o. za turizam i ugostiteljstvo Put Kamenjaka 106, 22000 Šibenik</derivirana_varijabla>
  </DomainObject.Predmet.ProtustrankaWithAdress>
  <DomainObject.Predmet.ProtustrankaWithAdressOIB>
    <izvorni_sadrzaj>ME GUSTA j.d.o.o. za turizam i ugostiteljstvo, OIB 63043509323, Put Kamenjaka 106, 22000 Šibenik</izvorni_sadrzaj>
    <derivirana_varijabla naziv="DomainObject.Predmet.ProtustrankaWithAdressOIB_1">ME GUSTA j.d.o.o. za turizam i ugostiteljstvo, OIB 63043509323, Put Kamenjaka 106, 22000 Šibenik</derivirana_varijabla>
  </DomainObject.Predmet.ProtustrankaWithAdressOIB>
  <DomainObject.Predmet.ProtustrankaNazivFormated>
    <izvorni_sadrzaj>ME GUSTA j.d.o.o. za turizam i ugostiteljstvo</izvorni_sadrzaj>
    <derivirana_varijabla naziv="DomainObject.Predmet.ProtustrankaNazivFormated_1">ME GUSTA j.d.o.o. za turizam i ugostiteljstvo</derivirana_varijabla>
  </DomainObject.Predmet.ProtustrankaNazivFormated>
  <DomainObject.Predmet.ProtustrankaNazivFormatedOIB>
    <izvorni_sadrzaj>ME GUSTA j.d.o.o. za turizam i ugostiteljstvo, OIB 63043509323</izvorni_sadrzaj>
    <derivirana_varijabla naziv="DomainObject.Predmet.ProtustrankaNazivFormatedOIB_1">ME GUSTA j.d.o.o. za turizam i ugostiteljstvo, OIB 63043509323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 GUSTA j.d.o.o. za turizam i ugostiteljstvo</item>
    </izvorni_sadrzaj>
    <derivirana_varijabla naziv="DomainObject.Predmet.ProtuStrankaListFormated_1">
      <item>ME GUSTA j.d.o.o. za turizam i ugostiteljstvo</item>
    </derivirana_varijabla>
  </DomainObject.Predmet.ProtuStrankaListFormated>
  <DomainObject.Predmet.ProtuStrankaListFormatedOIB>
    <izvorni_sadrzaj>
      <item>ME GUSTA j.d.o.o. za turizam i ugostiteljstvo, OIB 63043509323</item>
    </izvorni_sadrzaj>
    <derivirana_varijabla naziv="DomainObject.Predmet.ProtuStrankaListFormatedOIB_1">
      <item>ME GUSTA j.d.o.o. za turizam i ugostiteljstvo, OIB 63043509323</item>
    </derivirana_varijabla>
  </DomainObject.Predmet.ProtuStrankaListFormatedOIB>
  <DomainObject.Predmet.ProtuStrankaListFormatedWithAdress>
    <izvorni_sadrzaj>
      <item>ME GUSTA j.d.o.o. za turizam i ugostiteljstvo, Put Kamenjaka 106, 22000 Šibenik</item>
    </izvorni_sadrzaj>
    <derivirana_varijabla naziv="DomainObject.Predmet.ProtuStrankaListFormatedWithAdress_1">
      <item>ME GUSTA j.d.o.o. za turizam i ugostiteljstvo, Put Kamenjaka 106, 22000 Šibenik</item>
    </derivirana_varijabla>
  </DomainObject.Predmet.ProtuStrankaListFormatedWithAdress>
  <DomainObject.Predmet.ProtuStrankaListFormatedWithAdressOIB>
    <izvorni_sadrzaj>
      <item>ME GUSTA j.d.o.o. za turizam i ugostiteljstvo, OIB 63043509323, Put Kamenjaka 106, 22000 Šibenik</item>
    </izvorni_sadrzaj>
    <derivirana_varijabla naziv="DomainObject.Predmet.ProtuStrankaListFormatedWithAdressOIB_1">
      <item>ME GUSTA j.d.o.o. za turizam i ugostiteljstvo, OIB 63043509323, Put Kamenjaka 106, 22000 Šibenik</item>
    </derivirana_varijabla>
  </DomainObject.Predmet.ProtuStrankaListFormatedWithAdressOIB>
  <DomainObject.Predmet.ProtuStrankaListNazivFormated>
    <izvorni_sadrzaj>
      <item>ME GUSTA j.d.o.o. za turizam i ugostiteljstvo</item>
    </izvorni_sadrzaj>
    <derivirana_varijabla naziv="DomainObject.Predmet.ProtuStrankaListNazivFormated_1">
      <item>ME GUSTA j.d.o.o. za turizam i ugostiteljstvo</item>
    </derivirana_varijabla>
  </DomainObject.Predmet.ProtuStrankaListNazivFormated>
  <DomainObject.Predmet.ProtuStrankaListNazivFormatedOIB>
    <izvorni_sadrzaj>
      <item>ME GUSTA j.d.o.o. za turizam i ugostiteljstvo, OIB 63043509323</item>
    </izvorni_sadrzaj>
    <derivirana_varijabla naziv="DomainObject.Predmet.ProtuStrankaListNazivFormatedOIB_1">
      <item>ME GUSTA j.d.o.o. za turizam i ugostiteljstvo, OIB 63043509323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 GUSTA j.d.o.o. za turizam i ugostiteljstvo</izvorni_sadrzaj>
    <derivirana_varijabla naziv="DomainObject.Predmet.ProtustrankaIDrugi_1">ME GUSTA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 GUSTA j.d.o.o. za turizam i ugostiteljstvo, OIB 63043509323, Put Kamenjaka 106, 22000 Šibenik</izvorni_sadrzaj>
    <derivirana_varijabla naziv="DomainObject.Predmet.ProtustrankaIDrugiAdressOIB_1">ME GUSTA j.d.o.o. za turizam i ugostiteljstvo, OIB 63043509323, Put Kamenjaka 106,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 GUSTA j.d.o.o. za turizam i ugostiteljstvo</item>
    </izvorni_sadrzaj>
    <derivirana_varijabla naziv="DomainObject.Predmet.SudioniciListNaziv_1">
      <item>FINA - Podružnica Šibenik</item>
      <item>ME GUSTA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ME GUSTA j.d.o.o. za turizam i ugostiteljstvo, OIB 63043509323, Put Kamenjaka 106,22000 Šibenik</item>
    </izvorni_sadrzaj>
    <derivirana_varijabla naziv="DomainObject.Predmet.SudioniciListAdressOIB_1">
      <item>FINA - Podružnica Šibenik, OIB 85821130368, Perivoj L. Marune 1,22000 Šibenik</item>
      <item>ME GUSTA j.d.o.o. za turizam i ugostiteljstvo, OIB 63043509323, Put Kamenjaka 106,22000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63043509323</item>
    </izvorni_sadrzaj>
    <derivirana_varijabla naziv="DomainObject.Predmet.SudioniciListNazivOIB_1">
      <item>, OIB 85821130368</item>
      <item>, OIB 63043509323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2F8B1-23D5-4106-A04F-E052F8295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1009</properties:Words>
  <properties:Characters>5460</properties:Characters>
  <properties:Lines>165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2017-09-01T07:53:00Z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2017-09-05T12:21:00Z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