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f081" w14:paraId="910f08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41289">
        <w:t>407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E41289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2820">
        <w:t>14</w:t>
      </w:r>
      <w:r w:rsidR="000E039A">
        <w:t xml:space="preserve">. </w:t>
      </w:r>
      <w:r w:rsidR="000A2820">
        <w:t>siječnja</w:t>
      </w:r>
      <w:r w:rsidR="00E84861">
        <w:t xml:space="preserve"> </w:t>
      </w:r>
      <w:r w:rsidR="00B80BDA">
        <w:t>201</w:t>
      </w:r>
      <w:r w:rsidR="000A282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9B095A">
        <w:t>DIGITALNO DOBA j.</w:t>
      </w:r>
      <w:r w:rsidR="009B095A" w:rsidRPr="00A56DCC">
        <w:t>d.o.o.</w:t>
      </w:r>
      <w:r w:rsidR="009B095A">
        <w:t xml:space="preserve"> za trgovinu i usluge</w:t>
      </w:r>
      <w:r w:rsidR="009B095A" w:rsidRPr="00A56DCC">
        <w:t xml:space="preserve">, </w:t>
      </w:r>
      <w:r w:rsidR="009B095A">
        <w:t>Šibenik</w:t>
      </w:r>
      <w:r w:rsidR="009B095A" w:rsidRPr="00A56DCC">
        <w:t xml:space="preserve">, </w:t>
      </w:r>
      <w:r w:rsidR="009B095A">
        <w:t>Zadarska 2</w:t>
      </w:r>
      <w:r w:rsidR="009B095A" w:rsidRPr="00A56DCC">
        <w:t xml:space="preserve">, OIB: </w:t>
      </w:r>
      <w:r w:rsidR="009B095A">
        <w:t>73369544255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756638">
        <w:t>34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9B095A">
        <w:t>Ana Milaković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9B095A">
        <w:t>DIGITALNO DOBA j.</w:t>
      </w:r>
      <w:r w:rsidR="009B095A" w:rsidRPr="00A56DCC">
        <w:t>d.o.o.</w:t>
      </w:r>
      <w:r w:rsidR="009B095A">
        <w:t xml:space="preserve"> za trgovinu i usluge</w:t>
      </w:r>
      <w:r w:rsidR="009B095A" w:rsidRPr="00A56DCC">
        <w:t xml:space="preserve">, </w:t>
      </w:r>
      <w:r w:rsidR="009B095A">
        <w:t>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756638">
        <w:t>Zagrebačke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352EBC">
        <w:t>trgovina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posluje i da </w:t>
      </w:r>
      <w:r w:rsidR="00352EBC">
        <w:t>ima jednog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</w:t>
      </w:r>
      <w:r w:rsidR="00352EBC">
        <w:t>ima inventar dućana</w:t>
      </w:r>
      <w:r w:rsidR="00756638">
        <w:t>, da je riječ o komercijalnoj prodaji i da društvo nije vlasnik robe koja se nalazi u trgovini.</w:t>
      </w:r>
    </w:p>
    <w:p w:rsidRDefault="00756638" w:rsidP="00E25699" w:rsidR="00756638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756638">
        <w:t>15</w:t>
      </w:r>
      <w:r w:rsidR="00352EBC">
        <w:t>.000,00</w:t>
      </w:r>
      <w:r w:rsidR="00756638">
        <w:t xml:space="preserve"> kuna jer je u međuvremenu nešto platila.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756638">
        <w:t>3 istovjetna</w:t>
      </w:r>
      <w:r>
        <w:t xml:space="preserve"> </w:t>
      </w:r>
      <w:r w:rsidRPr="002C241F">
        <w:t>pečat</w:t>
      </w:r>
      <w:r w:rsidR="00756638">
        <w:t>a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9B095A" w:rsidP="00E25699" w:rsidR="00E25699">
      <w:pPr>
        <w:jc w:val="both"/>
      </w:pPr>
      <w:r>
        <w:t>Ana Milaković</w:t>
      </w:r>
      <w:r w:rsidR="00C86DC8">
        <w:t xml:space="preserve"> </w:t>
      </w:r>
      <w:r w:rsidR="001D0781">
        <w:t xml:space="preserve">navodi da je </w:t>
      </w:r>
      <w:r w:rsidR="00FA4EAB">
        <w:t>nje</w:t>
      </w:r>
      <w:r w:rsidR="000A2820">
        <w:t>n</w:t>
      </w:r>
      <w:r w:rsidR="00E25699">
        <w:t xml:space="preserve"> broj mobitela: </w:t>
      </w:r>
      <w:r w:rsidR="00756638">
        <w:t>091/6039-726</w:t>
      </w:r>
    </w:p>
    <w:p w:rsidRDefault="00E25699" w:rsidP="00E25699" w:rsidR="00E25699" w:rsidRPr="002C241F">
      <w:pPr>
        <w:jc w:val="both"/>
      </w:pPr>
    </w:p>
    <w:p w:rsidRDefault="00352EBC" w:rsidP="00E25699" w:rsidR="00E25699">
      <w:pPr>
        <w:jc w:val="both"/>
      </w:pPr>
      <w:r>
        <w:t xml:space="preserve">Knjigovodstvo se vodi u servisu </w:t>
      </w:r>
      <w:r w:rsidR="00756638">
        <w:t>HM obrt za računovodstvo</w:t>
      </w:r>
      <w:r w:rsidR="00E25699">
        <w:t>, a</w:t>
      </w:r>
      <w:r>
        <w:t xml:space="preserve"> i</w:t>
      </w:r>
      <w:r w:rsidR="00E25699">
        <w:t xml:space="preserve"> dokumentacija se nalazi u servisu.</w:t>
      </w:r>
    </w:p>
    <w:p w:rsidRDefault="00E25699" w:rsidP="00E25699" w:rsidR="00E25699">
      <w:pPr>
        <w:jc w:val="both"/>
      </w:pPr>
    </w:p>
    <w:p w:rsidRDefault="00756638" w:rsidP="00E25699" w:rsidR="00756638">
      <w:pPr>
        <w:jc w:val="both"/>
      </w:pPr>
      <w:r>
        <w:t>Posebno navodi da je  u mogućnosti podmiriti dugovanje i izići iz blokade pa moli odgodu o otvaranju stečaja.</w:t>
      </w:r>
    </w:p>
    <w:p w:rsidRDefault="00756638" w:rsidP="00E25699" w:rsidR="00756638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756638">
        <w:t>9,41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7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41289">
      <w:t>407</w:t>
    </w:r>
    <w:r w:rsidR="00B80BDA">
      <w:t>/</w:t>
    </w:r>
    <w:r w:rsidR="00E84861">
      <w:t>20</w:t>
    </w:r>
    <w:r w:rsidR="0019301D">
      <w:t>18</w:t>
    </w:r>
    <w:r w:rsidR="0074759D">
      <w:t>-</w:t>
    </w:r>
    <w:r w:rsidR="00E41289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2820"/>
    <w:rsid w:val="000A7DEE"/>
    <w:rsid w:val="000B4247"/>
    <w:rsid w:val="000C0BF3"/>
    <w:rsid w:val="000C2F68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367FB"/>
    <w:rsid w:val="00557333"/>
    <w:rsid w:val="00573626"/>
    <w:rsid w:val="005829D8"/>
    <w:rsid w:val="005A7CC0"/>
    <w:rsid w:val="005B3221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56638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B095A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41289"/>
    <w:rsid w:val="00E56A9C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6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6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09:34</izvorni_sadrzaj>
    <derivirana_varijabla naziv="DomainObject.StvarniPocetakVrijeme_1">09:34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St-407/2018-4</izvorni_sadrzaj>
    <derivirana_varijabla naziv="DomainObject.Zapisnik.Oznaka_1">St-407/2018-4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DIGITALNO DOBA jednostavno društvo s ograničenom odgovornošću za trgovinu i usluge</izvorni_sadrzaj>
    <derivirana_varijabla naziv="DomainObject.Predmet.ProtustrankaFormated_1">  DIGITALNO DOBA jednostavno društvo s ograničenom odgovornošću za trgovinu i usluge</derivirana_varijabla>
  </DomainObject.Predmet.ProtustrankaFormated>
  <DomainObject.Predmet.ProtustrankaFormatedOIB>
    <izvorni_sadrzaj>  DIGITALNO DOBA jednostavno društvo s ograničenom odgovornošću za trgovinu i usluge, OIB 73369544255</izvorni_sadrzaj>
    <derivirana_varijabla naziv="DomainObject.Predmet.ProtustrankaFormatedOIB_1">  DIGITALNO DOBA jednostavno društvo s ograničenom odgovornošću za trgovinu i usluge, OIB 73369544255</derivirana_varijabla>
  </DomainObject.Predmet.ProtustrankaFormatedOIB>
  <DomainObject.Predmet.ProtustrankaFormatedWithAdress>
    <izvorni_sadrzaj> DIGITALNO DOBA jednostavno društvo s ograničenom odgovornošću za trgovinu i usluge, Zadarska 2, 22000 Šibenik</izvorni_sadrzaj>
    <derivirana_varijabla naziv="DomainObject.Predmet.ProtustrankaFormatedWithAdress_1"> DIGITALNO DOBA jednostavno društvo s ograničenom odgovornošću za trgovinu i usluge, Zadarska 2, 22000 Šibenik</derivirana_varijabla>
  </DomainObject.Predmet.ProtustrankaFormatedWithAdress>
  <DomainObject.Predmet.ProtustrankaFormatedWithAdressOIB>
    <izvorni_sadrzaj> DIGITALNO DOBA jednostavno društvo s ograničenom odgovornošću za trgovinu i usluge, OIB 73369544255, Zadarska 2, 22000 Šibenik</izvorni_sadrzaj>
    <derivirana_varijabla naziv="DomainObject.Predmet.ProtustrankaFormatedWithAdressOIB_1"> DIGITALNO DOBA jednostavno društvo s ograničenom odgovornošću za trgovinu i usluge, OIB 73369544255, Zadarska 2, 22000 Šibenik</derivirana_varijabla>
  </DomainObject.Predmet.ProtustrankaFormatedWithAdressOIB>
  <DomainObject.Predmet.ProtustrankaWithAdress>
    <izvorni_sadrzaj>DIGITALNO DOBA jednostavno društvo s ograničenom odgovornošću za trgovinu i usluge Zadarska 2, 22000 Šibenik</izvorni_sadrzaj>
    <derivirana_varijabla naziv="DomainObject.Predmet.ProtustrankaWithAdress_1">DIGITALNO DOBA jednostavno društvo s ograničenom odgovornošću za trgovinu i usluge Zadarska 2, 22000 Šibenik</derivirana_varijabla>
  </DomainObject.Predmet.ProtustrankaWithAdress>
  <DomainObject.Predmet.ProtustrankaWithAdressOIB>
    <izvorni_sadrzaj>DIGITALNO DOBA jednostavno društvo s ograničenom odgovornošću za trgovinu i usluge, OIB 73369544255, Zadarska 2, 22000 Šibenik</izvorni_sadrzaj>
    <derivirana_varijabla naziv="DomainObject.Predmet.ProtustrankaWithAdressOIB_1">DIGITALNO DOBA jednostavno društvo s ograničenom odgovornošću za trgovinu i usluge, OIB 73369544255, Zadarska 2, 22000 Šibenik</derivirana_varijabla>
  </DomainObject.Predmet.ProtustrankaWithAdressOIB>
  <DomainObject.Predmet.ProtustrankaNazivFormated>
    <izvorni_sadrzaj>DIGITALNO DOBA jednostavno društvo s ograničenom odgovornošću za trgovinu i usluge</izvorni_sadrzaj>
    <derivirana_varijabla naziv="DomainObject.Predmet.ProtustrankaNazivFormated_1">DIGITALNO DOBA jednostavno društvo s ograničenom odgovornošću za trgovinu i usluge</derivirana_varijabla>
  </DomainObject.Predmet.ProtustrankaNazivFormated>
  <DomainObject.Predmet.ProtustrankaNazivFormatedOIB>
    <izvorni_sadrzaj>DIGITALNO DOBA jednostavno društvo s ograničenom odgovornošću za trgovinu i usluge, OIB 73369544255</izvorni_sadrzaj>
    <derivirana_varijabla naziv="DomainObject.Predmet.ProtustrankaNazivFormatedOIB_1">DIGITALNO DOBA jednostavno društvo s ograničenom odgovornošću za trgovinu i usluge, OIB 73369544255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DIGITALNO DOBA jednostavno društvo s ograničenom odgovornošću za trgovinu i usluge</item>
    </izvorni_sadrzaj>
    <derivirana_varijabla naziv="DomainObject.Predmet.ProtuStrankaListFormated_1">
      <item>DIGITALNO DOBA jednostavno društvo s ograničenom odgovornošću za trgovinu i usluge</item>
    </derivirana_varijabla>
  </DomainObject.Predmet.ProtuStrankaListFormated>
  <DomainObject.Predmet.ProtuStrankaListFormatedOIB>
    <izvorni_sadrzaj>
      <item>DIGITALNO DOBA jednostavno društvo s ograničenom odgovornošću za trgovinu i usluge, OIB 73369544255</item>
    </izvorni_sadrzaj>
    <derivirana_varijabla naziv="DomainObject.Predmet.ProtuStrankaListFormatedOIB_1">
      <item>DIGITALNO DOBA jednostavno društvo s ograničenom odgovornošću za trgovinu i usluge, OIB 73369544255</item>
    </derivirana_varijabla>
  </DomainObject.Predmet.ProtuStrankaListFormatedOIB>
  <DomainObject.Predmet.ProtuStrankaListFormatedWithAdress>
    <izvorni_sadrzaj>
      <item>DIGITALNO DOBA jednostavno društvo s ograničenom odgovornošću za trgovinu i usluge, Zadarska 2, 22000 Šibenik</item>
    </izvorni_sadrzaj>
    <derivirana_varijabla naziv="DomainObject.Predmet.ProtuStrankaListFormatedWithAdress_1">
      <item>DIGITALNO DOBA jednostavno društvo s ograničenom odgovornošću za trgovinu i usluge, Zadarska 2, 22000 Šibenik</item>
    </derivirana_varijabla>
  </DomainObject.Predmet.ProtuStrankaListFormatedWithAdress>
  <DomainObject.Predmet.ProtuStrankaListFormatedWithAdressOIB>
    <izvorni_sadrzaj>
      <item>DIGITALNO DOBA jednostavno društvo s ograničenom odgovornošću za trgovinu i usluge, OIB 73369544255, Zadarska 2, 22000 Šibenik</item>
    </izvorni_sadrzaj>
    <derivirana_varijabla naziv="DomainObject.Predmet.ProtuStrankaListFormatedWithAdressOIB_1">
      <item>DIGITALNO DOBA jednostavno društvo s ograničenom odgovornošću za trgovinu i usluge, OIB 73369544255, Zadarska 2, 22000 Šibenik</item>
    </derivirana_varijabla>
  </DomainObject.Predmet.ProtuStrankaListFormatedWithAdressOIB>
  <DomainObject.Predmet.ProtuStrankaListNazivFormated>
    <izvorni_sadrzaj>
      <item>DIGITALNO DOBA jednostavno društvo s ograničenom odgovornošću za trgovinu i usluge</item>
    </izvorni_sadrzaj>
    <derivirana_varijabla naziv="DomainObject.Predmet.ProtuStrankaListNazivFormated_1">
      <item>DIGITALNO DOBA jednostavno društvo s ograničenom odgovornošću za trgovinu i usluge</item>
    </derivirana_varijabla>
  </DomainObject.Predmet.ProtuStrankaListNazivFormated>
  <DomainObject.Predmet.ProtuStrankaListNazivFormatedOIB>
    <izvorni_sadrzaj>
      <item>DIGITALNO DOBA jednostavno društvo s ograničenom odgovornošću za trgovinu i usluge, OIB 73369544255</item>
    </izvorni_sadrzaj>
    <derivirana_varijabla naziv="DomainObject.Predmet.ProtuStrankaListNazivFormatedOIB_1">
      <item>DIGITALNO DOBA jednostavno društvo s ograničenom odgovornošću za trgovinu i usluge, OIB 73369544255</item>
    </derivirana_varijabla>
  </DomainObject.Predmet.ProtuStrankaListNazivFormatedOIB>
  <DomainObject.Predmet.OstaliListFormated>
    <izvorni_sadrzaj>
      <item>Ana Milaković</item>
    </izvorni_sadrzaj>
    <derivirana_varijabla naziv="DomainObject.Predmet.OstaliListFormated_1">
      <item>Ana Milaković</item>
    </derivirana_varijabla>
  </DomainObject.Predmet.OstaliListFormated>
  <DomainObject.Predmet.OstaliListFormatedOIB>
    <izvorni_sadrzaj>
      <item>Ana Milaković, OIB 65239261764</item>
    </izvorni_sadrzaj>
    <derivirana_varijabla naziv="DomainObject.Predmet.OstaliListFormatedOIB_1">
      <item>Ana Milaković, OIB 65239261764</item>
    </derivirana_varijabla>
  </DomainObject.Predmet.OstaliListFormatedOIB>
  <DomainObject.Predmet.OstaliListFormatedWithAdress>
    <izvorni_sadrzaj>
      <item>Ana Milaković, Zadarska 2, 22000 Šibenik</item>
    </izvorni_sadrzaj>
    <derivirana_varijabla naziv="DomainObject.Predmet.OstaliListFormatedWithAdress_1">
      <item>Ana Milaković, Zadarska 2, 22000 Šibenik</item>
    </derivirana_varijabla>
  </DomainObject.Predmet.OstaliListFormatedWithAdress>
  <DomainObject.Predmet.OstaliListFormatedWithAdressOIB>
    <izvorni_sadrzaj>
      <item>Ana Milaković, OIB 65239261764, Zadarska 2, 22000 Šibenik</item>
    </izvorni_sadrzaj>
    <derivirana_varijabla naziv="DomainObject.Predmet.OstaliListFormatedWithAdressOIB_1">
      <item>Ana Milaković, OIB 65239261764, Zadarska 2, 22000 Šibenik</item>
    </derivirana_varijabla>
  </DomainObject.Predmet.OstaliListFormatedWithAdressOIB>
  <DomainObject.Predmet.OstaliListNazivFormated>
    <izvorni_sadrzaj>
      <item>Ana Milaković</item>
    </izvorni_sadrzaj>
    <derivirana_varijabla naziv="DomainObject.Predmet.OstaliListNazivFormated_1">
      <item>Ana Milaković</item>
    </derivirana_varijabla>
  </DomainObject.Predmet.OstaliListNazivFormated>
  <DomainObject.Predmet.OstaliListNazivFormatedOIB>
    <izvorni_sadrzaj>
      <item>Ana Milaković, OIB 65239261764</item>
    </izvorni_sadrzaj>
    <derivirana_varijabla naziv="DomainObject.Predmet.OstaliListNazivFormatedOIB_1">
      <item>Ana Milaković, OIB 65239261764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St-407/2018-4</izvorni_sadrzaj>
    <derivirana_varijabla naziv="DomainObject.PoslovniBrojDokumenta_1">St-407/2018-4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DIGITALNO DOBA jednostavno društvo s ograničenom odgovornošću za trgovinu i usluge</izvorni_sadrzaj>
    <derivirana_varijabla naziv="DomainObject.Predmet.ProtustrankaIDrugi_1">DIGITALNO DOBA jednostavno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DIGITALNO DOBA jednostavno društvo s ograničenom odgovornošću za trgovinu i usluge, OIB 73369544255, Zadarska 2, 22000 Šibenik</izvorni_sadrzaj>
    <derivirana_varijabla naziv="DomainObject.Predmet.ProtustrankaIDrugiAdressOIB_1">DIGITALNO DOBA jednostavno društvo s ograničenom odgovornošću za trgovinu i usluge, OIB 73369544255,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DIGITALNO DOBA jednostavno društvo s ograničenom odgovornošću za trgovinu i usluge</item>
      <item>Ana Milaković</item>
    </izvorni_sadrzaj>
    <derivirana_varijabla naziv="DomainObject.Predmet.SudioniciListNaziv_1">
      <item>FINA - Podružnica Šibenik</item>
      <item>DIGITALNO DOBA jednostavno društvo s ograničenom odgovornošću za trgovinu i usluge</item>
      <item>Ana Milaković</item>
    </derivirana_varijabla>
  </DomainObject.Predmet.SudioniciListNaziv>
  <DomainObject.Predmet.SudioniciListAdressOIB>
    <izvorni_sadrzaj>
      <item>FINA - Podružnica Šibenik, OIB 85821130368, Perivoj L. Marune 1,22000 Šibenik</item>
      <item>DIGITALNO DOBA jednostavno društvo s ograničenom odgovornošću za trgovinu i usluge, OIB 73369544255, Zadarska 2,22000 Šibenik</item>
      <item>Ana Milaković, OIB 65239261764, Zadarska 2,22000 Šibenik</item>
    </izvorni_sadrzaj>
    <derivirana_varijabla naziv="DomainObject.Predmet.SudioniciListAdressOIB_1">
      <item>FINA - Podružnica Šibenik, OIB 85821130368, Perivoj L. Marune 1,22000 Šibenik</item>
      <item>DIGITALNO DOBA jednostavno društvo s ograničenom odgovornošću za trgovinu i usluge, OIB 73369544255, Zadarska 2,22000 Šibenik</item>
      <item>Ana Milaković, OIB 65239261764, Zadarska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73369544255</item>
      <item>, OIB 65239261764</item>
    </izvorni_sadrzaj>
    <derivirana_varijabla naziv="DomainObject.Predmet.SudioniciListNazivOIB_1">
      <item>, OIB 85821130368</item>
      <item>, OIB 73369544255</item>
      <item>, OIB 65239261764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1965</properties:Characters>
  <properties:Lines>85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2019-01-11T13:26:00Z</dcterms:created>
  <dc:creator>Ardena Bajlo</dc:creator>
  <cp:lastModifiedBy>Ante Rubelj</cp:lastModifiedBy>
  <cp:lastPrinted>2019-01-14T08:42:00Z</cp:lastPrinted>
  <dcterms:modified xmlns:xsi="http://www.w3.org/2001/XMLSchema-instance" xsi:type="dcterms:W3CDTF">2019-01-14T13:09:00Z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St-407/2018-4 / Zapisnik - Ročište radi izjašnjenja o prijedlogu za otvaranje steč.post (1 St-407-2018-povodom prijedloga za otvaranje stečaja 14.1.2019.-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