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1672" w14:paraId="2b2167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29017F">
        <w:rPr>
          <w:rStyle w:val="Naglaeno"/>
          <w:b w:val="false"/>
        </w:rPr>
        <w:t>5</w:t>
      </w:r>
      <w:r w:rsidR="004E39CC">
        <w:rPr>
          <w:rStyle w:val="Naglaeno"/>
          <w:b w:val="false"/>
        </w:rPr>
        <w:t>1</w:t>
      </w:r>
      <w:r w:rsidR="0029017F">
        <w:rPr>
          <w:rStyle w:val="Naglaeno"/>
          <w:b w:val="false"/>
        </w:rPr>
        <w:t>8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29017F">
        <w:t>VRIJEDNOST jednostavno društvo s ograničenom odgovornošću za proizvodnju, trgovinu i usluge, Osijek, Pleternička 18</w:t>
      </w:r>
      <w:r w:rsidR="006C4ECC">
        <w:t xml:space="preserve">, </w:t>
      </w:r>
      <w:r w:rsidR="004E39CC">
        <w:t>MBS 0301</w:t>
      </w:r>
      <w:r w:rsidR="0029017F">
        <w:t>29744</w:t>
      </w:r>
      <w:r w:rsidR="00331402">
        <w:t xml:space="preserve">, OIB: </w:t>
      </w:r>
      <w:r w:rsidR="0029017F">
        <w:t>95134826929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4ECC">
        <w:t>2</w:t>
      </w:r>
      <w:r w:rsidR="0029017F">
        <w:t>6</w:t>
      </w:r>
      <w:r w:rsidR="000408AE">
        <w:t xml:space="preserve">. </w:t>
      </w:r>
      <w:r w:rsidR="00ED623A">
        <w:t>listopad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29017F">
        <w:t>VRIJEDNOST jednostavno društvo s ograničenom odgovornošću za proizvodnju, trgovinu i usluge, Osijek, Pleternička 18, MBS 030129744, OIB: 95134826929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FD1DC5">
        <w:t>6.</w:t>
      </w:r>
      <w:r w:rsidR="008665E1">
        <w:t>369</w:t>
      </w:r>
      <w:r w:rsidR="00FD1DC5">
        <w:t>,</w:t>
      </w:r>
      <w:r w:rsidR="008665E1">
        <w:t>3</w:t>
      </w:r>
      <w:r w:rsidR="00FD1DC5">
        <w:t>4</w:t>
      </w:r>
      <w:r w:rsidR="00F528AF">
        <w:t xml:space="preserve"> </w:t>
      </w:r>
      <w:r>
        <w:t>kn</w:t>
      </w:r>
      <w:r w:rsidR="0074540E">
        <w:t xml:space="preserve"> na dan </w:t>
      </w:r>
      <w:r w:rsidR="008665E1">
        <w:t>23</w:t>
      </w:r>
      <w:r w:rsidR="0074540E">
        <w:t>.</w:t>
      </w:r>
      <w:r w:rsidR="0046376A">
        <w:t>1</w:t>
      </w:r>
      <w:r w:rsidR="0074540E">
        <w:t>0.2017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8665E1">
        <w:t>Zdravko Radan</w:t>
      </w:r>
      <w:r w:rsidR="00FD1DC5">
        <w:t xml:space="preserve">, Osijek, </w:t>
      </w:r>
      <w:r w:rsidR="008665E1">
        <w:t>Pleternička 18</w:t>
      </w:r>
      <w:r w:rsidR="00D71700">
        <w:t xml:space="preserve">, </w:t>
      </w:r>
      <w:r w:rsidR="00AE66C9">
        <w:t xml:space="preserve">OIB </w:t>
      </w:r>
      <w:r w:rsidR="008665E1">
        <w:t>65888408142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75DF3">
        <w:t>5</w:t>
      </w:r>
      <w:r w:rsidR="00166BF6">
        <w:t>1</w:t>
      </w:r>
      <w:r w:rsidR="00775DF3">
        <w:t>8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178B0">
        <w:t>2</w:t>
      </w:r>
      <w:r w:rsidR="00775DF3">
        <w:t>6</w:t>
      </w:r>
      <w:r w:rsidR="00BE6FE1" w:rsidRPr="00BE6FE1">
        <w:t xml:space="preserve">. listopada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178B0">
        <w:t>2</w:t>
      </w:r>
      <w:r w:rsidR="00775DF3">
        <w:t>9</w:t>
      </w:r>
      <w:r w:rsidR="005B3A79">
        <w:t>/1</w:t>
      </w:r>
      <w:r w:rsidR="00BE6FE1">
        <w:t>2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45BDF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017F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75DF3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65E1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5B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5B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B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B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5B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5B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B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B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St-1518/2017</izvorni_sadrzaj>
    <derivirana_varijabla naziv="DomainObject.Predmet.OznakaBroj_1">St-1518/2017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VRIJEDNOST jednostavno društvo s ograničenom odgovornošću za proizvodnju, trgovinu i usluge</izvorni_sadrzaj>
    <derivirana_varijabla naziv="DomainObject.Predmet.ProtustrankaFormated_1">  VRIJEDNOST jednostavno društvo s ograničenom odgovornošću za proizvodnju, trgovinu i usluge</derivirana_varijabla>
  </DomainObject.Predmet.ProtustrankaFormated>
  <DomainObject.Predmet.ProtustrankaFormatedOIB>
    <izvorni_sadrzaj>  VRIJEDNOST jednostavno društvo s ograničenom odgovornošću za proizvodnju, trgovinu i usluge, OIB 95134826929</izvorni_sadrzaj>
    <derivirana_varijabla naziv="DomainObject.Predmet.ProtustrankaFormatedOIB_1">  VRIJEDNOST jednostavno društvo s ograničenom odgovornošću za proizvodnju, trgovinu i usluge, OIB 95134826929</derivirana_varijabla>
  </DomainObject.Predmet.ProtustrankaFormatedOIB>
  <DomainObject.Predmet.ProtustrankaFormatedWithAdress>
    <izvorni_sadrzaj> VRIJEDNOST jednostavno društvo s ograničenom odgovornošću za proizvodnju, trgovinu i usluge, Pleternička 18, 31000 Osijek</izvorni_sadrzaj>
    <derivirana_varijabla naziv="DomainObject.Predmet.ProtustrankaFormatedWithAdress_1"> VRIJEDNOST jednostavno društvo s ograničenom odgovornošću za proizvodnju, trgovinu i usluge, Pleternička 18, 31000 Osijek</derivirana_varijabla>
  </DomainObject.Predmet.ProtustrankaFormatedWithAdress>
  <DomainObject.Predmet.ProtustrankaFormatedWithAdressOIB>
    <izvorni_sadrzaj> VRIJEDNOST jednostavno društvo s ograničenom odgovornošću za proizvodnju, trgovinu i usluge, OIB 95134826929, Pleternička 18, 31000 Osijek</izvorni_sadrzaj>
    <derivirana_varijabla naziv="DomainObject.Predmet.ProtustrankaFormatedWithAdressOIB_1"> VRIJEDNOST jednostavno društvo s ograničenom odgovornošću za proizvodnju, trgovinu i usluge, OIB 95134826929, Pleternička 18, 31000 Osijek</derivirana_varijabla>
  </DomainObject.Predmet.ProtustrankaFormatedWithAdressOIB>
  <DomainObject.Predmet.ProtustrankaWithAdress>
    <izvorni_sadrzaj>VRIJEDNOST jednostavno društvo s ograničenom odgovornošću za proizvodnju, trgovinu i usluge Pleternička 18, 31000 Osijek</izvorni_sadrzaj>
    <derivirana_varijabla naziv="DomainObject.Predmet.ProtustrankaWithAdress_1">VRIJEDNOST jednostavno društvo s ograničenom odgovornošću za proizvodnju, trgovinu i usluge Pleternička 18, 31000 Osijek</derivirana_varijabla>
  </DomainObject.Predmet.ProtustrankaWithAdress>
  <DomainObject.Predmet.ProtustrankaWithAdressOIB>
    <izvorni_sadrzaj>VRIJEDNOST jednostavno društvo s ograničenom odgovornošću za proizvodnju, trgovinu i usluge, OIB 95134826929, Pleternička 18, 31000 Osijek</izvorni_sadrzaj>
    <derivirana_varijabla naziv="DomainObject.Predmet.ProtustrankaWithAdressOIB_1">VRIJEDNOST jednostavno društvo s ograničenom odgovornošću za proizvodnju, trgovinu i usluge, OIB 95134826929, Pleternička 18, 31000 Osijek</derivirana_varijabla>
  </DomainObject.Predmet.ProtustrankaWithAdressOIB>
  <DomainObject.Predmet.ProtustrankaNazivFormated>
    <izvorni_sadrzaj>VRIJEDNOST jednostavno društvo s ograničenom odgovornošću za proizvodnju, trgovinu i usluge</izvorni_sadrzaj>
    <derivirana_varijabla naziv="DomainObject.Predmet.ProtustrankaNazivFormated_1">VRIJEDNOST jednostavno društvo s ograničenom odgovornošću za proizvodnju, trgovinu i usluge</derivirana_varijabla>
  </DomainObject.Predmet.ProtustrankaNazivFormated>
  <DomainObject.Predmet.ProtustrankaNazivFormatedOIB>
    <izvorni_sadrzaj>VRIJEDNOST jednostavno društvo s ograničenom odgovornošću za proizvodnju, trgovinu i usluge, OIB 95134826929</izvorni_sadrzaj>
    <derivirana_varijabla naziv="DomainObject.Predmet.ProtustrankaNazivFormatedOIB_1">VRIJEDNOST jednostavno društvo s ograničenom odgovornošću za proizvodnju, trgovinu i usluge, OIB 95134826929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VRIJEDNOST jednostavno društvo s ograničenom odgovornošću za proizvodnju, trgovinu i usluge</item>
    </izvorni_sadrzaj>
    <derivirana_varijabla naziv="DomainObject.Predmet.ProtuStrankaListFormated_1">
      <item>VRIJEDNOST jednostavno društvo s ograničenom odgovornošću za proizvodnju, trgovinu i usluge</item>
    </derivirana_varijabla>
  </DomainObject.Predmet.ProtuStrankaListFormated>
  <DomainObject.Predmet.ProtuStrankaListFormatedOIB>
    <izvorni_sadrzaj>
      <item>VRIJEDNOST jednostavno društvo s ograničenom odgovornošću za proizvodnju, trgovinu i usluge, OIB 95134826929</item>
    </izvorni_sadrzaj>
    <derivirana_varijabla naziv="DomainObject.Predmet.ProtuStrankaListFormatedOIB_1">
      <item>VRIJEDNOST jednostavno društvo s ograničenom odgovornošću za proizvodnju, trgovinu i usluge, OIB 95134826929</item>
    </derivirana_varijabla>
  </DomainObject.Predmet.ProtuStrankaListFormatedOIB>
  <DomainObject.Predmet.ProtuStrankaListFormatedWithAdress>
    <izvorni_sadrzaj>
      <item>VRIJEDNOST jednostavno društvo s ograničenom odgovornošću za proizvodnju, trgovinu i usluge, Pleternička 18, 31000 Osijek</item>
    </izvorni_sadrzaj>
    <derivirana_varijabla naziv="DomainObject.Predmet.ProtuStrankaListFormatedWithAdress_1">
      <item>VRIJEDNOST jednostavno društvo s ograničenom odgovornošću za proizvodnju, trgovinu i usluge, Pleternička 18, 31000 Osijek</item>
    </derivirana_varijabla>
  </DomainObject.Predmet.ProtuStrankaListFormatedWithAdress>
  <DomainObject.Predmet.ProtuStrankaListFormatedWithAdressOIB>
    <izvorni_sadrzaj>
      <item>VRIJEDNOST jednostavno društvo s ograničenom odgovornošću za proizvodnju, trgovinu i usluge, OIB 95134826929, Pleternička 18, 31000 Osijek</item>
    </izvorni_sadrzaj>
    <derivirana_varijabla naziv="DomainObject.Predmet.ProtuStrankaListFormatedWithAdressOIB_1">
      <item>VRIJEDNOST jednostavno društvo s ograničenom odgovornošću za proizvodnju, trgovinu i usluge, OIB 95134826929, Pleternička 18, 31000 Osijek</item>
    </derivirana_varijabla>
  </DomainObject.Predmet.ProtuStrankaListFormatedWithAdressOIB>
  <DomainObject.Predmet.ProtuStrankaListNazivFormated>
    <izvorni_sadrzaj>
      <item>VRIJEDNOST jednostavno društvo s ograničenom odgovornošću za proizvodnju, trgovinu i usluge</item>
    </izvorni_sadrzaj>
    <derivirana_varijabla naziv="DomainObject.Predmet.ProtuStrankaListNazivFormated_1">
      <item>VRIJEDNOST jednostavno društvo s ograničenom odgovornošću za proizvodnju, trgovinu i usluge</item>
    </derivirana_varijabla>
  </DomainObject.Predmet.ProtuStrankaListNazivFormated>
  <DomainObject.Predmet.ProtuStrankaListNazivFormatedOIB>
    <izvorni_sadrzaj>
      <item>VRIJEDNOST jednostavno društvo s ograničenom odgovornošću za proizvodnju, trgovinu i usluge, OIB 95134826929</item>
    </izvorni_sadrzaj>
    <derivirana_varijabla naziv="DomainObject.Predmet.ProtuStrankaListNazivFormatedOIB_1">
      <item>VRIJEDNOST jednostavno društvo s ograničenom odgovornošću za proizvodnju, trgovinu i usluge, OIB 95134826929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VRIJEDNOST jednostavno društvo s ograničenom odgovornošću za proizvodnju, trgovinu i usluge</izvorni_sadrzaj>
    <derivirana_varijabla naziv="DomainObject.Predmet.ProtustrankaIDrugi_1">VRIJEDNOST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VRIJEDNOST jednostavno društvo s ograničenom odgovornošću za proizvodnju, trgovinu i usluge, OIB 95134826929, Pleternička 18, 31000 Osijek</izvorni_sadrzaj>
    <derivirana_varijabla naziv="DomainObject.Predmet.ProtustrankaIDrugiAdressOIB_1">VRIJEDNOST jednostavno društvo s ograničenom odgovornošću za proizvodnju, trgovinu i usluge, OIB 95134826929, Pleternička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VRIJEDNOST jednostavno društvo s ograničenom odgovornošću za proizvodnju, trgovinu i usluge</item>
    </izvorni_sadrzaj>
    <derivirana_varijabla naziv="DomainObject.Predmet.SudioniciListNaziv_1">
      <item>FINA RC OSIJEK</item>
      <item>VRIJEDNOST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VRIJEDNOST jednostavno društvo s ograničenom odgovornošću za proizvodnju, trgovinu i usluge, OIB 95134826929, Pleternička 18,31000 Osijek</item>
    </izvorni_sadrzaj>
    <derivirana_varijabla naziv="DomainObject.Predmet.SudioniciListAdressOIB_1">
      <item>FINA RC OSIJEK, OIB 85821130368</item>
      <item>VRIJEDNOST jednostavno društvo s ograničenom odgovornošću za proizvodnju, trgovinu i usluge, OIB 95134826929, Pleternička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95134826929</item>
    </izvorni_sadrzaj>
    <derivirana_varijabla naziv="DomainObject.Predmet.SudioniciListNazivOIB_1">
      <item>, OIB 85821130368</item>
      <item>, OIB 95134826929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94400-3B2C-4006-ACE9-A6EDC3EDC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414</properties:Words>
  <properties:Characters>2255</properties:Characters>
  <properties:Lines>51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2017-10-26T11:43:00Z</dcterms:modified>
  <cp:revision>28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