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6ac" w14:paraId="e30f6ac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356B83">
        <w:rPr>
          <w:rFonts w:hAnsi="Times New Roman" w:ascii="Times New Roman"/>
        </w:rPr>
        <w:t>3330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356B83" w:rsidRPr="00356B83">
        <w:rPr>
          <w:rFonts w:hAnsi="Times New Roman" w:ascii="Times New Roman"/>
        </w:rPr>
        <w:t>OBRTNIČKA ZADRUGA BRANITELJA KAŠINA-zadruga za ekološku proizvodnju u poljoprivredi, stočarstvu i voćarstvu</w:t>
      </w:r>
      <w:r w:rsidR="00E34A90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</w:t>
      </w:r>
      <w:proofErr w:type="spellStart"/>
      <w:r w:rsidR="00356B83">
        <w:rPr>
          <w:rFonts w:hAnsi="Times New Roman" w:ascii="Times New Roman"/>
        </w:rPr>
        <w:t>Kašina</w:t>
      </w:r>
      <w:proofErr w:type="spellEnd"/>
      <w:r w:rsidR="00356B83">
        <w:rPr>
          <w:rFonts w:hAnsi="Times New Roman" w:ascii="Times New Roman"/>
        </w:rPr>
        <w:t xml:space="preserve">, Ivana Mažuranića 47, OIB: </w:t>
      </w:r>
      <w:r w:rsidR="00356B83" w:rsidRPr="00356B83">
        <w:rPr>
          <w:rFonts w:hAnsi="Times New Roman" w:ascii="Times New Roman"/>
        </w:rPr>
        <w:t>24936552694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708AB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356B83" w:rsidRPr="00356B83">
        <w:rPr>
          <w:rFonts w:hAnsi="Times New Roman" w:ascii="Times New Roman"/>
        </w:rPr>
        <w:t>OBRTNIČKA ZADRUGA BRANITELJA KAŠINA-zadruga za ekološku proizvodnju u poljoprivredi, stočarstvu i voćarstvu</w:t>
      </w:r>
      <w:r w:rsidR="00356B83">
        <w:rPr>
          <w:rFonts w:hAnsi="Times New Roman" w:ascii="Times New Roman"/>
        </w:rPr>
        <w:t xml:space="preserve">, </w:t>
      </w:r>
      <w:proofErr w:type="spellStart"/>
      <w:r w:rsidR="00356B83">
        <w:rPr>
          <w:rFonts w:hAnsi="Times New Roman" w:ascii="Times New Roman"/>
        </w:rPr>
        <w:t>Kašina</w:t>
      </w:r>
      <w:proofErr w:type="spellEnd"/>
      <w:r w:rsidR="00356B83">
        <w:rPr>
          <w:rFonts w:hAnsi="Times New Roman" w:ascii="Times New Roman"/>
        </w:rPr>
        <w:t xml:space="preserve">, Ivana Mažuranića 47, OIB: </w:t>
      </w:r>
      <w:r w:rsidR="00356B83" w:rsidRPr="00356B83">
        <w:rPr>
          <w:rFonts w:hAnsi="Times New Roman" w:ascii="Times New Roman"/>
        </w:rPr>
        <w:t>24936552694</w:t>
      </w:r>
      <w:r w:rsidR="00E34A90">
        <w:rPr>
          <w:rFonts w:hAnsi="Times New Roman" w:ascii="Times New Roman"/>
        </w:rPr>
        <w:t>.</w:t>
      </w:r>
    </w:p>
    <w:p w:rsidRDefault="00E34A90" w:rsidP="00E37E87" w:rsidR="00E34A90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E6D99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E6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D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E6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D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3330</izvorni_sadrzaj>
    <derivirana_varijabla naziv="DomainObject.Predmet.Broj_1">3330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St-3330/2015</izvorni_sadrzaj>
    <derivirana_varijabla naziv="DomainObject.Predmet.OznakaBroj_1">St-3330/2015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BRANITELJA KAŠINA-zadruga za ekološku proizvodnju u poljoprivredi, stočarstvu i voćarstvu</izvorni_sadrzaj>
    <derivirana_varijabla naziv="DomainObject.Predmet.ProtustrankaFormated_1">  OBRTNIČKA ZADRUGA BRANITELJA KAŠINA-zadruga za ekološku proizvodnju u poljoprivredi, stočarstvu i voćarstvu</derivirana_varijabla>
  </DomainObject.Predmet.ProtustrankaFormated>
  <DomainObject.Predmet.ProtustrankaFormatedOIB>
    <izvorni_sadrzaj>  OBRTNIČKA ZADRUGA BRANITELJA KAŠINA-zadruga za ekološku proizvodnju u poljoprivredi, stočarstvu i voćarstvu, OIB 24936552694</izvorni_sadrzaj>
    <derivirana_varijabla naziv="DomainObject.Predmet.ProtustrankaFormatedOIB_1">  OBRTNIČKA ZADRUGA BRANITELJA KAŠINA-zadruga za ekološku proizvodnju u poljoprivredi, stočarstvu i voćarstvu, OIB 24936552694</derivirana_varijabla>
  </DomainObject.Predmet.ProtustrankaFormatedOIB>
  <DomainObject.Predmet.ProtustrankaFormatedWithAdress>
    <izvorni_sadrzaj> OBRTNIČKA ZADRUGA BRANITELJA KAŠINA-zadruga za ekološku proizvodnju u poljoprivredi, stočarstvu i voćarstvu, Ivana Mažuranića 47, 10362 Kašina</izvorni_sadrzaj>
    <derivirana_varijabla naziv="DomainObject.Predmet.ProtustrankaFormatedWithAdress_1"> OBRTNIČKA ZADRUGA BRANITELJA KAŠINA-zadruga za ekološku proizvodnju u poljoprivredi, stočarstvu i voćarstvu, Ivana Mažuranića 47, 10362 Kašina</derivirana_varijabla>
  </DomainObject.Predmet.ProtustrankaFormatedWithAdress>
  <DomainObject.Predmet.ProtustrankaFormatedWithAdressOIB>
    <izvorni_sadrzaj> OBRTNIČKA ZADRUGA BRANITELJA KAŠINA-zadruga za ekološku proizvodnju u poljoprivredi, stočarstvu i voćarstvu, OIB 24936552694, Ivana Mažuranića 47, 10362 Kašina</izvorni_sadrzaj>
    <derivirana_varijabla naziv="DomainObject.Predmet.ProtustrankaFormatedWithAdressOIB_1"> OBRTNIČKA ZADRUGA BRANITELJA KAŠINA-zadruga za ekološku proizvodnju u poljoprivredi, stočarstvu i voćarstvu, OIB 24936552694, Ivana Mažuranića 47, 10362 Kašina</derivirana_varijabla>
  </DomainObject.Predmet.ProtustrankaFormatedWithAdressOIB>
  <DomainObject.Predmet.ProtustrankaWithAdress>
    <izvorni_sadrzaj>OBRTNIČKA ZADRUGA BRANITELJA KAŠINA-zadruga za ekološku proizvodnju u poljoprivredi, stočarstvu i voćarstvu Ivana Mažuranića 47, 10362 Kašina</izvorni_sadrzaj>
    <derivirana_varijabla naziv="DomainObject.Predmet.ProtustrankaWithAdress_1">OBRTNIČKA ZADRUGA BRANITELJA KAŠINA-zadruga za ekološku proizvodnju u poljoprivredi, stočarstvu i voćarstvu Ivana Mažuranića 47, 10362 Kašina</derivirana_varijabla>
  </DomainObject.Predmet.ProtustrankaWithAdress>
  <DomainObject.Predmet.ProtustrankaWithAdressOIB>
    <izvorni_sadrzaj>OBRTNIČKA ZADRUGA BRANITELJA KAŠINA-zadruga za ekološku proizvodnju u poljoprivredi, stočarstvu i voćarstvu, OIB 24936552694, Ivana Mažuranića 47, 10362 Kašina</izvorni_sadrzaj>
    <derivirana_varijabla naziv="DomainObject.Predmet.ProtustrankaWithAdressOIB_1">OBRTNIČKA ZADRUGA BRANITELJA KAŠINA-zadruga za ekološku proizvodnju u poljoprivredi, stočarstvu i voćarstvu, OIB 24936552694, Ivana Mažuranića 47, 10362 Kašina</derivirana_varijabla>
  </DomainObject.Predmet.ProtustrankaWithAdressOIB>
  <DomainObject.Predmet.ProtustrankaNazivFormated>
    <izvorni_sadrzaj>OBRTNIČKA ZADRUGA BRANITELJA KAŠINA-zadruga za ekološku proizvodnju u poljoprivredi, stočarstvu i voćarstvu</izvorni_sadrzaj>
    <derivirana_varijabla naziv="DomainObject.Predmet.ProtustrankaNazivFormated_1">OBRTNIČKA ZADRUGA BRANITELJA KAŠINA-zadruga za ekološku proizvodnju u poljoprivredi, stočarstvu i voćarstvu</derivirana_varijabla>
  </DomainObject.Predmet.ProtustrankaNazivFormated>
  <DomainObject.Predmet.ProtustrankaNazivFormatedOIB>
    <izvorni_sadrzaj>OBRTNIČKA ZADRUGA BRANITELJA KAŠINA-zadruga za ekološku proizvodnju u poljoprivredi, stočarstvu i voćarstvu, OIB 24936552694</izvorni_sadrzaj>
    <derivirana_varijabla naziv="DomainObject.Predmet.ProtustrankaNazivFormatedOIB_1">OBRTNIČKA ZADRUGA BRANITELJA KAŠINA-zadruga za ekološku proizvodnju u poljoprivredi, stočarstvu i voćarstvu, OIB 24936552694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BRANITELJA KAŠINA-zadruga za ekološku proizvodnju u poljoprivredi, stočarstvu i voćarstvu</item>
    </izvorni_sadrzaj>
    <derivirana_varijabla naziv="DomainObject.Predmet.ProtuStrankaListFormated_1">
      <item>OBRTNIČKA ZADRUGA BRANITELJA KAŠINA-zadruga za ekološku proizvodnju u poljoprivredi, stočarstvu i voćarstvu</item>
    </derivirana_varijabla>
  </DomainObject.Predmet.ProtuStrankaListFormated>
  <DomainObject.Predmet.ProtuStrankaListFormatedOIB>
    <izvorni_sadrzaj>
      <item>OBRTNIČKA ZADRUGA BRANITELJA KAŠINA-zadruga za ekološku proizvodnju u poljoprivredi, stočarstvu i voćarstvu, OIB 24936552694</item>
    </izvorni_sadrzaj>
    <derivirana_varijabla naziv="DomainObject.Predmet.ProtuStrankaListFormatedOIB_1">
      <item>OBRTNIČKA ZADRUGA BRANITELJA KAŠINA-zadruga za ekološku proizvodnju u poljoprivredi, stočarstvu i voćarstvu, OIB 24936552694</item>
    </derivirana_varijabla>
  </DomainObject.Predmet.ProtuStrankaListFormatedOIB>
  <DomainObject.Predmet.ProtuStrankaListFormatedWithAdress>
    <izvorni_sadrzaj>
      <item>OBRTNIČKA ZADRUGA BRANITELJA KAŠINA-zadruga za ekološku proizvodnju u poljoprivredi, stočarstvu i voćarstvu, Ivana Mažuranića 47, 10362 Kašina</item>
    </izvorni_sadrzaj>
    <derivirana_varijabla naziv="DomainObject.Predmet.ProtuStrankaListFormatedWithAdress_1">
      <item>OBRTNIČKA ZADRUGA BRANITELJA KAŠINA-zadruga za ekološku proizvodnju u poljoprivredi, stočarstvu i voćarstvu, Ivana Mažuranića 47, 10362 Kašina</item>
    </derivirana_varijabla>
  </DomainObject.Predmet.ProtuStrankaListFormatedWithAdress>
  <DomainObject.Predmet.ProtuStrankaListFormatedWithAdressOIB>
    <izvorni_sadrzaj>
      <item>OBRTNIČKA ZADRUGA BRANITELJA KAŠINA-zadruga za ekološku proizvodnju u poljoprivredi, stočarstvu i voćarstvu, OIB 24936552694, Ivana Mažuranića 47, 10362 Kašina</item>
    </izvorni_sadrzaj>
    <derivirana_varijabla naziv="DomainObject.Predmet.ProtuStrankaListFormatedWithAdressOIB_1">
      <item>OBRTNIČKA ZADRUGA BRANITELJA KAŠINA-zadruga za ekološku proizvodnju u poljoprivredi, stočarstvu i voćarstvu, OIB 24936552694, Ivana Mažuranića 47, 10362 Kašina</item>
    </derivirana_varijabla>
  </DomainObject.Predmet.ProtuStrankaListFormatedWithAdressOIB>
  <DomainObject.Predmet.ProtuStrankaListNazivFormated>
    <izvorni_sadrzaj>
      <item>OBRTNIČKA ZADRUGA BRANITELJA KAŠINA-zadruga za ekološku proizvodnju u poljoprivredi, stočarstvu i voćarstvu</item>
    </izvorni_sadrzaj>
    <derivirana_varijabla naziv="DomainObject.Predmet.ProtuStrankaListNazivFormated_1">
      <item>OBRTNIČKA ZADRUGA BRANITELJA KAŠINA-zadruga za ekološku proizvodnju u poljoprivredi, stočarstvu i voćarstvu</item>
    </derivirana_varijabla>
  </DomainObject.Predmet.ProtuStrankaListNazivFormated>
  <DomainObject.Predmet.ProtuStrankaListNazivFormatedOIB>
    <izvorni_sadrzaj>
      <item>OBRTNIČKA ZADRUGA BRANITELJA KAŠINA-zadruga za ekološku proizvodnju u poljoprivredi, stočarstvu i voćarstvu, OIB 24936552694</item>
    </izvorni_sadrzaj>
    <derivirana_varijabla naziv="DomainObject.Predmet.ProtuStrankaListNazivFormatedOIB_1">
      <item>OBRTNIČKA ZADRUGA BRANITELJA KAŠINA-zadruga za ekološku proizvodnju u poljoprivredi, stočarstvu i voćarstvu, OIB 24936552694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BRANITELJA KAŠINA-zadruga za ekološku proizvodnju u poljoprivredi, stočarstvu i voćarstvu</izvorni_sadrzaj>
    <derivirana_varijabla naziv="DomainObject.Predmet.ProtustrankaIDrugi_1">OBRTNIČKA ZADRUGA BRANITELJA KAŠINA-zadruga za ekološku proizvodnju u poljoprivredi, stočarstvu i voćarstvu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OBRTNIČKA ZADRUGA BRANITELJA KAŠINA-zadruga za ekološku proizvodnju u poljoprivredi, stočarstvu i voćarstvu, OIB 24936552694, Ivana Mažuranića 47, 10362 Kašina</izvorni_sadrzaj>
    <derivirana_varijabla naziv="DomainObject.Predmet.ProtustrankaIDrugiAdressOIB_1">OBRTNIČKA ZADRUGA BRANITELJA KAŠINA-zadruga za ekološku proizvodnju u poljoprivredi, stočarstvu i voćarstvu, OIB 24936552694, Ivana Mažuranića 47,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BRANITELJA KAŠINA-zadruga za ekološku proizvodnju u poljoprivredi, stočarstvu i voćarstvu</item>
    </izvorni_sadrzaj>
    <derivirana_varijabla naziv="DomainObject.Predmet.SudioniciListNaziv_1">
      <item>FINA Regionalni centar Zagreb</item>
      <item>OBRTNIČKA ZADRUGA BRANITELJA KAŠINA-zadruga za ekološku proizvodnju u poljoprivredi, stočarstvu i voćarstvu</item>
    </derivirana_varijabla>
  </DomainObject.Predmet.SudioniciListNaziv>
  <DomainObject.Predmet.SudioniciListAdressOIB>
    <izvorni_sadrzaj>
      <item>FINA Regionalni centar Zagreb, OIB 85821130368, Trg svibanjskih žrtava 1995. 1,10000 Zagreb</item>
      <item>OBRTNIČKA ZADRUGA BRANITELJA KAŠINA-zadruga za ekološku proizvodnju u poljoprivredi, stočarstvu i voćarstvu, OIB 24936552694, Ivana Mažuranića 47,10362 Kašina</item>
    </izvorni_sadrzaj>
    <derivirana_varijabla naziv="DomainObject.Predmet.SudioniciListAdressOIB_1">
      <item>FINA Regionalni centar Zagreb, OIB 85821130368, Trg svibanjskih žrtava 1995. 1,10000 Zagreb</item>
      <item>OBRTNIČKA ZADRUGA BRANITELJA KAŠINA-zadruga za ekološku proizvodnju u poljoprivredi, stočarstvu i voćarstvu, OIB 24936552694, Ivana Mažuranića 47,10362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24936552694</item>
    </izvorni_sadrzaj>
    <derivirana_varijabla naziv="DomainObject.Predmet.SudioniciListNazivOIB_1">
      <item>, OIB 85821130368</item>
      <item>, OIB 24936552694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3321A-7D4E-4903-8ADD-C0BEEF6A7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1896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2015-11-16T07:42:00Z</dcterms:created>
  <dc:creator>Gordana Grčić</dc:creator>
  <cp:lastModifiedBy>Gordana Grčić</cp:lastModifiedBy>
  <cp:lastPrinted>2015-11-16T07:42:00Z</cp:lastPrinted>
  <dcterms:modified xmlns:xsi="http://www.w3.org/2001/XMLSchema-instance" xsi:type="dcterms:W3CDTF">2015-11-16T07:44:00Z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