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0a22" w14:paraId="4140a22" w:rsidRDefault="00014568" w:rsidP="00E71337" w:rsidR="00695AD9" w:rsidRPr="005C186C">
      <w:pPr>
        <w:jc w:val="right"/>
        <w15:collapsed w:val="false"/>
      </w:pP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="00433769" w:rsidRPr="005C186C">
        <w:t>6</w:t>
      </w:r>
      <w:r w:rsidRPr="005C186C">
        <w:t xml:space="preserve"> St-</w:t>
      </w:r>
      <w:r w:rsidR="005C186C" w:rsidRPr="005C186C">
        <w:t>45/15-229</w:t>
      </w:r>
    </w:p>
    <w:p w:rsidRDefault="0043361D" w:rsidP="0043361D" w:rsidR="0043361D" w:rsidRPr="005C186C">
      <w:r w:rsidRPr="005C186C">
        <w:rPr>
          <w:rStyle w:val="Naglaeno"/>
        </w:rPr>
        <w:t xml:space="preserve">             </w:t>
      </w:r>
      <w:r w:rsidR="003B33D1" w:rsidRPr="005C186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5C186C"/>
    <w:p w:rsidRDefault="0043361D" w:rsidP="0043361D" w:rsidR="0043361D" w:rsidRPr="005C186C">
      <w:pPr>
        <w:ind w:hanging="720" w:left="360"/>
        <w:rPr>
          <w:b/>
        </w:rPr>
      </w:pPr>
      <w:r w:rsidRPr="005C186C">
        <w:rPr>
          <w:b/>
        </w:rPr>
        <w:t xml:space="preserve">     REPUBLIKA HRVATSKA</w:t>
      </w:r>
    </w:p>
    <w:p w:rsidRDefault="0043361D" w:rsidP="001820BD" w:rsidR="004572F5" w:rsidRPr="005C186C">
      <w:pPr>
        <w:ind w:hanging="720" w:left="360"/>
      </w:pPr>
      <w:r w:rsidRPr="005C186C">
        <w:t xml:space="preserve">     TRGOVAČKI SUD U OSIJEKU</w:t>
      </w:r>
    </w:p>
    <w:p w:rsidRDefault="004572F5" w:rsidR="004572F5" w:rsidRPr="005C186C">
      <w:pPr>
        <w:jc w:val="center"/>
        <w:rPr>
          <w:b/>
          <w:bCs/>
        </w:rPr>
      </w:pPr>
    </w:p>
    <w:p w:rsidRDefault="00EB185D" w:rsidR="004572F5" w:rsidRPr="005C186C">
      <w:pPr>
        <w:jc w:val="center"/>
      </w:pPr>
      <w:r w:rsidRPr="005C186C">
        <w:t>REPUBLIKA HRVATSKA</w:t>
      </w:r>
    </w:p>
    <w:p w:rsidRDefault="006E0454" w:rsidR="006E0454" w:rsidRPr="005C186C">
      <w:pPr>
        <w:jc w:val="center"/>
      </w:pPr>
    </w:p>
    <w:p w:rsidRDefault="00695AD9" w:rsidR="00695AD9" w:rsidRPr="005C186C">
      <w:pPr>
        <w:pStyle w:val="Naslov2"/>
        <w:rPr>
          <w:b w:val="false"/>
          <w:bCs w:val="false"/>
        </w:rPr>
      </w:pPr>
      <w:r w:rsidRPr="005C186C">
        <w:rPr>
          <w:b w:val="false"/>
          <w:bCs w:val="false"/>
        </w:rPr>
        <w:t>R J E Š E N J E</w:t>
      </w:r>
    </w:p>
    <w:p w:rsidRDefault="00695AD9" w:rsidP="001820BD" w:rsidR="00695AD9" w:rsidRPr="005C186C">
      <w:pPr>
        <w:rPr>
          <w:b/>
          <w:bCs/>
        </w:rPr>
      </w:pPr>
    </w:p>
    <w:p w:rsidRDefault="00763833" w:rsidR="00763833" w:rsidRPr="005C186C">
      <w:pPr>
        <w:jc w:val="center"/>
        <w:rPr>
          <w:b/>
          <w:bCs/>
        </w:rPr>
      </w:pPr>
    </w:p>
    <w:p w:rsidRDefault="004572F5" w:rsidP="001820BD" w:rsidR="00763833" w:rsidRPr="005C186C">
      <w:pPr>
        <w:jc w:val="both"/>
      </w:pPr>
      <w:r w:rsidRPr="005C186C">
        <w:tab/>
      </w:r>
      <w:r w:rsidR="00111E95" w:rsidRPr="005C186C">
        <w:t xml:space="preserve">Trgovački sud u Osijeku, </w:t>
      </w:r>
      <w:r w:rsidR="003B33D1" w:rsidRPr="005C186C">
        <w:t>stečajnoj sutkinji</w:t>
      </w:r>
      <w:r w:rsidR="00111E95" w:rsidRPr="005C186C">
        <w:t xml:space="preserve"> </w:t>
      </w:r>
      <w:r w:rsidR="00433769" w:rsidRPr="005C186C">
        <w:t>Nadi Roso</w:t>
      </w:r>
      <w:r w:rsidR="00111E95" w:rsidRPr="005C186C">
        <w:t xml:space="preserve">, u stečajnom postupku nad  dužnikom: </w:t>
      </w:r>
      <w:r w:rsidR="005C186C" w:rsidRPr="005C186C">
        <w:rPr>
          <w:b/>
        </w:rPr>
        <w:t>DOM d.o.o. „u stečaju“ Darda, Vatroslava Lisinskog 7, OIB: 80841651614, MBS: 030075466</w:t>
      </w:r>
      <w:r w:rsidR="00111E95" w:rsidRPr="005C186C">
        <w:rPr>
          <w:b/>
          <w:bCs/>
        </w:rPr>
        <w:t>,</w:t>
      </w:r>
      <w:r w:rsidR="00B72377" w:rsidRPr="005C186C">
        <w:t xml:space="preserve"> dana </w:t>
      </w:r>
      <w:r w:rsidR="005C186C" w:rsidRPr="005C186C">
        <w:t>11. srpnja 2018</w:t>
      </w:r>
      <w:r w:rsidR="00715EE4" w:rsidRPr="005C186C">
        <w:t>. g.,</w:t>
      </w:r>
    </w:p>
    <w:p w:rsidRDefault="00695AD9" w:rsidR="00695AD9" w:rsidRPr="005C186C">
      <w:pPr>
        <w:jc w:val="both"/>
      </w:pPr>
    </w:p>
    <w:p w:rsidRDefault="00695AD9" w:rsidR="00695AD9" w:rsidRPr="005C186C">
      <w:pPr>
        <w:jc w:val="center"/>
      </w:pPr>
      <w:r w:rsidRPr="005C186C">
        <w:t>r i j e š i o  j e</w:t>
      </w:r>
    </w:p>
    <w:p w:rsidRDefault="00763833" w:rsidR="00763833" w:rsidRPr="005C186C">
      <w:pPr>
        <w:jc w:val="both"/>
      </w:pPr>
    </w:p>
    <w:p w:rsidRDefault="00715EE4" w:rsidP="005041B0" w:rsidR="0000058F" w:rsidRPr="005C186C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5C186C">
        <w:rPr>
          <w:rFonts w:hAnsi="Times New Roman" w:ascii="Times New Roman"/>
          <w:sz w:val="24"/>
          <w:szCs w:val="24"/>
        </w:rPr>
        <w:t xml:space="preserve"> </w:t>
      </w:r>
      <w:r w:rsidR="0000058F" w:rsidRPr="005C186C">
        <w:rPr>
          <w:rFonts w:hAnsi="Times New Roman" w:ascii="Times New Roman"/>
          <w:sz w:val="24"/>
          <w:szCs w:val="24"/>
        </w:rPr>
        <w:t xml:space="preserve">Prihvaća se ponuda ponuditelja </w:t>
      </w:r>
      <w:r w:rsidR="005C186C" w:rsidRPr="005C186C">
        <w:rPr>
          <w:rFonts w:hAnsi="Times New Roman" w:ascii="Times New Roman"/>
          <w:sz w:val="24"/>
          <w:szCs w:val="24"/>
        </w:rPr>
        <w:t xml:space="preserve">Fokus d.o.o. Zagreb, </w:t>
      </w:r>
      <w:proofErr w:type="spellStart"/>
      <w:r w:rsidR="005C186C" w:rsidRPr="005C186C">
        <w:rPr>
          <w:rFonts w:hAnsi="Times New Roman" w:ascii="Times New Roman"/>
          <w:sz w:val="24"/>
          <w:szCs w:val="24"/>
        </w:rPr>
        <w:t>Koledovčina</w:t>
      </w:r>
      <w:proofErr w:type="spellEnd"/>
      <w:r w:rsidR="005C186C" w:rsidRPr="005C186C">
        <w:rPr>
          <w:rFonts w:hAnsi="Times New Roman" w:ascii="Times New Roman"/>
          <w:sz w:val="24"/>
          <w:szCs w:val="24"/>
        </w:rPr>
        <w:t xml:space="preserve"> 4, OIB: 59082812808</w:t>
      </w:r>
      <w:r w:rsidR="0000058F" w:rsidRPr="005C186C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="005C186C" w:rsidRPr="005C186C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5C186C">
        <w:rPr>
          <w:rFonts w:hAnsi="Times New Roman" w:ascii="Times New Roman"/>
          <w:b/>
          <w:sz w:val="24"/>
          <w:szCs w:val="24"/>
        </w:rPr>
        <w:t xml:space="preserve"> </w:t>
      </w:r>
      <w:r w:rsidR="0000058F" w:rsidRPr="005C186C">
        <w:rPr>
          <w:rFonts w:hAnsi="Times New Roman" w:ascii="Times New Roman"/>
          <w:sz w:val="24"/>
          <w:szCs w:val="24"/>
        </w:rPr>
        <w:t>i to za</w:t>
      </w:r>
      <w:r w:rsidRPr="005C186C">
        <w:rPr>
          <w:rFonts w:hAnsi="Times New Roman" w:ascii="Times New Roman"/>
          <w:sz w:val="24"/>
          <w:szCs w:val="24"/>
        </w:rPr>
        <w:t xml:space="preserve"> nekretnin</w:t>
      </w:r>
      <w:r w:rsidR="006E0A65">
        <w:rPr>
          <w:rFonts w:hAnsi="Times New Roman" w:ascii="Times New Roman"/>
          <w:sz w:val="24"/>
          <w:szCs w:val="24"/>
        </w:rPr>
        <w:t>u</w:t>
      </w:r>
      <w:r w:rsidR="0000058F" w:rsidRPr="005C186C">
        <w:rPr>
          <w:rFonts w:hAnsi="Times New Roman" w:ascii="Times New Roman"/>
          <w:sz w:val="24"/>
          <w:szCs w:val="24"/>
        </w:rPr>
        <w:t>:</w:t>
      </w:r>
    </w:p>
    <w:p w:rsidRDefault="00FC2C75" w:rsidP="00FC2C75" w:rsidR="00FC2C75" w:rsidRPr="005C186C">
      <w:pPr>
        <w:pStyle w:val="Odlomakpopisa"/>
        <w:spacing w:lineRule="auto" w:line="240" w:after="0"/>
        <w:ind w:left="1080"/>
        <w:contextualSpacing w:val="false"/>
        <w:jc w:val="both"/>
        <w:rPr>
          <w:rFonts w:hAnsi="Times New Roman" w:ascii="Times New Roman"/>
          <w:b/>
          <w:sz w:val="24"/>
          <w:szCs w:val="24"/>
        </w:rPr>
      </w:pPr>
    </w:p>
    <w:p w:rsidRDefault="005041B0" w:rsidP="005C186C" w:rsidR="00FC2C75" w:rsidRPr="005C186C">
      <w:pPr>
        <w:ind w:firstLine="708"/>
        <w:jc w:val="both"/>
      </w:pPr>
      <w:r w:rsidRPr="005C186C">
        <w:t>upisan</w:t>
      </w:r>
      <w:r w:rsidR="006E0A65">
        <w:t>u</w:t>
      </w:r>
      <w:r w:rsidRPr="005C186C">
        <w:t xml:space="preserve"> kod </w:t>
      </w:r>
      <w:r w:rsidR="005C186C" w:rsidRPr="005C186C">
        <w:t xml:space="preserve">Općinskog suda u Osijeku zemljišnoknjižni odjel Osijek </w:t>
      </w:r>
      <w:proofErr w:type="spellStart"/>
      <w:r w:rsidR="005C186C" w:rsidRPr="005C186C">
        <w:t>zk</w:t>
      </w:r>
      <w:proofErr w:type="spellEnd"/>
      <w:r w:rsidR="005C186C" w:rsidRPr="005C186C">
        <w:t xml:space="preserve">. ul. 7116 k.o. Osijek, </w:t>
      </w:r>
      <w:proofErr w:type="spellStart"/>
      <w:r w:rsidR="005C186C" w:rsidRPr="005C186C">
        <w:t>kč</w:t>
      </w:r>
      <w:proofErr w:type="spellEnd"/>
      <w:r w:rsidR="005C186C" w:rsidRPr="005C186C">
        <w:t xml:space="preserve">. br. 10781/6, poslovna zgrada i ekonomsko dvorište Ul. Jablanova 43 </w:t>
      </w:r>
      <w:r w:rsidRPr="005C186C">
        <w:t xml:space="preserve">te se utvrđuje da je kupac predmetne nekretnine </w:t>
      </w:r>
      <w:r w:rsidR="005C186C" w:rsidRPr="005C186C">
        <w:t xml:space="preserve">Fokus d.o.o. Zagreb, </w:t>
      </w:r>
      <w:proofErr w:type="spellStart"/>
      <w:r w:rsidR="005C186C" w:rsidRPr="005C186C">
        <w:t>Koledovčina</w:t>
      </w:r>
      <w:proofErr w:type="spellEnd"/>
      <w:r w:rsidR="005C186C" w:rsidRPr="005C186C">
        <w:t xml:space="preserve"> 4, OIB: 59082812808</w:t>
      </w:r>
      <w:r w:rsidRPr="005C186C">
        <w:t xml:space="preserve">, </w:t>
      </w:r>
      <w:r w:rsidR="00FC2C75" w:rsidRPr="005C186C">
        <w:rPr>
          <w:b/>
        </w:rPr>
        <w:t xml:space="preserve">za iznos od </w:t>
      </w:r>
      <w:r w:rsidR="005C186C">
        <w:rPr>
          <w:b/>
          <w:bCs/>
        </w:rPr>
        <w:t>5.062.500,00 kn</w:t>
      </w:r>
      <w:r w:rsidR="00094DA3" w:rsidRPr="005C186C">
        <w:rPr>
          <w:b/>
        </w:rPr>
        <w:t>.</w:t>
      </w:r>
      <w:r w:rsidR="00FC2C75" w:rsidRPr="005C186C">
        <w:rPr>
          <w:b/>
        </w:rPr>
        <w:t xml:space="preserve"> </w:t>
      </w:r>
    </w:p>
    <w:p w:rsidRDefault="0000058F" w:rsidP="00FC2C75" w:rsidR="0000058F" w:rsidRPr="005C186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6C8B" w:rsidP="001820BD" w:rsidR="006C20C3" w:rsidRPr="005C186C">
      <w:pPr>
        <w:ind w:firstLine="360"/>
        <w:jc w:val="both"/>
      </w:pPr>
      <w:r w:rsidRPr="005C186C">
        <w:t xml:space="preserve">     3</w:t>
      </w:r>
      <w:r w:rsidRPr="005C186C">
        <w:tab/>
      </w:r>
      <w:r w:rsidR="006C20C3" w:rsidRPr="005C186C">
        <w:t>Kupac je dužan platiti sve poreze, prireze, pristojbe, kao i ostale troškove vezane s prodajom i prijenosom vlasništva nekretnine iz točke 1.</w:t>
      </w:r>
      <w:r w:rsidR="001820BD" w:rsidRPr="005C186C">
        <w:t xml:space="preserve"> izreke ovoga rješenja na kupca.</w:t>
      </w:r>
    </w:p>
    <w:p w:rsidRDefault="008F6C8B" w:rsidP="001820BD" w:rsidR="008F6C8B" w:rsidRPr="005C186C">
      <w:pPr>
        <w:ind w:firstLine="360"/>
        <w:jc w:val="both"/>
      </w:pPr>
    </w:p>
    <w:p w:rsidRDefault="008F6C8B" w:rsidP="00715EE4" w:rsidR="006C20C3" w:rsidRPr="005C186C">
      <w:pPr>
        <w:ind w:firstLine="360"/>
        <w:jc w:val="both"/>
      </w:pPr>
      <w:r w:rsidRPr="005C186C">
        <w:tab/>
        <w:t>4</w:t>
      </w:r>
      <w:r w:rsidR="00715EE4" w:rsidRPr="005C186C">
        <w:tab/>
      </w:r>
      <w:r w:rsidR="006C20C3" w:rsidRPr="005C186C">
        <w:t>Nakon pravomoćnosti ovoga rješenja te se u zemljišnu knjigu upiše u njegovu korist pravo vlasništva na dosuđenoj nekretnini, brisati će se prava,  tereti i zabilježbe, upisani na nekretnini.</w:t>
      </w:r>
    </w:p>
    <w:p w:rsidRDefault="006C20C3" w:rsidP="006C20C3" w:rsidR="006C20C3" w:rsidRPr="005C186C">
      <w:pPr>
        <w:ind w:left="1065"/>
        <w:jc w:val="both"/>
      </w:pPr>
    </w:p>
    <w:p w:rsidRDefault="008F6C8B" w:rsidP="00715EE4" w:rsidR="0000058F" w:rsidRPr="005C186C">
      <w:pPr>
        <w:ind w:firstLine="360"/>
        <w:jc w:val="both"/>
      </w:pPr>
      <w:r w:rsidRPr="005C186C">
        <w:tab/>
        <w:t>5</w:t>
      </w:r>
      <w:r w:rsidRPr="005C186C">
        <w:tab/>
      </w:r>
      <w:r w:rsidR="006C20C3" w:rsidRPr="005C186C">
        <w:t>Nakon pravomoćnosti ovoga rješenja nekretnina će se predati kupcu, a temeljem posebnog zaključka.</w:t>
      </w:r>
    </w:p>
    <w:p w:rsidRDefault="008F6C8B" w:rsidP="00C5047B" w:rsidR="008F6C8B" w:rsidRPr="005C186C">
      <w:pPr>
        <w:jc w:val="both"/>
        <w:rPr>
          <w:rFonts w:eastAsia="Calibri"/>
          <w:color w:val="000000"/>
          <w:lang w:eastAsia="en-US"/>
        </w:rPr>
      </w:pPr>
    </w:p>
    <w:p w:rsidRDefault="00FC2C75" w:rsidP="00C5047B" w:rsidR="00FC2C75" w:rsidRPr="005C186C">
      <w:pPr>
        <w:jc w:val="both"/>
      </w:pPr>
    </w:p>
    <w:p w:rsidRDefault="0000058F" w:rsidP="00FC2C75" w:rsidR="0000058F" w:rsidRPr="005C186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C186C">
        <w:rPr>
          <w:rFonts w:hAnsi="Times New Roman" w:ascii="Times New Roman"/>
          <w:sz w:val="24"/>
          <w:szCs w:val="24"/>
        </w:rPr>
        <w:t>Obrazloženje</w:t>
      </w:r>
    </w:p>
    <w:p w:rsidRDefault="008F6C8B" w:rsidP="0000058F" w:rsidR="008F6C8B" w:rsidRPr="005C186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5C186C">
      <w:pPr>
        <w:ind w:firstLine="708"/>
        <w:jc w:val="both"/>
      </w:pPr>
      <w:r w:rsidRPr="005C186C">
        <w:t xml:space="preserve">Na  javnoj dražbi održanoj dana </w:t>
      </w:r>
      <w:r w:rsidR="006E0A65">
        <w:t>10</w:t>
      </w:r>
      <w:r w:rsidR="005C186C">
        <w:t>. srpnja 2018</w:t>
      </w:r>
      <w:r w:rsidR="00715EE4" w:rsidRPr="005C186C">
        <w:t>. g.</w:t>
      </w:r>
      <w:r w:rsidRPr="005C186C">
        <w:t xml:space="preserve"> za imovinu u vlasništvu stečajnog dužnika kao jedini ponuditelj ponudu je istakao ponuditelj naveden u točki 1. izreke ovog rješenja.</w:t>
      </w:r>
    </w:p>
    <w:p w:rsidRDefault="008F6C8B" w:rsidP="0000058F" w:rsidR="008F6C8B" w:rsidRPr="005C186C">
      <w:pPr>
        <w:ind w:firstLine="708"/>
        <w:jc w:val="both"/>
      </w:pPr>
    </w:p>
    <w:p w:rsidRDefault="00FC2C75" w:rsidP="0000058F" w:rsidR="0000058F" w:rsidRPr="005C186C">
      <w:pPr>
        <w:ind w:firstLine="708"/>
        <w:jc w:val="both"/>
      </w:pPr>
      <w:r w:rsidRPr="005C186C">
        <w:t xml:space="preserve">Budući da nije </w:t>
      </w:r>
      <w:r w:rsidR="0000058F" w:rsidRPr="005C186C">
        <w:t>bilo niti jednog ponuditelja osim</w:t>
      </w:r>
      <w:r w:rsidR="003B33D1" w:rsidRPr="005C186C">
        <w:t xml:space="preserve"> </w:t>
      </w:r>
      <w:r w:rsidR="005C186C" w:rsidRPr="005C186C">
        <w:t xml:space="preserve">Fokus d.o.o. Zagreb, </w:t>
      </w:r>
      <w:proofErr w:type="spellStart"/>
      <w:r w:rsidR="005C186C" w:rsidRPr="005C186C">
        <w:t>Koledovčina</w:t>
      </w:r>
      <w:proofErr w:type="spellEnd"/>
      <w:r w:rsidR="005C186C" w:rsidRPr="005C186C">
        <w:t xml:space="preserve"> 4, OIB: 59082812808</w:t>
      </w:r>
      <w:r w:rsidR="0000058F" w:rsidRPr="005C186C">
        <w:t xml:space="preserve">, ispunjeni su uvjeti iz zaključka o određivanju prodaje od </w:t>
      </w:r>
      <w:r w:rsidR="005C186C">
        <w:t>23. svibnja 2018</w:t>
      </w:r>
      <w:r w:rsidR="00715EE4" w:rsidRPr="005C186C">
        <w:t xml:space="preserve">. </w:t>
      </w:r>
      <w:r w:rsidR="00715EE4" w:rsidRPr="005C186C">
        <w:lastRenderedPageBreak/>
        <w:t>g.</w:t>
      </w:r>
      <w:r w:rsidR="0000058F" w:rsidRPr="005C186C">
        <w:t>, sud je prihvatio ovu ponudu, te imovinu u vlasništvu stečajnog dužnika dosudio kao u točki 1. izreke ovog rješenja.</w:t>
      </w:r>
    </w:p>
    <w:p w:rsidRDefault="008F6C8B" w:rsidP="0000058F" w:rsidR="008F6C8B" w:rsidRPr="005C186C">
      <w:pPr>
        <w:ind w:firstLine="708"/>
        <w:jc w:val="both"/>
      </w:pPr>
    </w:p>
    <w:p w:rsidRDefault="0000058F" w:rsidP="005E4A9F" w:rsidR="0000058F" w:rsidRPr="005C186C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C186C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5C186C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5C186C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5C186C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5C186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E0A65" w:rsidR="006E0A65" w:rsidRPr="005C186C">
      <w:pPr>
        <w:pStyle w:val="Tijeloteksta"/>
      </w:pPr>
    </w:p>
    <w:p w:rsidRDefault="00695AD9" w:rsidP="00763833" w:rsidR="00695AD9" w:rsidRPr="005C186C">
      <w:pPr>
        <w:pStyle w:val="Tijeloteksta"/>
        <w:jc w:val="center"/>
      </w:pPr>
      <w:r w:rsidRPr="005C186C">
        <w:t>U Osijeku</w:t>
      </w:r>
      <w:r w:rsidR="002E6AA0" w:rsidRPr="005C186C">
        <w:t xml:space="preserve"> </w:t>
      </w:r>
      <w:r w:rsidRPr="005C186C">
        <w:t xml:space="preserve"> </w:t>
      </w:r>
      <w:r w:rsidR="005C186C">
        <w:t>11. srpnja 2018. g.</w:t>
      </w:r>
    </w:p>
    <w:p w:rsidRDefault="001A397B" w:rsidP="00763833" w:rsidR="001A397B" w:rsidRPr="005C186C">
      <w:pPr>
        <w:pStyle w:val="Tijeloteksta"/>
        <w:jc w:val="center"/>
      </w:pPr>
    </w:p>
    <w:p w:rsidRDefault="001A397B" w:rsidP="00763833" w:rsidR="001A397B" w:rsidRPr="005C186C">
      <w:pPr>
        <w:pStyle w:val="Tijeloteksta"/>
        <w:jc w:val="center"/>
      </w:pPr>
    </w:p>
    <w:p w:rsidRDefault="006B17D9" w:rsidR="00695AD9" w:rsidRPr="005C186C">
      <w:pPr>
        <w:pStyle w:val="Tijeloteksta"/>
      </w:pPr>
      <w:r w:rsidRPr="005C186C">
        <w:tab/>
      </w:r>
      <w:r w:rsidRPr="005C186C">
        <w:tab/>
      </w:r>
      <w:r w:rsidRPr="005C186C">
        <w:tab/>
      </w:r>
      <w:r w:rsidRPr="005C186C">
        <w:tab/>
      </w:r>
    </w:p>
    <w:p w:rsidRDefault="00695AD9" w:rsidR="00695AD9" w:rsidRPr="005C186C">
      <w:pPr>
        <w:pStyle w:val="Tijeloteksta"/>
      </w:pPr>
      <w:r w:rsidRPr="005C186C">
        <w:t>Zapisničar:</w:t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="000B573E" w:rsidRPr="005C186C">
        <w:tab/>
      </w:r>
      <w:r w:rsidR="003B33D1" w:rsidRPr="005C186C">
        <w:t xml:space="preserve">    </w:t>
      </w:r>
      <w:r w:rsidR="006E0454" w:rsidRPr="005C186C">
        <w:t xml:space="preserve">    </w:t>
      </w:r>
      <w:r w:rsidR="00715EE4" w:rsidRPr="005C186C">
        <w:t xml:space="preserve"> </w:t>
      </w:r>
      <w:r w:rsidR="003B33D1" w:rsidRPr="005C186C">
        <w:t>STEČAJNA SUTKINJA</w:t>
      </w:r>
    </w:p>
    <w:p w:rsidRDefault="005E558D" w:rsidR="00767088" w:rsidRPr="005C186C">
      <w:pPr>
        <w:pStyle w:val="Tijeloteksta"/>
        <w:rPr>
          <w:b/>
          <w:bCs/>
        </w:rPr>
      </w:pPr>
      <w:r w:rsidRPr="005C186C">
        <w:t>Danijela Sekulić</w:t>
      </w:r>
      <w:r w:rsidR="00333655" w:rsidRPr="005C186C">
        <w:tab/>
      </w:r>
      <w:r w:rsidR="00333655" w:rsidRPr="005C186C">
        <w:tab/>
      </w:r>
      <w:r w:rsidR="00333655" w:rsidRPr="005C186C">
        <w:tab/>
      </w:r>
      <w:r w:rsidR="00333655" w:rsidRPr="005C186C">
        <w:tab/>
        <w:t xml:space="preserve">      </w:t>
      </w:r>
      <w:r w:rsidRPr="005C186C">
        <w:tab/>
      </w:r>
      <w:r w:rsidRPr="005C186C">
        <w:tab/>
      </w:r>
      <w:r w:rsidRPr="005C186C">
        <w:tab/>
      </w:r>
      <w:r w:rsidRPr="005C186C">
        <w:tab/>
      </w:r>
      <w:r w:rsidR="001820BD" w:rsidRPr="005C186C">
        <w:t xml:space="preserve">        </w:t>
      </w:r>
      <w:r w:rsidRPr="005C186C">
        <w:t>Nada Roso</w:t>
      </w:r>
    </w:p>
    <w:p w:rsidRDefault="00BA441E" w:rsidR="00BA441E" w:rsidRPr="005C186C">
      <w:pPr>
        <w:pStyle w:val="Tijeloteksta"/>
        <w:rPr>
          <w:b/>
          <w:bCs/>
        </w:rPr>
      </w:pPr>
    </w:p>
    <w:p w:rsidRDefault="00E217F8" w:rsidR="00E217F8" w:rsidRPr="005C186C">
      <w:pPr>
        <w:pStyle w:val="Tijeloteksta"/>
        <w:rPr>
          <w:b/>
          <w:bCs/>
        </w:rPr>
      </w:pPr>
    </w:p>
    <w:p w:rsidRDefault="001A397B" w:rsidR="001A397B" w:rsidRPr="005C186C">
      <w:pPr>
        <w:pStyle w:val="Tijeloteksta"/>
        <w:rPr>
          <w:b/>
          <w:bCs/>
        </w:rPr>
      </w:pPr>
    </w:p>
    <w:p w:rsidRDefault="00333655" w:rsidP="00333655" w:rsidR="00333655" w:rsidRPr="005C186C">
      <w:pPr>
        <w:pStyle w:val="Tijeloteksta"/>
        <w:rPr>
          <w:bCs/>
        </w:rPr>
      </w:pPr>
      <w:r w:rsidRPr="005C186C">
        <w:rPr>
          <w:bCs/>
        </w:rPr>
        <w:t>POUKA O PRAVNOM LIJEKU:</w:t>
      </w:r>
    </w:p>
    <w:p w:rsidRDefault="00333655" w:rsidP="00333655" w:rsidR="00973133" w:rsidRPr="005C186C">
      <w:pPr>
        <w:pStyle w:val="Tijeloteksta"/>
        <w:rPr>
          <w:b/>
          <w:bCs/>
        </w:rPr>
      </w:pPr>
      <w:r w:rsidRPr="005C186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 w:rsidRPr="005C186C">
      <w:pPr>
        <w:pStyle w:val="Tijeloteksta"/>
        <w:rPr>
          <w:b/>
          <w:bCs/>
        </w:rPr>
      </w:pPr>
    </w:p>
    <w:p w:rsidRDefault="008F6C8B" w:rsidR="008F6C8B" w:rsidRPr="005C186C">
      <w:pPr>
        <w:pStyle w:val="Tijeloteksta"/>
        <w:rPr>
          <w:b/>
          <w:bCs/>
        </w:rPr>
      </w:pPr>
    </w:p>
    <w:p w:rsidRDefault="005E4A9F" w:rsidP="005E4A9F" w:rsidR="005E4A9F" w:rsidRPr="005C186C">
      <w:r w:rsidRPr="005C186C">
        <w:t>DNA:</w:t>
      </w:r>
    </w:p>
    <w:p w:rsidRDefault="005E4A9F" w:rsidP="005E4A9F" w:rsidR="005E4A9F" w:rsidRPr="005C186C">
      <w:pPr>
        <w:numPr>
          <w:ilvl w:val="0"/>
          <w:numId w:val="23"/>
        </w:numPr>
        <w:jc w:val="both"/>
      </w:pPr>
      <w:r w:rsidRPr="005C186C">
        <w:t>ŽDO Osijek</w:t>
      </w:r>
    </w:p>
    <w:p w:rsidRDefault="001A397B" w:rsidP="005E4A9F" w:rsidR="001A397B" w:rsidRPr="005C186C">
      <w:pPr>
        <w:numPr>
          <w:ilvl w:val="0"/>
          <w:numId w:val="23"/>
        </w:numPr>
        <w:jc w:val="both"/>
      </w:pPr>
      <w:r w:rsidRPr="005C186C">
        <w:t xml:space="preserve">st. uprav. </w:t>
      </w:r>
      <w:r w:rsidR="006E0A65">
        <w:t>Boja Stanković</w:t>
      </w:r>
    </w:p>
    <w:p w:rsidRDefault="005C186C" w:rsidP="005E4A9F" w:rsidR="005C186C">
      <w:pPr>
        <w:numPr>
          <w:ilvl w:val="0"/>
          <w:numId w:val="23"/>
        </w:numPr>
        <w:jc w:val="both"/>
      </w:pPr>
      <w:r w:rsidRPr="005C186C">
        <w:t>Fokus d.o.o. Zagreb,</w:t>
      </w:r>
      <w:r>
        <w:t xml:space="preserve"> </w:t>
      </w:r>
      <w:proofErr w:type="spellStart"/>
      <w:r>
        <w:t>Koledovčina</w:t>
      </w:r>
      <w:proofErr w:type="spellEnd"/>
      <w:r>
        <w:t xml:space="preserve"> 4</w:t>
      </w:r>
    </w:p>
    <w:p w:rsidRDefault="006E0A65" w:rsidP="005E4A9F" w:rsidR="006E0A65">
      <w:pPr>
        <w:numPr>
          <w:ilvl w:val="0"/>
          <w:numId w:val="23"/>
        </w:numPr>
        <w:jc w:val="both"/>
      </w:pPr>
      <w:r>
        <w:t>Zagrebačka banka d.d. Zagreb, Paromlinska 2</w:t>
      </w:r>
    </w:p>
    <w:p w:rsidRDefault="006E0A65" w:rsidP="005E4A9F" w:rsidR="006E0A65">
      <w:pPr>
        <w:numPr>
          <w:ilvl w:val="0"/>
          <w:numId w:val="23"/>
        </w:numPr>
        <w:jc w:val="both"/>
      </w:pPr>
      <w:r>
        <w:t xml:space="preserve">Silba d.o.o. </w:t>
      </w:r>
      <w:proofErr w:type="spellStart"/>
      <w:r>
        <w:t>Korođ</w:t>
      </w:r>
      <w:proofErr w:type="spellEnd"/>
      <w:r>
        <w:t>, I. L. Ribara 13</w:t>
      </w:r>
    </w:p>
    <w:p w:rsidRDefault="006E0A65" w:rsidP="005E4A9F" w:rsidR="006E0A65">
      <w:pPr>
        <w:numPr>
          <w:ilvl w:val="0"/>
          <w:numId w:val="23"/>
        </w:numPr>
        <w:jc w:val="both"/>
      </w:pPr>
      <w:r>
        <w:t xml:space="preserve">Odvjetnici Darko </w:t>
      </w:r>
      <w:proofErr w:type="spellStart"/>
      <w:r>
        <w:t>Šuper</w:t>
      </w:r>
      <w:proofErr w:type="spellEnd"/>
      <w:r>
        <w:t>, Ivica Kovačev i Branko Rabar</w:t>
      </w:r>
    </w:p>
    <w:p w:rsidRDefault="005E4A9F" w:rsidP="005E4A9F" w:rsidR="005E4A9F" w:rsidRPr="005C186C">
      <w:pPr>
        <w:numPr>
          <w:ilvl w:val="0"/>
          <w:numId w:val="23"/>
        </w:numPr>
        <w:jc w:val="both"/>
      </w:pPr>
      <w:r w:rsidRPr="005C186C">
        <w:t>e-</w:t>
      </w:r>
      <w:proofErr w:type="spellStart"/>
      <w:r w:rsidRPr="005C186C">
        <w:t>ogl</w:t>
      </w:r>
      <w:proofErr w:type="spellEnd"/>
      <w:r w:rsidRPr="005C186C">
        <w:t>. pl.</w:t>
      </w:r>
    </w:p>
    <w:p w:rsidRDefault="001820BD" w:rsidP="005E4A9F" w:rsidR="005E4A9F" w:rsidRPr="005C186C">
      <w:pPr>
        <w:numPr>
          <w:ilvl w:val="0"/>
          <w:numId w:val="23"/>
        </w:numPr>
        <w:jc w:val="both"/>
      </w:pPr>
      <w:r w:rsidRPr="005C186C">
        <w:t xml:space="preserve">OS Osijek </w:t>
      </w:r>
      <w:proofErr w:type="spellStart"/>
      <w:r w:rsidRPr="005C186C">
        <w:t>zk</w:t>
      </w:r>
      <w:proofErr w:type="spellEnd"/>
      <w:r w:rsidRPr="005C186C">
        <w:t xml:space="preserve">. odjel </w:t>
      </w:r>
      <w:r w:rsidR="005C186C">
        <w:t>Osijek</w:t>
      </w:r>
      <w:r w:rsidR="005E4A9F" w:rsidRPr="005C186C">
        <w:t xml:space="preserve"> – nakon pravomoćnosti</w:t>
      </w:r>
    </w:p>
    <w:p w:rsidRDefault="000429C9" w:rsidP="00E217F8" w:rsidR="00E217F8" w:rsidRPr="005C186C">
      <w:pPr>
        <w:numPr>
          <w:ilvl w:val="0"/>
          <w:numId w:val="23"/>
        </w:numPr>
        <w:jc w:val="both"/>
      </w:pPr>
      <w:r w:rsidRPr="005C186C">
        <w:t>K-</w:t>
      </w:r>
      <w:r w:rsidR="005C186C">
        <w:t>10.9.</w:t>
      </w:r>
    </w:p>
    <w:p w:rsidRDefault="00E217F8" w:rsidP="00E217F8" w:rsidR="00E217F8" w:rsidRPr="005C186C">
      <w:pPr>
        <w:pStyle w:val="Tijeloteksta"/>
      </w:pPr>
    </w:p>
    <w:p w:rsidRDefault="00E217F8" w:rsidP="00E217F8" w:rsidR="00E217F8" w:rsidRPr="005C186C">
      <w:pPr>
        <w:pStyle w:val="Tijeloteksta"/>
      </w:pPr>
    </w:p>
    <w:p w:rsidRDefault="00E217F8" w:rsidP="00E217F8" w:rsidR="00E217F8" w:rsidRPr="005C186C">
      <w:pPr>
        <w:pStyle w:val="Tijeloteksta"/>
      </w:pPr>
    </w:p>
    <w:p w:rsidRDefault="00E217F8" w:rsidP="00E217F8" w:rsidR="00E217F8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B72377" w:rsidP="00E217F8" w:rsidR="00B72377" w:rsidRPr="005C186C">
      <w:pPr>
        <w:pStyle w:val="Tijeloteksta"/>
      </w:pPr>
    </w:p>
    <w:p w:rsidRDefault="00E217F8" w:rsidP="00E217F8" w:rsidR="00E217F8" w:rsidRPr="005C186C">
      <w:pPr>
        <w:pStyle w:val="Tijeloteksta"/>
      </w:pPr>
    </w:p>
    <w:p w:rsidRDefault="006E0454" w:rsidP="006E0454" w:rsidR="006E0454" w:rsidRPr="005C186C">
      <w:pPr>
        <w:pStyle w:val="Tijeloteksta"/>
      </w:pPr>
    </w:p>
    <w:p w:rsidRDefault="006E0454" w:rsidP="006E0454" w:rsidR="006E0454" w:rsidRPr="005C186C">
      <w:pPr>
        <w:pStyle w:val="Tijeloteksta"/>
      </w:pPr>
    </w:p>
    <w:p w:rsidRDefault="006E0454" w:rsidP="006E0454" w:rsidR="006E0454" w:rsidRPr="005C186C">
      <w:bookmarkStart w:name="_GoBack" w:id="0"/>
      <w:bookmarkEnd w:id="0"/>
    </w:p>
    <w:p w:rsidRDefault="006E0454" w:rsidP="006E0454" w:rsidR="006E0454" w:rsidRPr="005C186C"/>
    <w:p w:rsidRDefault="006E0454" w:rsidP="006E0454" w:rsidR="006E0454" w:rsidRPr="005C186C">
      <w:pPr>
        <w:pStyle w:val="Tijeloteksta"/>
      </w:pPr>
    </w:p>
    <w:sectPr w:rsidR="006E0454" w:rsidRPr="005C186C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F79" w:rsidR="00D93F79">
      <w:r>
        <w:separator/>
      </w:r>
    </w:p>
  </w:endnote>
  <w:endnote w:id="0" w:type="continuationSeparator">
    <w:p w:rsidRDefault="00D93F79" w:rsidR="00D9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F79" w:rsidR="00D93F79">
      <w:r>
        <w:separator/>
      </w:r>
    </w:p>
  </w:footnote>
  <w:footnote w:id="0" w:type="continuationSeparator">
    <w:p w:rsidRDefault="00D93F79" w:rsidR="00D93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2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C186C" w:rsidR="005C186C" w:rsidRPr="005C186C">
    <w:pPr>
      <w:jc w:val="right"/>
    </w:pPr>
    <w:r>
      <w:tab/>
    </w:r>
    <w:r>
      <w:tab/>
    </w:r>
    <w:r w:rsidR="005F3CF4">
      <w:t xml:space="preserve"> </w:t>
    </w:r>
    <w:r w:rsidR="005C186C" w:rsidRPr="005C186C">
      <w:t>6 St-45/15-229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61C278D"/>
    <w:multiLevelType w:val="hybridMultilevel"/>
    <w:tmpl w:val="18F6E2FA"/>
    <w:lvl w:tplc="331C004E" w:ilvl="0">
      <w:start w:val="25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6DDE1BAB"/>
    <w:multiLevelType w:val="hybridMultilevel"/>
    <w:tmpl w:val="231AF1C8"/>
    <w:lvl w:tplc="3E0CBF2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9"/>
  </w:num>
  <w:num w:numId="7">
    <w:abstractNumId w:val="20"/>
  </w:num>
  <w:num w:numId="8">
    <w:abstractNumId w:val="9"/>
  </w:num>
  <w:num w:numId="9">
    <w:abstractNumId w:val="21"/>
  </w:num>
  <w:num w:numId="10">
    <w:abstractNumId w:val="2"/>
  </w:num>
  <w:num w:numId="11">
    <w:abstractNumId w:val="6"/>
  </w:num>
  <w:num w:numId="12">
    <w:abstractNumId w:val="24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5"/>
  </w:num>
  <w:num w:numId="18">
    <w:abstractNumId w:val="1"/>
  </w:num>
  <w:num w:numId="19">
    <w:abstractNumId w:val="25"/>
  </w:num>
  <w:num w:numId="20">
    <w:abstractNumId w:val="23"/>
  </w:num>
  <w:num w:numId="21">
    <w:abstractNumId w:val="5"/>
  </w:num>
  <w:num w:numId="22">
    <w:abstractNumId w:val="10"/>
  </w:num>
  <w:num w:numId="23">
    <w:abstractNumId w:val="18"/>
  </w:num>
  <w:num w:numId="24">
    <w:abstractNumId w:val="22"/>
  </w:num>
  <w:num w:numId="25">
    <w:abstractNumId w:val="16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429C9"/>
    <w:rsid w:val="0005668D"/>
    <w:rsid w:val="00070955"/>
    <w:rsid w:val="000716DB"/>
    <w:rsid w:val="00072104"/>
    <w:rsid w:val="00094DA3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20BD"/>
    <w:rsid w:val="00186D8A"/>
    <w:rsid w:val="0018745E"/>
    <w:rsid w:val="00193FD2"/>
    <w:rsid w:val="001A397B"/>
    <w:rsid w:val="001A7119"/>
    <w:rsid w:val="001B691C"/>
    <w:rsid w:val="001C7225"/>
    <w:rsid w:val="001E06D7"/>
    <w:rsid w:val="00241F8E"/>
    <w:rsid w:val="00242171"/>
    <w:rsid w:val="002531DC"/>
    <w:rsid w:val="00261DD7"/>
    <w:rsid w:val="0027464E"/>
    <w:rsid w:val="0029177B"/>
    <w:rsid w:val="00293B25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E6811"/>
    <w:rsid w:val="003F0E69"/>
    <w:rsid w:val="0040357C"/>
    <w:rsid w:val="00405CDB"/>
    <w:rsid w:val="00415031"/>
    <w:rsid w:val="0043361D"/>
    <w:rsid w:val="00433769"/>
    <w:rsid w:val="00437703"/>
    <w:rsid w:val="004572F5"/>
    <w:rsid w:val="00470300"/>
    <w:rsid w:val="004729F3"/>
    <w:rsid w:val="00482D62"/>
    <w:rsid w:val="004879A8"/>
    <w:rsid w:val="004A170B"/>
    <w:rsid w:val="004B1F30"/>
    <w:rsid w:val="004B3AE7"/>
    <w:rsid w:val="004B3D9B"/>
    <w:rsid w:val="004C02FF"/>
    <w:rsid w:val="004E03C2"/>
    <w:rsid w:val="005041B0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186C"/>
    <w:rsid w:val="005C4314"/>
    <w:rsid w:val="005C4C45"/>
    <w:rsid w:val="005D2CAF"/>
    <w:rsid w:val="005D76EF"/>
    <w:rsid w:val="005E4A9F"/>
    <w:rsid w:val="005E558D"/>
    <w:rsid w:val="005F3CF4"/>
    <w:rsid w:val="006012CC"/>
    <w:rsid w:val="00602FFC"/>
    <w:rsid w:val="00627641"/>
    <w:rsid w:val="006315D8"/>
    <w:rsid w:val="00666DFD"/>
    <w:rsid w:val="00672D37"/>
    <w:rsid w:val="006946B0"/>
    <w:rsid w:val="00695AD9"/>
    <w:rsid w:val="006976A3"/>
    <w:rsid w:val="006B17D9"/>
    <w:rsid w:val="006C1EE3"/>
    <w:rsid w:val="006C20C3"/>
    <w:rsid w:val="006D6978"/>
    <w:rsid w:val="006E0454"/>
    <w:rsid w:val="006E0A65"/>
    <w:rsid w:val="006F3607"/>
    <w:rsid w:val="00715EE4"/>
    <w:rsid w:val="00734462"/>
    <w:rsid w:val="007375DA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A4792"/>
    <w:rsid w:val="008D37BB"/>
    <w:rsid w:val="008F6C8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440B0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245"/>
    <w:rsid w:val="00D26304"/>
    <w:rsid w:val="00D3268C"/>
    <w:rsid w:val="00D42D3E"/>
    <w:rsid w:val="00D43256"/>
    <w:rsid w:val="00D57538"/>
    <w:rsid w:val="00D6245A"/>
    <w:rsid w:val="00D70871"/>
    <w:rsid w:val="00D75407"/>
    <w:rsid w:val="00D93F79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D574B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C2C75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75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75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053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3EA39-1956-4567-AAC9-FA0DA000E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418</properties:Words>
  <properties:Characters>2215</properties:Characters>
  <properties:Lines>112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2018-07-11T06:40:00Z</dcterms:created>
  <dc:creator>banka</dc:creator>
  <cp:lastModifiedBy>Danijela Sekulić</cp:lastModifiedBy>
  <cp:lastPrinted>2018-07-11T10:27:00Z</cp:lastPrinted>
  <dcterms:modified xmlns:xsi="http://www.w3.org/2001/XMLSchema-instance" xsi:type="dcterms:W3CDTF">2018-07-11T10:28:00Z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 PONUDITELJ DOM-FOKUS.docx)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