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1f05" w14:paraId="15c1f0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79724C">
        <w:t>819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r w:rsidR="0079724C">
        <w:t>VJESNIK-</w:t>
      </w:r>
      <w:proofErr w:type="spellStart"/>
      <w:r w:rsidR="0079724C">
        <w:t>PRESS</w:t>
      </w:r>
      <w:proofErr w:type="spellEnd"/>
      <w:r w:rsidR="0079724C">
        <w:t xml:space="preserve"> STUDIO d.o.o. za nakladništvo i marketing Zagreb, Ilica 5, </w:t>
      </w:r>
      <w:proofErr w:type="spellStart"/>
      <w:r w:rsidR="0079724C">
        <w:t>MBS</w:t>
      </w:r>
      <w:proofErr w:type="spellEnd"/>
      <w:r w:rsidR="0079724C">
        <w:t xml:space="preserve">: 080391321, </w:t>
      </w:r>
      <w:proofErr w:type="spellStart"/>
      <w:r w:rsidR="0079724C">
        <w:t>OIB</w:t>
      </w:r>
      <w:proofErr w:type="spellEnd"/>
      <w:r w:rsidR="0079724C">
        <w:t xml:space="preserve">: 01464040393, </w:t>
      </w:r>
      <w:r w:rsidR="00220855">
        <w:t xml:space="preserve">dana </w:t>
      </w:r>
      <w:r w:rsidR="002C72B3">
        <w:t>2</w:t>
      </w:r>
      <w:r w:rsidR="0079724C">
        <w:t>8</w:t>
      </w:r>
      <w:r w:rsidR="00220855">
        <w:t>. studeni 2017.</w:t>
      </w:r>
      <w:r>
        <w:t xml:space="preserve">                      </w:t>
      </w:r>
    </w:p>
    <w:p w:rsidRDefault="002C72B3" w:rsidP="00A247C1" w:rsidR="002C72B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2C72B3" w:rsidP="007A31D3" w:rsidR="002C72B3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42446F">
        <w:rPr>
          <w:bCs/>
        </w:rPr>
        <w:t xml:space="preserve"> </w:t>
      </w:r>
      <w:r w:rsidR="0079724C">
        <w:t>VJESNIK-</w:t>
      </w:r>
      <w:proofErr w:type="spellStart"/>
      <w:r w:rsidR="0079724C">
        <w:t>PRESS</w:t>
      </w:r>
      <w:proofErr w:type="spellEnd"/>
      <w:r w:rsidR="0079724C">
        <w:t xml:space="preserve"> STUDIO d.o.o. za nakladništvo i marketing Zagreb, Ilica 5, </w:t>
      </w:r>
      <w:proofErr w:type="spellStart"/>
      <w:r w:rsidR="0079724C">
        <w:t>MBS</w:t>
      </w:r>
      <w:proofErr w:type="spellEnd"/>
      <w:r w:rsidR="0079724C">
        <w:t xml:space="preserve">: 080391321, </w:t>
      </w:r>
      <w:proofErr w:type="spellStart"/>
      <w:r w:rsidR="0079724C">
        <w:t>OIB</w:t>
      </w:r>
      <w:proofErr w:type="spellEnd"/>
      <w:r w:rsidR="0079724C">
        <w:t>: 01464040393.</w:t>
      </w:r>
      <w:r w:rsidR="0042446F">
        <w:t xml:space="preserve"> </w:t>
      </w:r>
      <w:r w:rsidR="003E2981">
        <w:rPr>
          <w:bCs/>
        </w:rPr>
        <w:t xml:space="preserve"> </w:t>
      </w:r>
      <w:r w:rsidR="002C72B3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9724C">
        <w:t>VJESNIK-</w:t>
      </w:r>
      <w:proofErr w:type="spellStart"/>
      <w:r w:rsidR="0079724C">
        <w:t>PRESS</w:t>
      </w:r>
      <w:proofErr w:type="spellEnd"/>
      <w:r w:rsidR="0079724C">
        <w:t xml:space="preserve"> STUDIO d.o.o. za nakladništvo i marketing Zagreb, Ilica 5, </w:t>
      </w:r>
      <w:proofErr w:type="spellStart"/>
      <w:r w:rsidR="0079724C">
        <w:t>MBS</w:t>
      </w:r>
      <w:proofErr w:type="spellEnd"/>
      <w:r w:rsidR="0079724C">
        <w:t xml:space="preserve">: 080391321, </w:t>
      </w:r>
      <w:proofErr w:type="spellStart"/>
      <w:r w:rsidR="0079724C">
        <w:t>OIB</w:t>
      </w:r>
      <w:proofErr w:type="spellEnd"/>
      <w:r w:rsidR="0079724C">
        <w:t>: 01464040393.</w:t>
      </w:r>
      <w:r w:rsidR="0042446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C72B3" w:rsidP="00172559" w:rsidR="002C72B3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79724C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9724C">
        <w:rPr>
          <w:bCs/>
        </w:rPr>
        <w:t>408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79724C">
        <w:rPr>
          <w:bCs/>
        </w:rPr>
        <w:t>15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79724C">
        <w:t>VJESNIK-</w:t>
      </w:r>
      <w:proofErr w:type="spellStart"/>
      <w:r w:rsidR="0079724C">
        <w:t>PRESS</w:t>
      </w:r>
      <w:proofErr w:type="spellEnd"/>
      <w:r w:rsidR="0079724C">
        <w:t xml:space="preserve"> STUDIO d.o.o. za nakladništvo i marketing Zagreb, Ilica 5, </w:t>
      </w:r>
      <w:proofErr w:type="spellStart"/>
      <w:r w:rsidR="0079724C">
        <w:t>MBS</w:t>
      </w:r>
      <w:proofErr w:type="spellEnd"/>
      <w:r w:rsidR="0079724C">
        <w:t xml:space="preserve">: 080391321, </w:t>
      </w:r>
      <w:proofErr w:type="spellStart"/>
      <w:r w:rsidR="0079724C">
        <w:t>OIB</w:t>
      </w:r>
      <w:proofErr w:type="spellEnd"/>
      <w:r w:rsidR="0079724C">
        <w:t xml:space="preserve">: 01464040393.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79724C">
        <w:t>819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62FD3">
        <w:t>1</w:t>
      </w:r>
      <w:r w:rsidR="0079724C">
        <w:t>3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79724C">
        <w:t>819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C72B3">
        <w:t>2</w:t>
      </w:r>
      <w:r w:rsidR="0079724C">
        <w:t>8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237B7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2B3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2446F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E5150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FD3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9724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8D4269"/>
    <w:rsid w:val="00901EF5"/>
    <w:rsid w:val="0090611C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8505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42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42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2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2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42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42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2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2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St-819/2017</izvorni_sadrzaj>
    <derivirana_varijabla naziv="DomainObject.Predmet.OznakaBroj_1">St-819/2017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VJESNIK-PRESS STUDIO d.o.o. za nakladništvo i marketing</izvorni_sadrzaj>
    <derivirana_varijabla naziv="DomainObject.Predmet.ProtustrankaFormated_1">  VJESNIK-PRESS STUDIO d.o.o. za nakladništvo i marketing</derivirana_varijabla>
  </DomainObject.Predmet.ProtustrankaFormated>
  <DomainObject.Predmet.ProtustrankaFormatedOIB>
    <izvorni_sadrzaj>  VJESNIK-PRESS STUDIO d.o.o. za nakladništvo i marketing, OIB 01464040393</izvorni_sadrzaj>
    <derivirana_varijabla naziv="DomainObject.Predmet.ProtustrankaFormatedOIB_1">  VJESNIK-PRESS STUDIO d.o.o. za nakladništvo i marketing, OIB 01464040393</derivirana_varijabla>
  </DomainObject.Predmet.ProtustrankaFormatedOIB>
  <DomainObject.Predmet.ProtustrankaFormatedWithAdress>
    <izvorni_sadrzaj> VJESNIK-PRESS STUDIO d.o.o. za nakladništvo i marketing, Ilica 5, 10000 Zagreb</izvorni_sadrzaj>
    <derivirana_varijabla naziv="DomainObject.Predmet.ProtustrankaFormatedWithAdress_1"> VJESNIK-PRESS STUDIO d.o.o. za nakladništvo i marketing, Ilica 5, 10000 Zagreb</derivirana_varijabla>
  </DomainObject.Predmet.ProtustrankaFormatedWithAdress>
  <DomainObject.Predmet.ProtustrankaFormatedWithAdressOIB>
    <izvorni_sadrzaj> VJESNIK-PRESS STUDIO d.o.o. za nakladništvo i marketing, OIB 01464040393, Ilica 5, 10000 Zagreb</izvorni_sadrzaj>
    <derivirana_varijabla naziv="DomainObject.Predmet.ProtustrankaFormatedWithAdressOIB_1"> VJESNIK-PRESS STUDIO d.o.o. za nakladništvo i marketing, OIB 01464040393, Ilica 5, 10000 Zagreb</derivirana_varijabla>
  </DomainObject.Predmet.ProtustrankaFormatedWithAdressOIB>
  <DomainObject.Predmet.ProtustrankaWithAdress>
    <izvorni_sadrzaj>VJESNIK-PRESS STUDIO d.o.o. za nakladništvo i marketing Ilica 5, 10000 Zagreb</izvorni_sadrzaj>
    <derivirana_varijabla naziv="DomainObject.Predmet.ProtustrankaWithAdress_1">VJESNIK-PRESS STUDIO d.o.o. za nakladništvo i marketing Ilica 5, 10000 Zagreb</derivirana_varijabla>
  </DomainObject.Predmet.ProtustrankaWithAdress>
  <DomainObject.Predmet.ProtustrankaWithAdressOIB>
    <izvorni_sadrzaj>VJESNIK-PRESS STUDIO d.o.o. za nakladništvo i marketing, OIB 01464040393, Ilica 5, 10000 Zagreb</izvorni_sadrzaj>
    <derivirana_varijabla naziv="DomainObject.Predmet.ProtustrankaWithAdressOIB_1">VJESNIK-PRESS STUDIO d.o.o. za nakladništvo i marketing, OIB 01464040393, Ilica 5, 10000 Zagreb</derivirana_varijabla>
  </DomainObject.Predmet.ProtustrankaWithAdressOIB>
  <DomainObject.Predmet.ProtustrankaNazivFormated>
    <izvorni_sadrzaj>VJESNIK-PRESS STUDIO d.o.o. za nakladništvo i marketing</izvorni_sadrzaj>
    <derivirana_varijabla naziv="DomainObject.Predmet.ProtustrankaNazivFormated_1">VJESNIK-PRESS STUDIO d.o.o. za nakladništvo i marketing</derivirana_varijabla>
  </DomainObject.Predmet.ProtustrankaNazivFormated>
  <DomainObject.Predmet.ProtustrankaNazivFormatedOIB>
    <izvorni_sadrzaj>VJESNIK-PRESS STUDIO d.o.o. za nakladništvo i marketing, OIB 01464040393</izvorni_sadrzaj>
    <derivirana_varijabla naziv="DomainObject.Predmet.ProtustrankaNazivFormatedOIB_1">VJESNIK-PRESS STUDIO d.o.o. za nakladništvo i marketing, OIB 01464040393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VJESNIK-PRESS STUDIO d.o.o. za nakladništvo i marketing</item>
    </izvorni_sadrzaj>
    <derivirana_varijabla naziv="DomainObject.Predmet.ProtuStrankaListFormated_1">
      <item>VJESNIK-PRESS STUDIO d.o.o. za nakladništvo i marketing</item>
    </derivirana_varijabla>
  </DomainObject.Predmet.ProtuStrankaListFormated>
  <DomainObject.Predmet.ProtuStrankaListFormatedOIB>
    <izvorni_sadrzaj>
      <item>VJESNIK-PRESS STUDIO d.o.o. za nakladništvo i marketing, OIB 01464040393</item>
    </izvorni_sadrzaj>
    <derivirana_varijabla naziv="DomainObject.Predmet.ProtuStrankaListFormatedOIB_1">
      <item>VJESNIK-PRESS STUDIO d.o.o. za nakladništvo i marketing, OIB 01464040393</item>
    </derivirana_varijabla>
  </DomainObject.Predmet.ProtuStrankaListFormatedOIB>
  <DomainObject.Predmet.ProtuStrankaListFormatedWithAdress>
    <izvorni_sadrzaj>
      <item>VJESNIK-PRESS STUDIO d.o.o. za nakladništvo i marketing, Ilica 5, 10000 Zagreb</item>
    </izvorni_sadrzaj>
    <derivirana_varijabla naziv="DomainObject.Predmet.ProtuStrankaListFormatedWithAdress_1">
      <item>VJESNIK-PRESS STUDIO d.o.o. za nakladništvo i marketing, Ilica 5, 10000 Zagreb</item>
    </derivirana_varijabla>
  </DomainObject.Predmet.ProtuStrankaListFormatedWithAdress>
  <DomainObject.Predmet.ProtuStrankaListFormatedWithAdressOIB>
    <izvorni_sadrzaj>
      <item>VJESNIK-PRESS STUDIO d.o.o. za nakladništvo i marketing, OIB 01464040393, Ilica 5, 10000 Zagreb</item>
    </izvorni_sadrzaj>
    <derivirana_varijabla naziv="DomainObject.Predmet.ProtuStrankaListFormatedWithAdressOIB_1">
      <item>VJESNIK-PRESS STUDIO d.o.o. za nakladništvo i marketing, OIB 01464040393, Ilica 5, 10000 Zagreb</item>
    </derivirana_varijabla>
  </DomainObject.Predmet.ProtuStrankaListFormatedWithAdressOIB>
  <DomainObject.Predmet.ProtuStrankaListNazivFormated>
    <izvorni_sadrzaj>
      <item>VJESNIK-PRESS STUDIO d.o.o. za nakladništvo i marketing</item>
    </izvorni_sadrzaj>
    <derivirana_varijabla naziv="DomainObject.Predmet.ProtuStrankaListNazivFormated_1">
      <item>VJESNIK-PRESS STUDIO d.o.o. za nakladništvo i marketing</item>
    </derivirana_varijabla>
  </DomainObject.Predmet.ProtuStrankaListNazivFormated>
  <DomainObject.Predmet.ProtuStrankaListNazivFormatedOIB>
    <izvorni_sadrzaj>
      <item>VJESNIK-PRESS STUDIO d.o.o. za nakladništvo i marketing, OIB 01464040393</item>
    </izvorni_sadrzaj>
    <derivirana_varijabla naziv="DomainObject.Predmet.ProtuStrankaListNazivFormatedOIB_1">
      <item>VJESNIK-PRESS STUDIO d.o.o. za nakladništvo i marketing, OIB 01464040393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VJESNIK-PRESS STUDIO d.o.o. za nakladništvo i marketing</izvorni_sadrzaj>
    <derivirana_varijabla naziv="DomainObject.Predmet.ProtustrankaIDrugi_1">VJESNIK-PRESS STUDIO d.o.o. za nakladništvo i marketing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VJESNIK-PRESS STUDIO d.o.o. za nakladništvo i marketing, OIB 01464040393, Ilica 5, 10000 Zagreb</izvorni_sadrzaj>
    <derivirana_varijabla naziv="DomainObject.Predmet.ProtustrankaIDrugiAdressOIB_1">VJESNIK-PRESS STUDIO d.o.o. za nakladništvo i marketing, OIB 01464040393,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VJESNIK-PRESS STUDIO d.o.o. za nakladništvo i marketing</item>
      <item>FINA Regionalni centar Zagreb</item>
    </izvorni_sadrzaj>
    <derivirana_varijabla naziv="DomainObject.Predmet.SudioniciListNaziv_1">
      <item>VJESNIK-PRESS STUDIO d.o.o. za nakladništvo i marketing</item>
      <item>FINA Regionalni centar Zagreb</item>
    </derivirana_varijabla>
  </DomainObject.Predmet.SudioniciListNaziv>
  <DomainObject.Predmet.SudioniciListAdressOIB>
    <izvorni_sadrzaj>
      <item>VJESNIK-PRESS STUDIO d.o.o. za nakladništvo i marketing, OIB 01464040393, Ilica 5,10000 Zagreb</item>
      <item>FINA Regionalni centar Zagreb, OIB 85821130368, Trg svibanjskih žrtava 1995. br. 1,10000 Zagreb</item>
    </izvorni_sadrzaj>
    <derivirana_varijabla naziv="DomainObject.Predmet.SudioniciListAdressOIB_1">
      <item>VJESNIK-PRESS STUDIO d.o.o. za nakladništvo i marketing, OIB 01464040393, Ilica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01464040393</item>
      <item>, OIB 85821130368</item>
    </izvorni_sadrzaj>
    <derivirana_varijabla naziv="DomainObject.Predmet.SudioniciListNazivOIB_1">
      <item>, OIB 01464040393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6A1BC-66F6-48D6-A4D3-F17F27AC1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3165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2017-11-28T07:53:00Z</dcterms:created>
  <dc:creator>Korisnik</dc:creator>
  <cp:lastModifiedBy>Ljiljana Floršić</cp:lastModifiedBy>
  <cp:lastPrinted>2017-11-21T07:26:00Z</cp:lastPrinted>
  <dcterms:modified xmlns:xsi="http://www.w3.org/2001/XMLSchema-instance" xsi:type="dcterms:W3CDTF">2017-11-28T07:55:00Z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