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4efc" w14:paraId="5014efc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91088" w:rsidRPr="00191088">
        <w:rPr>
          <w:rFonts w:hAnsi="Times New Roman" w:ascii="Times New Roman"/>
          <w:sz w:val="22"/>
          <w:szCs w:val="22"/>
          <w:lang w:val="hr-HR"/>
        </w:rPr>
        <w:t>OMEGA ZAŠTITA d.o.o., OIB: 71489584189, Orašac,  Čerjan 36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13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91088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91088" w:rsidRPr="00191088">
        <w:rPr>
          <w:rFonts w:hAnsi="Times New Roman" w:ascii="Times New Roman"/>
          <w:sz w:val="22"/>
          <w:szCs w:val="22"/>
        </w:rPr>
        <w:t>OMEGA ZAŠTITA d.o.o., OIB: 71489584189, Orašac,  Čerjan 36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5F46F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5F46F2">
        <w:rPr>
          <w:rFonts w:hAnsi="Times New Roman" w:ascii="Times New Roman"/>
          <w:sz w:val="22"/>
          <w:szCs w:val="22"/>
        </w:rPr>
        <w:t>ožujk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385971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191088">
        <w:rPr>
          <w:rFonts w:hAnsi="Times New Roman" w:ascii="Times New Roman"/>
          <w:sz w:val="22"/>
          <w:szCs w:val="22"/>
        </w:rPr>
        <w:t>2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A0EBA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A0EBA" w:rsidRPr="007A0EBA">
        <w:rPr>
          <w:rFonts w:hAnsi="Times New Roman" w:ascii="Times New Roman"/>
          <w:sz w:val="22"/>
          <w:szCs w:val="22"/>
        </w:rPr>
        <w:t>Domagoj Repač, Zagreb, Đorđićeva 24, OIB: 24977406612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191088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91088" w:rsidRPr="00191088">
        <w:rPr>
          <w:rFonts w:hAnsi="Times New Roman" w:ascii="Times New Roman"/>
          <w:sz w:val="22"/>
          <w:szCs w:val="22"/>
          <w:lang w:val="hr-HR"/>
        </w:rPr>
        <w:t>OMEGA ZAŠTITA d.o.o., OIB: 71489584189, Orašac,  Čerjan 36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F46F2">
        <w:rPr>
          <w:rFonts w:hAnsi="Times New Roman" w:ascii="Times New Roman"/>
          <w:sz w:val="22"/>
          <w:szCs w:val="22"/>
          <w:lang w:val="hr-HR"/>
        </w:rPr>
        <w:t>07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5F46F2">
        <w:rPr>
          <w:rFonts w:hAnsi="Times New Roman" w:ascii="Times New Roman"/>
          <w:sz w:val="22"/>
          <w:szCs w:val="22"/>
          <w:lang w:val="hr-HR"/>
        </w:rPr>
        <w:t>1</w:t>
      </w:r>
      <w:r w:rsidR="00385971">
        <w:rPr>
          <w:rFonts w:hAnsi="Times New Roman" w:ascii="Times New Roman"/>
          <w:sz w:val="22"/>
          <w:szCs w:val="22"/>
          <w:lang w:val="hr-HR"/>
        </w:rPr>
        <w:t>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13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2.) Dužniku i 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zastupnik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91088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03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F46F2">
      <w:rPr>
        <w:rFonts w:hAnsi="Times New Roman" w:ascii="Times New Roman"/>
        <w:b/>
        <w:sz w:val="22"/>
        <w:szCs w:val="22"/>
        <w:lang w:val="hr-HR"/>
      </w:rPr>
      <w:t>19</w:t>
    </w:r>
    <w:r w:rsidR="00191088">
      <w:rPr>
        <w:rFonts w:hAnsi="Times New Roman" w:ascii="Times New Roman"/>
        <w:b/>
        <w:sz w:val="22"/>
        <w:szCs w:val="22"/>
        <w:lang w:val="hr-HR"/>
      </w:rPr>
      <w:t>56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85971">
      <w:rPr>
        <w:rFonts w:hAnsi="Times New Roman" w:ascii="Times New Roman"/>
        <w:b/>
        <w:sz w:val="22"/>
        <w:szCs w:val="22"/>
        <w:lang w:val="hr-HR"/>
      </w:rPr>
      <w:t>19</w:t>
    </w:r>
    <w:r w:rsidR="00191088">
      <w:rPr>
        <w:rFonts w:hAnsi="Times New Roman" w:ascii="Times New Roman"/>
        <w:b/>
        <w:sz w:val="22"/>
        <w:szCs w:val="22"/>
        <w:lang w:val="hr-HR"/>
      </w:rPr>
      <w:t>56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E3275"/>
    <w:rsid w:val="005F46F2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2036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0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36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36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36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36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0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36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36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36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36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1956</izvorni_sadrzaj>
    <derivirana_varijabla naziv="DomainObject.Predmet.Broj_1">1956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St-1956/2016</izvorni_sadrzaj>
    <derivirana_varijabla naziv="DomainObject.Predmet.OznakaBroj_1">St-1956/2016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ZAŠTITA d.o.o. za zaštitu osoba i imovine, trgovinu, turizam i usluge</izvorni_sadrzaj>
    <derivirana_varijabla naziv="DomainObject.Predmet.ProtustrankaFormated_1">  OMEGA ZAŠTITA d.o.o. za zaštitu osoba i imovine, trgovinu, turizam i usluge</derivirana_varijabla>
  </DomainObject.Predmet.ProtustrankaFormated>
  <DomainObject.Predmet.ProtustrankaFormatedOIB>
    <izvorni_sadrzaj>  OMEGA ZAŠTITA d.o.o. za zaštitu osoba i imovine, trgovinu, turizam i usluge, OIB 71489584189</izvorni_sadrzaj>
    <derivirana_varijabla naziv="DomainObject.Predmet.ProtustrankaFormatedOIB_1">  OMEGA ZAŠTITA d.o.o. za zaštitu osoba i imovine, trgovinu, turizam i usluge, OIB 71489584189</derivirana_varijabla>
  </DomainObject.Predmet.ProtustrankaFormatedOIB>
  <DomainObject.Predmet.ProtustrankaFormatedWithAdress>
    <izvorni_sadrzaj> OMEGA ZAŠTITA d.o.o. za zaštitu osoba i imovine, trgovinu, turizam i usluge, Čerjan 36, 20235 Orašac</izvorni_sadrzaj>
    <derivirana_varijabla naziv="DomainObject.Predmet.ProtustrankaFormatedWithAdress_1"> OMEGA ZAŠTITA d.o.o. za zaštitu osoba i imovine, trgovinu, turizam i usluge, Čerjan 36, 20235 Orašac</derivirana_varijabla>
  </DomainObject.Predmet.ProtustrankaFormatedWithAdress>
  <DomainObject.Predmet.ProtustrankaFormatedWithAdressOIB>
    <izvorni_sadrzaj> OMEGA ZAŠTITA d.o.o. za zaštitu osoba i imovine, trgovinu, turizam i usluge, OIB 71489584189, Čerjan 36, 20235 Orašac</izvorni_sadrzaj>
    <derivirana_varijabla naziv="DomainObject.Predmet.ProtustrankaFormatedWithAdressOIB_1"> OMEGA ZAŠTITA d.o.o. za zaštitu osoba i imovine, trgovinu, turizam i usluge, OIB 71489584189, Čerjan 36, 20235 Orašac</derivirana_varijabla>
  </DomainObject.Predmet.ProtustrankaFormatedWithAdressOIB>
  <DomainObject.Predmet.ProtustrankaWithAdress>
    <izvorni_sadrzaj>OMEGA ZAŠTITA d.o.o. za zaštitu osoba i imovine, trgovinu, turizam i usluge Čerjan 36, 20235 Orašac</izvorni_sadrzaj>
    <derivirana_varijabla naziv="DomainObject.Predmet.ProtustrankaWithAdress_1">OMEGA ZAŠTITA d.o.o. za zaštitu osoba i imovine, trgovinu, turizam i usluge Čerjan 36, 20235 Orašac</derivirana_varijabla>
  </DomainObject.Predmet.ProtustrankaWithAdress>
  <DomainObject.Predmet.ProtustrankaWithAdressOIB>
    <izvorni_sadrzaj>OMEGA ZAŠTITA d.o.o. za zaštitu osoba i imovine, trgovinu, turizam i usluge, OIB 71489584189, Čerjan 36, 20235 Orašac</izvorni_sadrzaj>
    <derivirana_varijabla naziv="DomainObject.Predmet.ProtustrankaWithAdressOIB_1">OMEGA ZAŠTITA d.o.o. za zaštitu osoba i imovine, trgovinu, turizam i usluge, OIB 71489584189, Čerjan 36, 20235 Orašac</derivirana_varijabla>
  </DomainObject.Predmet.ProtustrankaWithAdressOIB>
  <DomainObject.Predmet.ProtustrankaNazivFormated>
    <izvorni_sadrzaj>OMEGA ZAŠTITA d.o.o. za zaštitu osoba i imovine, trgovinu, turizam i usluge</izvorni_sadrzaj>
    <derivirana_varijabla naziv="DomainObject.Predmet.ProtustrankaNazivFormated_1">OMEGA ZAŠTITA d.o.o. za zaštitu osoba i imovine, trgovinu, turizam i usluge</derivirana_varijabla>
  </DomainObject.Predmet.ProtustrankaNazivFormated>
  <DomainObject.Predmet.ProtustrankaNazivFormatedOIB>
    <izvorni_sadrzaj>OMEGA ZAŠTITA d.o.o. za zaštitu osoba i imovine, trgovinu, turizam i usluge, OIB 71489584189</izvorni_sadrzaj>
    <derivirana_varijabla naziv="DomainObject.Predmet.ProtustrankaNazivFormatedOIB_1">OMEGA ZAŠTITA d.o.o. za zaštitu osoba i imovine, trgovinu, turizam i usluge, OIB 71489584189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7311.90</izvorni_sadrzaj>
    <derivirana_varijabla naziv="DomainObject.Predmet.TrenutnaVrijednost_1">7311.90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OMEGA ZAŠTITA d.o.o. za zaštitu osoba i imovine, trgovinu, turizam i usluge</item>
    </izvorni_sadrzaj>
    <derivirana_varijabla naziv="DomainObject.Predmet.ProtuStrankaListFormated_1">
      <item>OMEGA ZAŠTITA d.o.o. za zaštitu osoba i imovine, trgovinu, turizam i usluge</item>
    </derivirana_varijabla>
  </DomainObject.Predmet.ProtuStrankaListFormated>
  <DomainObject.Predmet.ProtuStrankaListFormatedOIB>
    <izvorni_sadrzaj>
      <item>OMEGA ZAŠTITA d.o.o. za zaštitu osoba i imovine, trgovinu, turizam i usluge, OIB 71489584189</item>
    </izvorni_sadrzaj>
    <derivirana_varijabla naziv="DomainObject.Predmet.ProtuStrankaListFormatedOIB_1">
      <item>OMEGA ZAŠTITA d.o.o. za zaštitu osoba i imovine, trgovinu, turizam i usluge, OIB 71489584189</item>
    </derivirana_varijabla>
  </DomainObject.Predmet.ProtuStrankaListFormatedOIB>
  <DomainObject.Predmet.ProtuStrankaListFormatedWithAdress>
    <izvorni_sadrzaj>
      <item>OMEGA ZAŠTITA d.o.o. za zaštitu osoba i imovine, trgovinu, turizam i usluge, Čerjan 36, 20235 Orašac</item>
    </izvorni_sadrzaj>
    <derivirana_varijabla naziv="DomainObject.Predmet.ProtuStrankaListFormatedWithAdress_1">
      <item>OMEGA ZAŠTITA d.o.o. za zaštitu osoba i imovine, trgovinu, turizam i usluge, Čerjan 36, 20235 Orašac</item>
    </derivirana_varijabla>
  </DomainObject.Predmet.ProtuStrankaListFormatedWithAdress>
  <DomainObject.Predmet.ProtuStrankaListFormatedWithAdressOIB>
    <izvorni_sadrzaj>
      <item>OMEGA ZAŠTITA d.o.o. za zaštitu osoba i imovine, trgovinu, turizam i usluge, OIB 71489584189, Čerjan 36, 20235 Orašac</item>
    </izvorni_sadrzaj>
    <derivirana_varijabla naziv="DomainObject.Predmet.ProtuStrankaListFormatedWithAdressOIB_1">
      <item>OMEGA ZAŠTITA d.o.o. za zaštitu osoba i imovine, trgovinu, turizam i usluge, OIB 71489584189, Čerjan 36, 20235 Orašac</item>
    </derivirana_varijabla>
  </DomainObject.Predmet.ProtuStrankaListFormatedWithAdressOIB>
  <DomainObject.Predmet.ProtuStrankaListNazivFormated>
    <izvorni_sadrzaj>
      <item>OMEGA ZAŠTITA d.o.o. za zaštitu osoba i imovine, trgovinu, turizam i usluge</item>
    </izvorni_sadrzaj>
    <derivirana_varijabla naziv="DomainObject.Predmet.ProtuStrankaListNazivFormated_1">
      <item>OMEGA ZAŠTITA d.o.o. za zaštitu osoba i imovine, trgovinu, turizam i usluge</item>
    </derivirana_varijabla>
  </DomainObject.Predmet.ProtuStrankaListNazivFormated>
  <DomainObject.Predmet.ProtuStrankaListNazivFormatedOIB>
    <izvorni_sadrzaj>
      <item>OMEGA ZAŠTITA d.o.o. za zaštitu osoba i imovine, trgovinu, turizam i usluge, OIB 71489584189</item>
    </izvorni_sadrzaj>
    <derivirana_varijabla naziv="DomainObject.Predmet.ProtuStrankaListNazivFormatedOIB_1">
      <item>OMEGA ZAŠTITA d.o.o. za zaštitu osoba i imovine, trgovinu, turizam i usluge, OIB 71489584189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OMEGA ZAŠTITA d.o.o. za zaštitu osoba i imovine, trgovinu, turizam i usluge</izvorni_sadrzaj>
    <derivirana_varijabla naziv="DomainObject.Predmet.ProtustrankaIDrugi_1">OMEGA ZAŠTITA d.o.o. za zaštitu osoba i imovine,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OMEGA ZAŠTITA d.o.o. za zaštitu osoba i imovine, trgovinu, turizam i usluge, OIB 71489584189, Čerjan 36, 20235 Orašac</izvorni_sadrzaj>
    <derivirana_varijabla naziv="DomainObject.Predmet.ProtustrankaIDrugiAdressOIB_1">OMEGA ZAŠTITA d.o.o. za zaštitu osoba i imovine, trgovinu, turizam i usluge, OIB 71489584189,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OMEGA ZAŠTITA d.o.o. za zaštitu osoba i imovine, trgovinu, turizam i usluge</item>
    </izvorni_sadrzaj>
    <derivirana_varijabla naziv="DomainObject.Predmet.SudioniciListNaziv_1">
      <item>FINA, RC Split, Podružnica Dubrovnik</item>
      <item>OMEGA ZAŠTITA d.o.o. za zaštitu osoba i imovine,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OMEGA ZAŠTITA d.o.o. za zaštitu osoba i imovine, trgovinu, turizam i usluge, OIB 71489584189, Čerjan 36,20235 Orašac</item>
    </izvorni_sadrzaj>
    <derivirana_varijabla naziv="DomainObject.Predmet.SudioniciListAdressOIB_1">
      <item>FINA, RC Split, Podružnica Dubrovnik, OIB 85821130368, Vukovarska 2,20000 Dubrovnik</item>
      <item>OMEGA ZAŠTITA d.o.o. za zaštitu osoba i imovine, trgovinu, turizam i usluge, OIB 71489584189, Čerjan 36,20235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71489584189</item>
    </izvorni_sadrzaj>
    <derivirana_varijabla naziv="DomainObject.Predmet.SudioniciListNazivOIB_1">
      <item>, OIB 85821130368</item>
      <item>, OIB 71489584189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353DB-AAB7-4421-B573-533C3D3A1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2679</properties:Characters>
  <properties:Lines>85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2017-03-13T13:55:00Z</dcterms:created>
  <dc:creator>Sudsko vijeæe</dc:creator>
  <cp:lastModifiedBy>Katarina Franković</cp:lastModifiedBy>
  <cp:lastPrinted>2017-03-13T13:55:00Z</cp:lastPrinted>
  <dcterms:modified xmlns:xsi="http://www.w3.org/2001/XMLSchema-instance" xsi:type="dcterms:W3CDTF">2017-03-13T13:55:00Z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