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1eb1" w14:paraId="7141eb1" w:rsidRDefault="00C5677A" w:rsidR="006E6BEF" w:rsidRPr="00C5677A">
      <w:pPr>
        <w15:collapsed w:val="false"/>
        <w:rPr>
          <w:b/>
        </w:rPr>
      </w:pPr>
      <w:bookmarkStart w:name="_GoBack" w:id="0"/>
      <w:bookmarkEnd w:id="0"/>
      <w:r w:rsidRPr="00C5677A">
        <w:rPr>
          <w:b/>
        </w:rPr>
        <w:t>TOZ  PENKALA, Tvornica olovaka Zagreb d.d. u stečaju</w:t>
      </w:r>
    </w:p>
    <w:p w:rsidRDefault="00FD1412" w:rsidR="006E6BEF">
      <w:r>
        <w:t>ZAGREB</w:t>
      </w:r>
      <w:r w:rsidR="00D206EF">
        <w:t xml:space="preserve">, </w:t>
      </w:r>
      <w:r w:rsidR="00C5677A">
        <w:t>Poljačka 56</w:t>
      </w:r>
    </w:p>
    <w:p w:rsidRDefault="006E6BEF" w:rsidR="006E6BEF"/>
    <w:p w:rsidRDefault="00F11EC9" w:rsidR="00F11EC9"/>
    <w:p w:rsidRDefault="00B1232B" w:rsidR="00B1232B"/>
    <w:p w:rsidRDefault="00B1232B" w:rsidR="00B1232B"/>
    <w:p w:rsidRDefault="00675105" w:rsidR="00675105">
      <w:r>
        <w:t xml:space="preserve">                                                                     TRGOVAČKI  SUD  U  ZAGREBU </w:t>
      </w:r>
    </w:p>
    <w:p w:rsidRDefault="00675105" w:rsidR="00675105">
      <w:r>
        <w:t xml:space="preserve">                                                                              STEČAJNI  SUDAC</w:t>
      </w:r>
    </w:p>
    <w:p w:rsidRDefault="00675105" w:rsidR="00675105">
      <w:r>
        <w:t xml:space="preserve">                                                                                   40 St-428/15</w:t>
      </w:r>
    </w:p>
    <w:p w:rsidRDefault="00675105" w:rsidR="00675105"/>
    <w:p w:rsidRDefault="00675105" w:rsidR="00675105"/>
    <w:p w:rsidRDefault="00675105" w:rsidR="00675105">
      <w:r>
        <w:t>PREDMET: Objava oglasa</w:t>
      </w:r>
    </w:p>
    <w:p w:rsidRDefault="00675105" w:rsidR="00675105"/>
    <w:p w:rsidRDefault="00675105" w:rsidR="00675105">
      <w:r>
        <w:t>Niže navedeni tekst molim da objavite na E-oglasnoj ploči Trgovačkog suda u Zagrebu.</w:t>
      </w:r>
    </w:p>
    <w:p w:rsidRDefault="00675105" w:rsidR="00675105"/>
    <w:p w:rsidRDefault="00675105" w:rsidR="006E6BEF">
      <w:r>
        <w:t xml:space="preserve">Isti oglas biti će objavljen i u Narodnim novinama.       </w:t>
      </w:r>
    </w:p>
    <w:p w:rsidRDefault="00675105" w:rsidP="006E6BEF" w:rsidR="00E35810">
      <w:pPr>
        <w:tabs>
          <w:tab w:pos="5040" w:val="left"/>
        </w:tabs>
      </w:pPr>
      <w:r>
        <w:rPr>
          <w:b/>
        </w:rPr>
        <w:t xml:space="preserve"> </w:t>
      </w:r>
    </w:p>
    <w:p w:rsidRDefault="00675105" w:rsidP="00B1232B" w:rsidR="00E35810">
      <w:pPr>
        <w:tabs>
          <w:tab w:pos="5040" w:val="left"/>
        </w:tabs>
        <w:jc w:val="center"/>
      </w:pPr>
      <w:r>
        <w:t xml:space="preserve"> </w:t>
      </w:r>
    </w:p>
    <w:p w:rsidRDefault="00675105" w:rsidP="00675105" w:rsidR="00C05085" w:rsidRPr="00675105">
      <w:pPr>
        <w:tabs>
          <w:tab w:pos="5040" w:val="left"/>
        </w:tabs>
        <w:rPr>
          <w:u w:val="single"/>
        </w:rPr>
      </w:pPr>
      <w:r w:rsidRPr="00675105">
        <w:rPr>
          <w:u w:val="single"/>
        </w:rPr>
        <w:t>TEKST  OGLASA</w:t>
      </w:r>
    </w:p>
    <w:p w:rsidRDefault="00C05085" w:rsidP="00B1232B" w:rsidR="00C05085">
      <w:pPr>
        <w:tabs>
          <w:tab w:pos="5040" w:val="left"/>
        </w:tabs>
        <w:jc w:val="center"/>
      </w:pPr>
    </w:p>
    <w:p w:rsidRDefault="00675105" w:rsidP="00675105" w:rsidR="00C05085">
      <w:pPr>
        <w:tabs>
          <w:tab w:pos="5040" w:val="left"/>
        </w:tabs>
      </w:pPr>
      <w:r>
        <w:t>U stečajnom postupku koji se vodi nad stečajnim dužnikom</w:t>
      </w:r>
    </w:p>
    <w:p w:rsidRDefault="00675105" w:rsidP="00675105" w:rsidR="00675105">
      <w:pPr>
        <w:tabs>
          <w:tab w:pos="5040" w:val="left"/>
        </w:tabs>
      </w:pPr>
    </w:p>
    <w:p w:rsidRDefault="00675105" w:rsidP="00675105" w:rsidR="00675105">
      <w:pPr>
        <w:tabs>
          <w:tab w:pos="5040" w:val="left"/>
        </w:tabs>
      </w:pPr>
      <w:r w:rsidRPr="00675105">
        <w:rPr>
          <w:b/>
        </w:rPr>
        <w:t xml:space="preserve">TOZ  PENKALA, Tvornica olovaka Zagreb d.d. u stečaju, Zagreb, Poljačka 56, </w:t>
      </w:r>
      <w:r w:rsidRPr="00675105">
        <w:t>na</w:t>
      </w:r>
    </w:p>
    <w:p w:rsidRDefault="00675105" w:rsidP="00675105" w:rsidR="00675105" w:rsidRPr="00675105">
      <w:pPr>
        <w:tabs>
          <w:tab w:pos="5040" w:val="left"/>
        </w:tabs>
      </w:pPr>
      <w:r>
        <w:t xml:space="preserve">Trgovačkom sudu u Zagrebu, pod poslovnim brojem St-428/15, stečajni upravitelj objavljuje da će se </w:t>
      </w:r>
      <w:r w:rsidR="00D35527">
        <w:t>temeljem suglasnosti Odbora vjerovnika od 03.listopada 2017.god. izvršiti treća djelomična dioba vjerovnicima prvog višeg isplatnog reda.</w:t>
      </w:r>
      <w:r>
        <w:t xml:space="preserve"> </w:t>
      </w:r>
    </w:p>
    <w:p w:rsidRDefault="00B1232B" w:rsidP="00B1232B" w:rsidR="00B1232B" w:rsidRPr="00675105">
      <w:pPr>
        <w:tabs>
          <w:tab w:pos="5040" w:val="left"/>
        </w:tabs>
        <w:jc w:val="center"/>
        <w:rPr>
          <w:b/>
        </w:rPr>
      </w:pPr>
    </w:p>
    <w:p w:rsidRDefault="00D35527" w:rsidP="00B1232B" w:rsidR="00D35527">
      <w:pPr>
        <w:tabs>
          <w:tab w:pos="5040" w:val="left"/>
        </w:tabs>
      </w:pPr>
      <w:r>
        <w:t>Diobom će se namirivati utvrđene tražbine vjerovnika prvog višeg isplatnog reda koje iznose 7.030.629,18 kn.</w:t>
      </w:r>
    </w:p>
    <w:p w:rsidRDefault="00D35527" w:rsidP="00B1232B" w:rsidR="00D35527">
      <w:pPr>
        <w:tabs>
          <w:tab w:pos="5040" w:val="left"/>
        </w:tabs>
      </w:pPr>
    </w:p>
    <w:p w:rsidRDefault="00D35527" w:rsidP="00B1232B" w:rsidR="00D35527">
      <w:pPr>
        <w:tabs>
          <w:tab w:pos="5040" w:val="left"/>
        </w:tabs>
      </w:pPr>
      <w:r>
        <w:t>Utvrđene tražbine prvog višeg isplatnog reda namiruju se u ovoj diobi iznosom od 1.335.819,54 kn.</w:t>
      </w:r>
    </w:p>
    <w:p w:rsidRDefault="00D35527" w:rsidP="00B1232B" w:rsidR="00D35527">
      <w:pPr>
        <w:tabs>
          <w:tab w:pos="5040" w:val="left"/>
        </w:tabs>
      </w:pPr>
    </w:p>
    <w:p w:rsidRDefault="00D35527" w:rsidP="00B1232B" w:rsidR="00C05085">
      <w:pPr>
        <w:tabs>
          <w:tab w:pos="5040" w:val="left"/>
        </w:tabs>
      </w:pPr>
      <w:r>
        <w:t>Popis tražbina vjerovnika prvog višeg isplatnog reda koje se namiruju ovom diobom izložen je u sobi stečajnog suca. Rok za prigovor na diobni popis je 8 ( osam ) dana, a počinje teći istekom 15 dana od objave diobnog popisa u Narodnim novinama ( čl.280. st.1. SZ-a ).</w:t>
      </w:r>
      <w:r w:rsidR="00675105">
        <w:t xml:space="preserve"> </w:t>
      </w:r>
    </w:p>
    <w:p w:rsidRDefault="00C05085" w:rsidP="00B1232B" w:rsidR="00C05085">
      <w:pPr>
        <w:tabs>
          <w:tab w:pos="5040" w:val="left"/>
        </w:tabs>
      </w:pPr>
    </w:p>
    <w:p w:rsidRDefault="00C05085" w:rsidP="00B1232B" w:rsidR="00C05085">
      <w:pPr>
        <w:tabs>
          <w:tab w:pos="5040" w:val="left"/>
        </w:tabs>
      </w:pPr>
    </w:p>
    <w:p w:rsidRDefault="00C05085" w:rsidP="00B1232B" w:rsidR="00C05085">
      <w:pPr>
        <w:tabs>
          <w:tab w:pos="5040" w:val="left"/>
        </w:tabs>
      </w:pPr>
    </w:p>
    <w:p w:rsidRDefault="00C05085" w:rsidP="00B1232B" w:rsidR="00C05085">
      <w:pPr>
        <w:tabs>
          <w:tab w:pos="5040" w:val="left"/>
        </w:tabs>
      </w:pPr>
      <w:r>
        <w:t xml:space="preserve">U Zagrebu, </w:t>
      </w:r>
      <w:r w:rsidR="00675105">
        <w:t>09</w:t>
      </w:r>
      <w:r>
        <w:t xml:space="preserve">. </w:t>
      </w:r>
      <w:r w:rsidR="00675105">
        <w:t>listopad</w:t>
      </w:r>
      <w:r>
        <w:t xml:space="preserve"> 201</w:t>
      </w:r>
      <w:r w:rsidR="00675105">
        <w:t>7</w:t>
      </w:r>
      <w:r>
        <w:t>.god.                               Stečajni upravitelj:</w:t>
      </w:r>
    </w:p>
    <w:p w:rsidRDefault="00C05085" w:rsidP="00B1232B" w:rsidR="00C05085">
      <w:pPr>
        <w:tabs>
          <w:tab w:pos="5040" w:val="left"/>
        </w:tabs>
      </w:pPr>
      <w:r>
        <w:t xml:space="preserve">                                                                                      Milorad Zajkovski                                 </w:t>
      </w:r>
    </w:p>
    <w:p w:rsidRDefault="00C5677A" w:rsidP="006E6BEF" w:rsidR="00B45A0E">
      <w:pPr>
        <w:tabs>
          <w:tab w:pos="5040" w:val="left"/>
        </w:tabs>
      </w:pPr>
      <w:r>
        <w:t xml:space="preserve"> </w:t>
      </w:r>
    </w:p>
    <w:p w:rsidRDefault="00B45A0E" w:rsidP="006E6BEF" w:rsidR="00B45A0E">
      <w:pPr>
        <w:tabs>
          <w:tab w:pos="5040" w:val="left"/>
        </w:tabs>
      </w:pPr>
    </w:p>
    <w:p w:rsidRDefault="00C5677A" w:rsidP="00B45A0E" w:rsidR="00CC32CA">
      <w:pPr>
        <w:tabs>
          <w:tab w:pos="5040" w:val="left"/>
        </w:tabs>
        <w:jc w:val="center"/>
      </w:pPr>
      <w:r>
        <w:t xml:space="preserve"> </w:t>
      </w:r>
    </w:p>
    <w:p w:rsidRDefault="00B45A0E" w:rsidP="00B45A0E" w:rsidR="00B45A0E">
      <w:pPr>
        <w:tabs>
          <w:tab w:pos="5040" w:val="left"/>
        </w:tabs>
        <w:jc w:val="center"/>
      </w:pPr>
    </w:p>
    <w:p w:rsidRDefault="00C5677A" w:rsidP="00B45A0E" w:rsidR="00B45A0E">
      <w:pPr>
        <w:tabs>
          <w:tab w:pos="5040" w:val="left"/>
        </w:tabs>
      </w:pPr>
      <w:r>
        <w:t xml:space="preserve"> </w:t>
      </w:r>
    </w:p>
    <w:p w:rsidRDefault="00C5677A" w:rsidP="00B45A0E" w:rsidR="00DA04B4" w:rsidRPr="00DA04B4">
      <w:pPr>
        <w:tabs>
          <w:tab w:pos="5040" w:val="left"/>
        </w:tabs>
        <w:rPr>
          <w:b/>
        </w:rPr>
      </w:pPr>
      <w:r>
        <w:t xml:space="preserve"> </w:t>
      </w:r>
    </w:p>
    <w:p w:rsidRDefault="00DA04B4" w:rsidP="00B45A0E" w:rsidR="00DA04B4">
      <w:pPr>
        <w:tabs>
          <w:tab w:pos="5040" w:val="left"/>
        </w:tabs>
      </w:pPr>
    </w:p>
    <w:p w:rsidRDefault="00C5677A" w:rsidP="00B45A0E" w:rsidR="00F366F5">
      <w:pPr>
        <w:tabs>
          <w:tab w:pos="5040" w:val="left"/>
        </w:tabs>
      </w:pPr>
      <w:r>
        <w:rPr>
          <w:u w:val="single"/>
        </w:rPr>
        <w:t xml:space="preserve"> </w:t>
      </w:r>
    </w:p>
    <w:p w:rsidRDefault="00F366F5" w:rsidP="00C5677A" w:rsidR="00AB78D2">
      <w:pPr>
        <w:tabs>
          <w:tab w:pos="5040" w:val="left"/>
        </w:tabs>
      </w:pPr>
      <w:r>
        <w:t xml:space="preserve">                                   </w:t>
      </w:r>
      <w:r w:rsidR="00C5677A">
        <w:t xml:space="preserve"> </w:t>
      </w:r>
    </w:p>
    <w:p w:rsidRDefault="00C5677A" w:rsidP="002176B0" w:rsidR="002176B0">
      <w:pPr>
        <w:tabs>
          <w:tab w:pos="5040" w:val="left"/>
        </w:tabs>
      </w:pPr>
      <w:r>
        <w:rPr>
          <w:b/>
          <w:sz w:val="28"/>
          <w:szCs w:val="28"/>
        </w:rPr>
        <w:lastRenderedPageBreak/>
        <w:t xml:space="preserve"> </w:t>
      </w:r>
    </w:p>
    <w:p w:rsidRDefault="00C5677A" w:rsidP="002176B0" w:rsidR="005D48FC">
      <w:pPr>
        <w:tabs>
          <w:tab w:pos="5040" w:val="left"/>
        </w:tabs>
        <w:jc w:val="center"/>
      </w:pPr>
      <w:r>
        <w:t xml:space="preserve"> </w:t>
      </w:r>
    </w:p>
    <w:p w:rsidRDefault="00C5677A" w:rsidP="00C5677A" w:rsidR="008028D6">
      <w:pPr>
        <w:tabs>
          <w:tab w:pos="5040" w:val="left"/>
        </w:tabs>
      </w:pPr>
      <w:r>
        <w:t xml:space="preserve"> </w:t>
      </w:r>
    </w:p>
    <w:p w:rsidRDefault="008028D6" w:rsidP="006E6BEF" w:rsidR="008028D6">
      <w:pPr>
        <w:tabs>
          <w:tab w:pos="5040" w:val="left"/>
        </w:tabs>
      </w:pPr>
    </w:p>
    <w:p w:rsidRDefault="00C5677A" w:rsidP="006E6BEF" w:rsidR="006A3CC7">
      <w:pPr>
        <w:tabs>
          <w:tab w:pos="5040" w:val="left"/>
        </w:tabs>
      </w:pPr>
      <w:r>
        <w:t xml:space="preserve"> </w:t>
      </w:r>
    </w:p>
    <w:p w:rsidRDefault="006A3CC7" w:rsidP="006E6BEF" w:rsidR="006A3CC7">
      <w:pPr>
        <w:tabs>
          <w:tab w:pos="5040" w:val="left"/>
        </w:tabs>
      </w:pPr>
    </w:p>
    <w:p w:rsidRDefault="00C5677A" w:rsidP="006E6BEF" w:rsidR="000C7446">
      <w:pPr>
        <w:tabs>
          <w:tab w:pos="5040" w:val="left"/>
        </w:tabs>
      </w:pPr>
      <w:r>
        <w:t xml:space="preserve"> </w:t>
      </w:r>
    </w:p>
    <w:p w:rsidRDefault="00C5677A" w:rsidP="006E6BEF" w:rsidR="00BC4316">
      <w:pPr>
        <w:tabs>
          <w:tab w:pos="5040" w:val="left"/>
        </w:tabs>
      </w:pPr>
      <w:r>
        <w:t xml:space="preserve"> </w:t>
      </w:r>
    </w:p>
    <w:p w:rsidRDefault="00BC4316" w:rsidP="006E6BEF" w:rsidR="00BC4316">
      <w:pPr>
        <w:tabs>
          <w:tab w:pos="5040" w:val="left"/>
        </w:tabs>
      </w:pPr>
    </w:p>
    <w:p w:rsidRDefault="00C5677A" w:rsidP="006E6BEF" w:rsidR="00BC4316">
      <w:pPr>
        <w:tabs>
          <w:tab w:pos="5040" w:val="left"/>
        </w:tabs>
      </w:pPr>
      <w:r>
        <w:t xml:space="preserve"> </w:t>
      </w:r>
    </w:p>
    <w:p w:rsidRDefault="00C5677A" w:rsidP="006E6BEF" w:rsidR="00FA254D">
      <w:pPr>
        <w:tabs>
          <w:tab w:pos="5040" w:val="left"/>
        </w:tabs>
      </w:pPr>
      <w:r>
        <w:t xml:space="preserve"> </w:t>
      </w:r>
    </w:p>
    <w:p w:rsidRDefault="00C5677A" w:rsidP="006E6BEF" w:rsidR="0019405F">
      <w:pPr>
        <w:tabs>
          <w:tab w:pos="5040" w:val="left"/>
        </w:tabs>
      </w:pPr>
      <w:r>
        <w:t xml:space="preserve"> </w:t>
      </w:r>
    </w:p>
    <w:p w:rsidRDefault="00FA254D" w:rsidP="006E6BEF" w:rsidR="00FA254D">
      <w:pPr>
        <w:tabs>
          <w:tab w:pos="5040" w:val="left"/>
        </w:tabs>
      </w:pPr>
    </w:p>
    <w:p w:rsidRDefault="00C5677A" w:rsidP="00FA254D" w:rsidR="00FA254D">
      <w:pPr>
        <w:tabs>
          <w:tab w:pos="5040" w:val="left"/>
        </w:tabs>
        <w:jc w:val="center"/>
      </w:pPr>
      <w:r>
        <w:t xml:space="preserve"> </w:t>
      </w:r>
    </w:p>
    <w:p w:rsidRDefault="00FA254D" w:rsidP="006E6BEF" w:rsidR="00FA254D">
      <w:pPr>
        <w:tabs>
          <w:tab w:pos="5040" w:val="left"/>
        </w:tabs>
      </w:pPr>
    </w:p>
    <w:p w:rsidRDefault="00C5677A" w:rsidP="00FA254D" w:rsidR="003E12F8">
      <w:pPr>
        <w:tabs>
          <w:tab w:pos="5040" w:val="left"/>
        </w:tabs>
      </w:pPr>
      <w:r>
        <w:t xml:space="preserve"> </w:t>
      </w:r>
    </w:p>
    <w:p w:rsidRDefault="00530BCD" w:rsidP="00FA254D" w:rsidR="00530BCD">
      <w:pPr>
        <w:tabs>
          <w:tab w:pos="5040" w:val="left"/>
        </w:tabs>
      </w:pPr>
    </w:p>
    <w:p w:rsidRDefault="00C5677A" w:rsidP="003E12F8" w:rsidR="00A33DD4">
      <w:pPr>
        <w:tabs>
          <w:tab w:pos="5040" w:val="left"/>
        </w:tabs>
      </w:pPr>
      <w:r>
        <w:t xml:space="preserve"> </w:t>
      </w:r>
    </w:p>
    <w:p w:rsidRDefault="00A33DD4" w:rsidP="003E12F8" w:rsidR="00A33DD4">
      <w:pPr>
        <w:tabs>
          <w:tab w:pos="5040" w:val="left"/>
        </w:tabs>
      </w:pPr>
    </w:p>
    <w:p w:rsidRDefault="00C5677A" w:rsidP="003E12F8" w:rsidR="00A33DD4">
      <w:pPr>
        <w:tabs>
          <w:tab w:pos="5040" w:val="left"/>
        </w:tabs>
      </w:pPr>
      <w:r>
        <w:t xml:space="preserve"> </w:t>
      </w:r>
    </w:p>
    <w:p w:rsidRDefault="00A33DD4" w:rsidP="003E12F8" w:rsidR="00A33DD4">
      <w:pPr>
        <w:tabs>
          <w:tab w:pos="5040" w:val="left"/>
        </w:tabs>
      </w:pPr>
    </w:p>
    <w:p w:rsidRDefault="00C5677A" w:rsidP="003A38A2" w:rsidR="002858EA">
      <w:pPr>
        <w:rPr>
          <w:b/>
        </w:rPr>
      </w:pPr>
      <w:r>
        <w:t xml:space="preserve"> </w:t>
      </w:r>
    </w:p>
    <w:p w:rsidRDefault="00BC4316" w:rsidP="00F17148" w:rsidR="00F17148">
      <w:r>
        <w:t xml:space="preserve"> </w:t>
      </w:r>
    </w:p>
    <w:p w:rsidRDefault="00C5677A" w:rsidP="00F17148" w:rsidR="00530BCD">
      <w:pPr>
        <w:rPr>
          <w:u w:val="single"/>
        </w:rPr>
      </w:pPr>
      <w:r>
        <w:t xml:space="preserve"> </w:t>
      </w:r>
    </w:p>
    <w:p w:rsidRDefault="00C5677A" w:rsidP="00F17148" w:rsidR="00F17148">
      <w:pPr>
        <w:rPr>
          <w:u w:val="single"/>
        </w:rPr>
      </w:pPr>
      <w:r>
        <w:t xml:space="preserve"> </w:t>
      </w:r>
    </w:p>
    <w:p w:rsidRDefault="00C5677A" w:rsidP="00F17148" w:rsidR="002176B0">
      <w:pPr>
        <w:rPr>
          <w:b/>
        </w:rPr>
      </w:pPr>
      <w:r>
        <w:rPr>
          <w:u w:val="single"/>
        </w:rPr>
        <w:t xml:space="preserve"> </w:t>
      </w:r>
    </w:p>
    <w:p w:rsidRDefault="002176B0" w:rsidP="00F17148" w:rsidR="002176B0">
      <w:pPr>
        <w:rPr>
          <w:b/>
        </w:rPr>
      </w:pPr>
    </w:p>
    <w:p w:rsidRDefault="00C5677A" w:rsidP="00F17148" w:rsidR="006110C4">
      <w:pPr>
        <w:rPr>
          <w:b/>
          <w:u w:val="single"/>
        </w:rPr>
      </w:pPr>
      <w:r>
        <w:t xml:space="preserve"> </w:t>
      </w:r>
    </w:p>
    <w:p w:rsidRDefault="00BC643C" w:rsidP="00F17148" w:rsidR="00BC643C">
      <w:pPr>
        <w:rPr>
          <w:b/>
          <w:u w:val="single"/>
        </w:rPr>
      </w:pPr>
    </w:p>
    <w:p w:rsidRDefault="00C5677A" w:rsidP="00F17148" w:rsidR="00F17148">
      <w:pPr>
        <w:rPr>
          <w:u w:val="single"/>
        </w:rPr>
      </w:pPr>
      <w:r>
        <w:t xml:space="preserve"> </w:t>
      </w:r>
    </w:p>
    <w:p w:rsidRDefault="00F17148" w:rsidP="00F17148" w:rsidR="00F17148">
      <w:pPr>
        <w:rPr>
          <w:u w:val="single"/>
        </w:rPr>
      </w:pPr>
    </w:p>
    <w:p w:rsidRDefault="00F17148" w:rsidP="00F17148" w:rsidR="00F17148">
      <w:pPr>
        <w:rPr>
          <w:u w:val="single"/>
        </w:rPr>
      </w:pPr>
    </w:p>
    <w:p w:rsidRDefault="00BC643C" w:rsidP="00F17148" w:rsidR="00F17148" w:rsidRPr="00F17148">
      <w:pPr>
        <w:tabs>
          <w:tab w:pos="4920" w:val="left"/>
          <w:tab w:pos="5100" w:val="left"/>
        </w:tabs>
      </w:pPr>
      <w:r>
        <w:t xml:space="preserve"> </w:t>
      </w:r>
    </w:p>
    <w:sectPr w:rsidR="00F17148" w:rsidRPr="00F171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11B15"/>
    <w:multiLevelType w:val="hybridMultilevel"/>
    <w:tmpl w:val="C526BBD6"/>
    <w:lvl w:tplc="F22037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A684A"/>
    <w:multiLevelType w:val="hybridMultilevel"/>
    <w:tmpl w:val="9C5ACDB8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5B238C4"/>
    <w:multiLevelType w:val="hybridMultilevel"/>
    <w:tmpl w:val="6FDEF62E"/>
    <w:lvl w:tplc="85C41972" w:ilvl="0">
      <w:start w:val="1"/>
      <w:numFmt w:val="decimal"/>
      <w:lvlText w:val="(%1)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3">
    <w:nsid w:val="38E85D46"/>
    <w:multiLevelType w:val="hybridMultilevel"/>
    <w:tmpl w:val="28521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30540B"/>
    <w:multiLevelType w:val="hybridMultilevel"/>
    <w:tmpl w:val="2662F50A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5">
    <w:nsid w:val="5DC22D04"/>
    <w:multiLevelType w:val="hybridMultilevel"/>
    <w:tmpl w:val="7564F4A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B6738E"/>
    <w:multiLevelType w:val="hybridMultilevel"/>
    <w:tmpl w:val="256CE832"/>
    <w:lvl w:tplc="1B862BA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7">
    <w:nsid w:val="7CFC199A"/>
    <w:multiLevelType w:val="hybridMultilevel"/>
    <w:tmpl w:val="BC3000B4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BEF"/>
    <w:rsid w:val="0001518A"/>
    <w:rsid w:val="00020B58"/>
    <w:rsid w:val="00031A7C"/>
    <w:rsid w:val="0003214B"/>
    <w:rsid w:val="000429BC"/>
    <w:rsid w:val="00056E7D"/>
    <w:rsid w:val="00057C84"/>
    <w:rsid w:val="00057D74"/>
    <w:rsid w:val="00063AEC"/>
    <w:rsid w:val="000671E5"/>
    <w:rsid w:val="000678A7"/>
    <w:rsid w:val="0007047D"/>
    <w:rsid w:val="000730DA"/>
    <w:rsid w:val="00085849"/>
    <w:rsid w:val="000948BF"/>
    <w:rsid w:val="00096687"/>
    <w:rsid w:val="000A2432"/>
    <w:rsid w:val="000A69D2"/>
    <w:rsid w:val="000A753F"/>
    <w:rsid w:val="000A7D48"/>
    <w:rsid w:val="000B20C6"/>
    <w:rsid w:val="000B6EED"/>
    <w:rsid w:val="000C07E9"/>
    <w:rsid w:val="000C2461"/>
    <w:rsid w:val="000C2FDC"/>
    <w:rsid w:val="000C33F0"/>
    <w:rsid w:val="000C3719"/>
    <w:rsid w:val="000C513D"/>
    <w:rsid w:val="000C7446"/>
    <w:rsid w:val="000D001D"/>
    <w:rsid w:val="000D2226"/>
    <w:rsid w:val="000D232E"/>
    <w:rsid w:val="000D34B3"/>
    <w:rsid w:val="000D35C8"/>
    <w:rsid w:val="000E0372"/>
    <w:rsid w:val="000E4CCF"/>
    <w:rsid w:val="000F5F1F"/>
    <w:rsid w:val="000F6F80"/>
    <w:rsid w:val="00101DA3"/>
    <w:rsid w:val="00112693"/>
    <w:rsid w:val="00123DA7"/>
    <w:rsid w:val="00130205"/>
    <w:rsid w:val="00130CD3"/>
    <w:rsid w:val="00131A2C"/>
    <w:rsid w:val="00133B0F"/>
    <w:rsid w:val="00142922"/>
    <w:rsid w:val="00145752"/>
    <w:rsid w:val="00146D0E"/>
    <w:rsid w:val="001472D5"/>
    <w:rsid w:val="0015122B"/>
    <w:rsid w:val="001524AD"/>
    <w:rsid w:val="001546C7"/>
    <w:rsid w:val="001663D3"/>
    <w:rsid w:val="00176B19"/>
    <w:rsid w:val="00176C29"/>
    <w:rsid w:val="0018544C"/>
    <w:rsid w:val="0019405F"/>
    <w:rsid w:val="00197ED6"/>
    <w:rsid w:val="001B53FD"/>
    <w:rsid w:val="001B56DB"/>
    <w:rsid w:val="001C040C"/>
    <w:rsid w:val="001C0B1B"/>
    <w:rsid w:val="001C1C68"/>
    <w:rsid w:val="001C29B9"/>
    <w:rsid w:val="001D34A4"/>
    <w:rsid w:val="001E5A38"/>
    <w:rsid w:val="001E6DDA"/>
    <w:rsid w:val="001F428B"/>
    <w:rsid w:val="001F7392"/>
    <w:rsid w:val="001F7D5F"/>
    <w:rsid w:val="00212B89"/>
    <w:rsid w:val="002176B0"/>
    <w:rsid w:val="002200D9"/>
    <w:rsid w:val="002202F3"/>
    <w:rsid w:val="00225A7E"/>
    <w:rsid w:val="0024386E"/>
    <w:rsid w:val="0024555F"/>
    <w:rsid w:val="00245C77"/>
    <w:rsid w:val="00253DF7"/>
    <w:rsid w:val="00254682"/>
    <w:rsid w:val="00254FB7"/>
    <w:rsid w:val="00260B66"/>
    <w:rsid w:val="0026723A"/>
    <w:rsid w:val="0027086A"/>
    <w:rsid w:val="0027537B"/>
    <w:rsid w:val="002858EA"/>
    <w:rsid w:val="00287C93"/>
    <w:rsid w:val="00290B7B"/>
    <w:rsid w:val="002933BC"/>
    <w:rsid w:val="0029543B"/>
    <w:rsid w:val="002A6E8B"/>
    <w:rsid w:val="002B0159"/>
    <w:rsid w:val="002B48CE"/>
    <w:rsid w:val="002B7446"/>
    <w:rsid w:val="002B77D6"/>
    <w:rsid w:val="002C13B5"/>
    <w:rsid w:val="002F10A1"/>
    <w:rsid w:val="002F296B"/>
    <w:rsid w:val="00300171"/>
    <w:rsid w:val="00300ABF"/>
    <w:rsid w:val="00300DBB"/>
    <w:rsid w:val="00302E15"/>
    <w:rsid w:val="00304627"/>
    <w:rsid w:val="00305AB2"/>
    <w:rsid w:val="0031019B"/>
    <w:rsid w:val="00315550"/>
    <w:rsid w:val="00325D19"/>
    <w:rsid w:val="00326752"/>
    <w:rsid w:val="00331777"/>
    <w:rsid w:val="0033323D"/>
    <w:rsid w:val="00334077"/>
    <w:rsid w:val="00354C10"/>
    <w:rsid w:val="003657B2"/>
    <w:rsid w:val="00366A56"/>
    <w:rsid w:val="00367A78"/>
    <w:rsid w:val="00387593"/>
    <w:rsid w:val="003878BF"/>
    <w:rsid w:val="003A2C3C"/>
    <w:rsid w:val="003A38A2"/>
    <w:rsid w:val="003A3C3D"/>
    <w:rsid w:val="003A3EBB"/>
    <w:rsid w:val="003B0282"/>
    <w:rsid w:val="003B2165"/>
    <w:rsid w:val="003B2C97"/>
    <w:rsid w:val="003B70E1"/>
    <w:rsid w:val="003C03C3"/>
    <w:rsid w:val="003C1E67"/>
    <w:rsid w:val="003C1FB7"/>
    <w:rsid w:val="003C794D"/>
    <w:rsid w:val="003C7D17"/>
    <w:rsid w:val="003D0D8D"/>
    <w:rsid w:val="003D0DB5"/>
    <w:rsid w:val="003D2BF2"/>
    <w:rsid w:val="003D6E46"/>
    <w:rsid w:val="003D7EB6"/>
    <w:rsid w:val="003E12F8"/>
    <w:rsid w:val="003E2615"/>
    <w:rsid w:val="003F5B2D"/>
    <w:rsid w:val="003F6CFF"/>
    <w:rsid w:val="003F7AEE"/>
    <w:rsid w:val="00401FAA"/>
    <w:rsid w:val="0040476E"/>
    <w:rsid w:val="0042148C"/>
    <w:rsid w:val="00431526"/>
    <w:rsid w:val="00432BFA"/>
    <w:rsid w:val="004369B4"/>
    <w:rsid w:val="0044626A"/>
    <w:rsid w:val="00446FF6"/>
    <w:rsid w:val="004504D2"/>
    <w:rsid w:val="00452734"/>
    <w:rsid w:val="00453579"/>
    <w:rsid w:val="004669AE"/>
    <w:rsid w:val="00473C19"/>
    <w:rsid w:val="004812B6"/>
    <w:rsid w:val="00484816"/>
    <w:rsid w:val="00487A49"/>
    <w:rsid w:val="0049114F"/>
    <w:rsid w:val="00491B8E"/>
    <w:rsid w:val="004A034B"/>
    <w:rsid w:val="004A4CED"/>
    <w:rsid w:val="004A5348"/>
    <w:rsid w:val="004B482E"/>
    <w:rsid w:val="004B69B0"/>
    <w:rsid w:val="004B701C"/>
    <w:rsid w:val="004C0C0C"/>
    <w:rsid w:val="004C183B"/>
    <w:rsid w:val="004C2B67"/>
    <w:rsid w:val="004C37BC"/>
    <w:rsid w:val="004C7917"/>
    <w:rsid w:val="004D1C8A"/>
    <w:rsid w:val="004D1D6A"/>
    <w:rsid w:val="004D1F4C"/>
    <w:rsid w:val="004D29E9"/>
    <w:rsid w:val="004D5222"/>
    <w:rsid w:val="004D5E9A"/>
    <w:rsid w:val="004E223C"/>
    <w:rsid w:val="004F7CD6"/>
    <w:rsid w:val="005003DF"/>
    <w:rsid w:val="005017EE"/>
    <w:rsid w:val="00503BF0"/>
    <w:rsid w:val="00505FD4"/>
    <w:rsid w:val="00510277"/>
    <w:rsid w:val="005307E4"/>
    <w:rsid w:val="00530BCD"/>
    <w:rsid w:val="00531763"/>
    <w:rsid w:val="00531939"/>
    <w:rsid w:val="00531FFF"/>
    <w:rsid w:val="00541745"/>
    <w:rsid w:val="00543449"/>
    <w:rsid w:val="00551249"/>
    <w:rsid w:val="00554F48"/>
    <w:rsid w:val="00561BC9"/>
    <w:rsid w:val="005725A4"/>
    <w:rsid w:val="00573B25"/>
    <w:rsid w:val="0057411A"/>
    <w:rsid w:val="005751EC"/>
    <w:rsid w:val="00586690"/>
    <w:rsid w:val="00593054"/>
    <w:rsid w:val="005A0437"/>
    <w:rsid w:val="005B3676"/>
    <w:rsid w:val="005B70DA"/>
    <w:rsid w:val="005C03E1"/>
    <w:rsid w:val="005D48FC"/>
    <w:rsid w:val="005E3460"/>
    <w:rsid w:val="005E3B47"/>
    <w:rsid w:val="005E6C7F"/>
    <w:rsid w:val="005E7686"/>
    <w:rsid w:val="005F322A"/>
    <w:rsid w:val="00605337"/>
    <w:rsid w:val="00605752"/>
    <w:rsid w:val="0060751A"/>
    <w:rsid w:val="006110C4"/>
    <w:rsid w:val="006148E2"/>
    <w:rsid w:val="00617439"/>
    <w:rsid w:val="00622037"/>
    <w:rsid w:val="00633F42"/>
    <w:rsid w:val="00634B82"/>
    <w:rsid w:val="00640810"/>
    <w:rsid w:val="00643F77"/>
    <w:rsid w:val="00644AC0"/>
    <w:rsid w:val="00655B31"/>
    <w:rsid w:val="0066298D"/>
    <w:rsid w:val="00671BEF"/>
    <w:rsid w:val="00675105"/>
    <w:rsid w:val="00676A38"/>
    <w:rsid w:val="00680E13"/>
    <w:rsid w:val="00693C09"/>
    <w:rsid w:val="006A0265"/>
    <w:rsid w:val="006A0E49"/>
    <w:rsid w:val="006A1C39"/>
    <w:rsid w:val="006A3CC7"/>
    <w:rsid w:val="006A469D"/>
    <w:rsid w:val="006B1590"/>
    <w:rsid w:val="006B193A"/>
    <w:rsid w:val="006C24F8"/>
    <w:rsid w:val="006C2D88"/>
    <w:rsid w:val="006C2DCA"/>
    <w:rsid w:val="006D4564"/>
    <w:rsid w:val="006D469B"/>
    <w:rsid w:val="006D4F95"/>
    <w:rsid w:val="006E0719"/>
    <w:rsid w:val="006E57D5"/>
    <w:rsid w:val="006E6BEF"/>
    <w:rsid w:val="006F29CB"/>
    <w:rsid w:val="006F40CB"/>
    <w:rsid w:val="006F4FE0"/>
    <w:rsid w:val="006F60D8"/>
    <w:rsid w:val="007018C7"/>
    <w:rsid w:val="007040ED"/>
    <w:rsid w:val="007073D8"/>
    <w:rsid w:val="00720345"/>
    <w:rsid w:val="00721251"/>
    <w:rsid w:val="00721631"/>
    <w:rsid w:val="007236DB"/>
    <w:rsid w:val="007250A7"/>
    <w:rsid w:val="00731C76"/>
    <w:rsid w:val="0073307F"/>
    <w:rsid w:val="007366F1"/>
    <w:rsid w:val="007411E2"/>
    <w:rsid w:val="00741BD0"/>
    <w:rsid w:val="00743877"/>
    <w:rsid w:val="00743C90"/>
    <w:rsid w:val="007450E9"/>
    <w:rsid w:val="007504FF"/>
    <w:rsid w:val="00750951"/>
    <w:rsid w:val="00751597"/>
    <w:rsid w:val="00752430"/>
    <w:rsid w:val="00752734"/>
    <w:rsid w:val="007575A3"/>
    <w:rsid w:val="00760914"/>
    <w:rsid w:val="00766A3C"/>
    <w:rsid w:val="00766E1E"/>
    <w:rsid w:val="00773082"/>
    <w:rsid w:val="007734B9"/>
    <w:rsid w:val="0077489D"/>
    <w:rsid w:val="00777A7F"/>
    <w:rsid w:val="00777EED"/>
    <w:rsid w:val="00784DBC"/>
    <w:rsid w:val="007877C2"/>
    <w:rsid w:val="0079009B"/>
    <w:rsid w:val="0079056B"/>
    <w:rsid w:val="007936A3"/>
    <w:rsid w:val="00794AA5"/>
    <w:rsid w:val="007A016C"/>
    <w:rsid w:val="007A0FD0"/>
    <w:rsid w:val="007A4260"/>
    <w:rsid w:val="007B081C"/>
    <w:rsid w:val="007B25E7"/>
    <w:rsid w:val="007B4783"/>
    <w:rsid w:val="007B7988"/>
    <w:rsid w:val="007B7DDE"/>
    <w:rsid w:val="007C39F8"/>
    <w:rsid w:val="007C62D6"/>
    <w:rsid w:val="007C6363"/>
    <w:rsid w:val="007D568F"/>
    <w:rsid w:val="007E69D0"/>
    <w:rsid w:val="007F0B63"/>
    <w:rsid w:val="007F5949"/>
    <w:rsid w:val="008005C0"/>
    <w:rsid w:val="008028D6"/>
    <w:rsid w:val="008038FC"/>
    <w:rsid w:val="0081021A"/>
    <w:rsid w:val="0081065F"/>
    <w:rsid w:val="008235E3"/>
    <w:rsid w:val="00826FCA"/>
    <w:rsid w:val="0083022E"/>
    <w:rsid w:val="00830767"/>
    <w:rsid w:val="00834707"/>
    <w:rsid w:val="00841150"/>
    <w:rsid w:val="00865883"/>
    <w:rsid w:val="00865A3B"/>
    <w:rsid w:val="00866BE1"/>
    <w:rsid w:val="0086722D"/>
    <w:rsid w:val="0087126F"/>
    <w:rsid w:val="00876D3F"/>
    <w:rsid w:val="00885D41"/>
    <w:rsid w:val="00894093"/>
    <w:rsid w:val="008A2F77"/>
    <w:rsid w:val="008A5466"/>
    <w:rsid w:val="008B3ED8"/>
    <w:rsid w:val="008B43F0"/>
    <w:rsid w:val="008C41A5"/>
    <w:rsid w:val="008C4B9F"/>
    <w:rsid w:val="008D39A7"/>
    <w:rsid w:val="008D4233"/>
    <w:rsid w:val="008E4841"/>
    <w:rsid w:val="008E51FD"/>
    <w:rsid w:val="008E6D4A"/>
    <w:rsid w:val="008F3ACC"/>
    <w:rsid w:val="008F6492"/>
    <w:rsid w:val="009005A2"/>
    <w:rsid w:val="0090607D"/>
    <w:rsid w:val="009066D3"/>
    <w:rsid w:val="00910BEC"/>
    <w:rsid w:val="00911647"/>
    <w:rsid w:val="009267EF"/>
    <w:rsid w:val="00932EF5"/>
    <w:rsid w:val="009467C4"/>
    <w:rsid w:val="00947F02"/>
    <w:rsid w:val="00965CBB"/>
    <w:rsid w:val="009666C1"/>
    <w:rsid w:val="00971FB4"/>
    <w:rsid w:val="009735B2"/>
    <w:rsid w:val="00974DD5"/>
    <w:rsid w:val="00974FEF"/>
    <w:rsid w:val="009772B0"/>
    <w:rsid w:val="009810A3"/>
    <w:rsid w:val="00986658"/>
    <w:rsid w:val="00992A16"/>
    <w:rsid w:val="009A08A2"/>
    <w:rsid w:val="009A4BC9"/>
    <w:rsid w:val="009A59EE"/>
    <w:rsid w:val="009A6C57"/>
    <w:rsid w:val="009B38C9"/>
    <w:rsid w:val="009C2024"/>
    <w:rsid w:val="009C358A"/>
    <w:rsid w:val="009D3162"/>
    <w:rsid w:val="009D44BF"/>
    <w:rsid w:val="009E46BA"/>
    <w:rsid w:val="009E51A9"/>
    <w:rsid w:val="009E5F5F"/>
    <w:rsid w:val="009E7E97"/>
    <w:rsid w:val="009F1ED6"/>
    <w:rsid w:val="009F34A6"/>
    <w:rsid w:val="009F6095"/>
    <w:rsid w:val="00A01A35"/>
    <w:rsid w:val="00A150CC"/>
    <w:rsid w:val="00A1582E"/>
    <w:rsid w:val="00A161F1"/>
    <w:rsid w:val="00A167B7"/>
    <w:rsid w:val="00A23C53"/>
    <w:rsid w:val="00A246AC"/>
    <w:rsid w:val="00A25BD9"/>
    <w:rsid w:val="00A27909"/>
    <w:rsid w:val="00A33704"/>
    <w:rsid w:val="00A33DD4"/>
    <w:rsid w:val="00A345BB"/>
    <w:rsid w:val="00A35E48"/>
    <w:rsid w:val="00A451BF"/>
    <w:rsid w:val="00A5371C"/>
    <w:rsid w:val="00A54A9A"/>
    <w:rsid w:val="00A56E4B"/>
    <w:rsid w:val="00A64669"/>
    <w:rsid w:val="00A656FD"/>
    <w:rsid w:val="00A66A46"/>
    <w:rsid w:val="00A66EE9"/>
    <w:rsid w:val="00A71015"/>
    <w:rsid w:val="00A710AB"/>
    <w:rsid w:val="00A714BC"/>
    <w:rsid w:val="00A7422A"/>
    <w:rsid w:val="00A807EF"/>
    <w:rsid w:val="00A82F75"/>
    <w:rsid w:val="00A844AA"/>
    <w:rsid w:val="00A91943"/>
    <w:rsid w:val="00A96331"/>
    <w:rsid w:val="00AA27D8"/>
    <w:rsid w:val="00AA7800"/>
    <w:rsid w:val="00AB78D2"/>
    <w:rsid w:val="00AC1DDF"/>
    <w:rsid w:val="00AC6490"/>
    <w:rsid w:val="00AD4869"/>
    <w:rsid w:val="00AD5B01"/>
    <w:rsid w:val="00AD75AE"/>
    <w:rsid w:val="00AE2083"/>
    <w:rsid w:val="00AE625B"/>
    <w:rsid w:val="00AF03CE"/>
    <w:rsid w:val="00AF312D"/>
    <w:rsid w:val="00B02406"/>
    <w:rsid w:val="00B10927"/>
    <w:rsid w:val="00B1232B"/>
    <w:rsid w:val="00B12854"/>
    <w:rsid w:val="00B15267"/>
    <w:rsid w:val="00B225AC"/>
    <w:rsid w:val="00B309E3"/>
    <w:rsid w:val="00B45A0E"/>
    <w:rsid w:val="00B5133C"/>
    <w:rsid w:val="00B52610"/>
    <w:rsid w:val="00B716D7"/>
    <w:rsid w:val="00B752DB"/>
    <w:rsid w:val="00B8056D"/>
    <w:rsid w:val="00B80AEB"/>
    <w:rsid w:val="00B81692"/>
    <w:rsid w:val="00B845B7"/>
    <w:rsid w:val="00B852F2"/>
    <w:rsid w:val="00B85913"/>
    <w:rsid w:val="00B9725F"/>
    <w:rsid w:val="00BA5695"/>
    <w:rsid w:val="00BB7475"/>
    <w:rsid w:val="00BC172B"/>
    <w:rsid w:val="00BC4316"/>
    <w:rsid w:val="00BC643C"/>
    <w:rsid w:val="00BD08FE"/>
    <w:rsid w:val="00BD7F0F"/>
    <w:rsid w:val="00BE4C3D"/>
    <w:rsid w:val="00BE579B"/>
    <w:rsid w:val="00BE5976"/>
    <w:rsid w:val="00BE59A8"/>
    <w:rsid w:val="00BF2196"/>
    <w:rsid w:val="00BF6777"/>
    <w:rsid w:val="00C028F1"/>
    <w:rsid w:val="00C049E5"/>
    <w:rsid w:val="00C05085"/>
    <w:rsid w:val="00C10BF8"/>
    <w:rsid w:val="00C1511A"/>
    <w:rsid w:val="00C17F1F"/>
    <w:rsid w:val="00C22A7B"/>
    <w:rsid w:val="00C241F5"/>
    <w:rsid w:val="00C27353"/>
    <w:rsid w:val="00C37EF7"/>
    <w:rsid w:val="00C44D73"/>
    <w:rsid w:val="00C53EA6"/>
    <w:rsid w:val="00C5677A"/>
    <w:rsid w:val="00C84793"/>
    <w:rsid w:val="00C85B0C"/>
    <w:rsid w:val="00C85B6D"/>
    <w:rsid w:val="00C9152A"/>
    <w:rsid w:val="00C91CA5"/>
    <w:rsid w:val="00C928B3"/>
    <w:rsid w:val="00C94728"/>
    <w:rsid w:val="00CA7C0B"/>
    <w:rsid w:val="00CB0509"/>
    <w:rsid w:val="00CB0704"/>
    <w:rsid w:val="00CB5BE9"/>
    <w:rsid w:val="00CB6223"/>
    <w:rsid w:val="00CC18A2"/>
    <w:rsid w:val="00CC32CA"/>
    <w:rsid w:val="00CC3EB7"/>
    <w:rsid w:val="00CC4165"/>
    <w:rsid w:val="00CD1C1E"/>
    <w:rsid w:val="00CE6B0F"/>
    <w:rsid w:val="00CF08B7"/>
    <w:rsid w:val="00CF6672"/>
    <w:rsid w:val="00D1384E"/>
    <w:rsid w:val="00D206EF"/>
    <w:rsid w:val="00D20E1F"/>
    <w:rsid w:val="00D23269"/>
    <w:rsid w:val="00D3456F"/>
    <w:rsid w:val="00D35527"/>
    <w:rsid w:val="00D46B5A"/>
    <w:rsid w:val="00D517E9"/>
    <w:rsid w:val="00D52E9A"/>
    <w:rsid w:val="00D56021"/>
    <w:rsid w:val="00D60CDD"/>
    <w:rsid w:val="00D61EA0"/>
    <w:rsid w:val="00D628DB"/>
    <w:rsid w:val="00D73529"/>
    <w:rsid w:val="00D8337C"/>
    <w:rsid w:val="00D86376"/>
    <w:rsid w:val="00D94BA0"/>
    <w:rsid w:val="00D962A7"/>
    <w:rsid w:val="00D96A60"/>
    <w:rsid w:val="00DA04B4"/>
    <w:rsid w:val="00DA0FE8"/>
    <w:rsid w:val="00DA6E20"/>
    <w:rsid w:val="00DB2E89"/>
    <w:rsid w:val="00DB43D9"/>
    <w:rsid w:val="00DB60EA"/>
    <w:rsid w:val="00DB649C"/>
    <w:rsid w:val="00DB6FCB"/>
    <w:rsid w:val="00DC2B43"/>
    <w:rsid w:val="00DC447C"/>
    <w:rsid w:val="00DC5CEF"/>
    <w:rsid w:val="00DC7939"/>
    <w:rsid w:val="00DD3B93"/>
    <w:rsid w:val="00DE2F15"/>
    <w:rsid w:val="00DF5E22"/>
    <w:rsid w:val="00DF65A1"/>
    <w:rsid w:val="00DF6635"/>
    <w:rsid w:val="00E00230"/>
    <w:rsid w:val="00E07C60"/>
    <w:rsid w:val="00E07DB0"/>
    <w:rsid w:val="00E10D21"/>
    <w:rsid w:val="00E22B0E"/>
    <w:rsid w:val="00E25CAE"/>
    <w:rsid w:val="00E266C7"/>
    <w:rsid w:val="00E30E6A"/>
    <w:rsid w:val="00E3138F"/>
    <w:rsid w:val="00E34131"/>
    <w:rsid w:val="00E35810"/>
    <w:rsid w:val="00E40294"/>
    <w:rsid w:val="00E41CC5"/>
    <w:rsid w:val="00E42ADF"/>
    <w:rsid w:val="00E46320"/>
    <w:rsid w:val="00E5288C"/>
    <w:rsid w:val="00E52E14"/>
    <w:rsid w:val="00E55CBB"/>
    <w:rsid w:val="00E64AB7"/>
    <w:rsid w:val="00E70599"/>
    <w:rsid w:val="00E7266B"/>
    <w:rsid w:val="00E729A6"/>
    <w:rsid w:val="00E745E1"/>
    <w:rsid w:val="00E83B2D"/>
    <w:rsid w:val="00E85046"/>
    <w:rsid w:val="00E86BB4"/>
    <w:rsid w:val="00E87B41"/>
    <w:rsid w:val="00EA2602"/>
    <w:rsid w:val="00EA5E25"/>
    <w:rsid w:val="00EA74C6"/>
    <w:rsid w:val="00EB0440"/>
    <w:rsid w:val="00EB1391"/>
    <w:rsid w:val="00EB5038"/>
    <w:rsid w:val="00EC2E72"/>
    <w:rsid w:val="00EC7C63"/>
    <w:rsid w:val="00ED0AF7"/>
    <w:rsid w:val="00ED1777"/>
    <w:rsid w:val="00EF4819"/>
    <w:rsid w:val="00EF50C8"/>
    <w:rsid w:val="00EF6836"/>
    <w:rsid w:val="00F027A4"/>
    <w:rsid w:val="00F06620"/>
    <w:rsid w:val="00F11EC9"/>
    <w:rsid w:val="00F14533"/>
    <w:rsid w:val="00F17148"/>
    <w:rsid w:val="00F210C3"/>
    <w:rsid w:val="00F22D1F"/>
    <w:rsid w:val="00F23530"/>
    <w:rsid w:val="00F23A54"/>
    <w:rsid w:val="00F366F5"/>
    <w:rsid w:val="00F45CBD"/>
    <w:rsid w:val="00F637C9"/>
    <w:rsid w:val="00F65746"/>
    <w:rsid w:val="00F72128"/>
    <w:rsid w:val="00F721BE"/>
    <w:rsid w:val="00F7668A"/>
    <w:rsid w:val="00F76CC3"/>
    <w:rsid w:val="00F80781"/>
    <w:rsid w:val="00F8293F"/>
    <w:rsid w:val="00F94634"/>
    <w:rsid w:val="00FA254D"/>
    <w:rsid w:val="00FC32F1"/>
    <w:rsid w:val="00FC62BE"/>
    <w:rsid w:val="00FC7714"/>
    <w:rsid w:val="00FD1412"/>
    <w:rsid w:val="00FD1432"/>
    <w:rsid w:val="00FE1192"/>
    <w:rsid w:val="00FE5324"/>
    <w:rsid w:val="00FF0E7A"/>
    <w:rsid w:val="00FF4406"/>
    <w:rsid w:val="00FF4D3C"/>
    <w:rsid w:val="00FF5171"/>
    <w:rsid w:val="00FF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6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3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3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3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3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66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3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3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3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3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184</properties:Words>
  <properties:Characters>1032</properties:Characters>
  <properties:Lines>83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SIRION centar za očuvanje prirode i zdravlja</vt:lpstr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2017-10-17T12:28:00Z</dcterms:created>
  <dc:creator>Zajkovski</dc:creator>
  <cp:lastModifiedBy>Valentina Delač</cp:lastModifiedBy>
  <cp:lastPrinted>2011-05-16T22:13:00Z</cp:lastPrinted>
  <dcterms:modified xmlns:xsi="http://www.w3.org/2001/XMLSchema-instance" xsi:type="dcterms:W3CDTF">2017-10-17T12:28:00Z</dcterms:modified>
  <cp:revision>3</cp:revision>
  <dc:title>SIRION centar za očuvanje prirode i zdravlja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