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5f22" w14:paraId="b695f2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B0741A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</w:t>
      </w:r>
      <w:r w:rsidR="00E32859">
        <w:t>PANDUL j.d.o.o.</w:t>
      </w:r>
      <w:r w:rsidR="00B0741A">
        <w:t xml:space="preserve">, </w:t>
      </w:r>
      <w:r w:rsidR="00E32859">
        <w:t xml:space="preserve">Zadar, Šibenska 15, </w:t>
      </w:r>
      <w:r w:rsidR="00B0741A">
        <w:t>OIB:</w:t>
      </w:r>
      <w:r w:rsidR="00E32859" w:rsidRPr="00E32859">
        <w:t xml:space="preserve"> </w:t>
      </w:r>
      <w:r w:rsidR="00E32859">
        <w:t>22691104883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32859">
        <w:t>29</w:t>
      </w:r>
      <w:r>
        <w:t xml:space="preserve">. </w:t>
      </w:r>
      <w:r w:rsidR="00814E35">
        <w:t>prosinca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98761E">
        <w:t>10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32859">
        <w:t>PANDUL j.d.o.o., Zadar, Šibenska 15, OIB:</w:t>
      </w:r>
      <w:r w:rsidR="00E32859" w:rsidRPr="00E32859">
        <w:t xml:space="preserve"> </w:t>
      </w:r>
      <w:r w:rsidR="00E32859">
        <w:t>22691104883</w:t>
      </w:r>
      <w:r w:rsidR="0098761E">
        <w:t>,</w:t>
      </w:r>
      <w:r w:rsidR="00990A98">
        <w:t xml:space="preserve"> </w:t>
      </w:r>
      <w:r>
        <w:t xml:space="preserve">na temelju neizvršenih osnova za plaćanje iznosi </w:t>
      </w:r>
      <w:r w:rsidR="00E32859">
        <w:t>30.735,73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</w:t>
      </w:r>
      <w:r w:rsidR="00E32859">
        <w:t xml:space="preserve"> Goran Jurin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98761E">
        <w:t xml:space="preserve"> 10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B0741A" w:rsidR="00B0741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635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0741A">
      <w:t>Poslovni broj: 5</w:t>
    </w:r>
    <w:r w:rsidR="00B0741A" w:rsidRPr="00FC1537">
      <w:t xml:space="preserve"> St</w:t>
    </w:r>
    <w:r w:rsidR="00B0741A">
      <w:t>-11</w:t>
    </w:r>
    <w:r w:rsidR="00E32859">
      <w:t>69</w:t>
    </w:r>
    <w:r w:rsidR="00B0741A">
      <w:t>/16-6</w:t>
    </w:r>
  </w:p>
  <w:p w:rsidRDefault="004635D5" w:rsidP="004635D5" w:rsidR="004635D5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14E35">
      <w:t>-</w:t>
    </w:r>
    <w:r w:rsidR="0098761E">
      <w:t>11</w:t>
    </w:r>
    <w:r w:rsidR="00E32859">
      <w:t>69</w:t>
    </w:r>
    <w:r w:rsidR="0098761E">
      <w:t>/16-</w:t>
    </w:r>
    <w:r w:rsidR="00E32859">
      <w:t>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A5"/>
    <w:rsid w:val="004635D5"/>
    <w:rsid w:val="005F67DA"/>
    <w:rsid w:val="00611283"/>
    <w:rsid w:val="006A66B9"/>
    <w:rsid w:val="006E6B12"/>
    <w:rsid w:val="00804643"/>
    <w:rsid w:val="00814E35"/>
    <w:rsid w:val="008337B7"/>
    <w:rsid w:val="00983B50"/>
    <w:rsid w:val="0098761E"/>
    <w:rsid w:val="00990A98"/>
    <w:rsid w:val="009E2467"/>
    <w:rsid w:val="00A32F79"/>
    <w:rsid w:val="00B0741A"/>
    <w:rsid w:val="00E3285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PANDUL j.d.o.o. za trgovinu i usluge</izvorni_sadrzaj>
    <derivirana_varijabla naziv="DomainObject.Predmet.ProtustrankaFormated_1">  PANDUL j.d.o.o. za trgovinu i usluge</derivirana_varijabla>
  </DomainObject.Predmet.ProtustrankaFormated>
  <DomainObject.Predmet.ProtustrankaFormatedOIB>
    <izvorni_sadrzaj>  PANDUL j.d.o.o. za trgovinu i usluge, OIB 22691104883</izvorni_sadrzaj>
    <derivirana_varijabla naziv="DomainObject.Predmet.ProtustrankaFormatedOIB_1">  PANDUL j.d.o.o. za trgovinu i usluge, OIB 22691104883</derivirana_varijabla>
  </DomainObject.Predmet.ProtustrankaFormatedOIB>
  <DomainObject.Predmet.ProtustrankaFormatedWithAdress>
    <izvorni_sadrzaj> PANDUL j.d.o.o. za trgovinu i usluge, Šibenska 15, 23000 Zadar</izvorni_sadrzaj>
    <derivirana_varijabla naziv="DomainObject.Predmet.ProtustrankaFormatedWithAdress_1"> PANDUL j.d.o.o. za trgovinu i usluge, Šibenska 15, 23000 Zadar</derivirana_varijabla>
  </DomainObject.Predmet.ProtustrankaFormatedWithAdress>
  <DomainObject.Predmet.ProtustrankaFormatedWithAdressOIB>
    <izvorni_sadrzaj> PANDUL j.d.o.o. za trgovinu i usluge, OIB 22691104883, Šibenska 15, 23000 Zadar</izvorni_sadrzaj>
    <derivirana_varijabla naziv="DomainObject.Predmet.ProtustrankaFormatedWithAdressOIB_1"> PANDUL j.d.o.o. za trgovinu i usluge, OIB 22691104883, Šibenska 15, 23000 Zadar</derivirana_varijabla>
  </DomainObject.Predmet.ProtustrankaFormatedWithAdressOIB>
  <DomainObject.Predmet.ProtustrankaWithAdress>
    <izvorni_sadrzaj>PANDUL j.d.o.o. za trgovinu i usluge Šibenska 15, 23000 Zadar</izvorni_sadrzaj>
    <derivirana_varijabla naziv="DomainObject.Predmet.ProtustrankaWithAdress_1">PANDUL j.d.o.o. za trgovinu i usluge Šibenska 15, 23000 Zadar</derivirana_varijabla>
  </DomainObject.Predmet.ProtustrankaWithAdress>
  <DomainObject.Predmet.ProtustrankaWithAdressOIB>
    <izvorni_sadrzaj>PANDUL j.d.o.o. za trgovinu i usluge, OIB 22691104883, Šibenska 15, 23000 Zadar</izvorni_sadrzaj>
    <derivirana_varijabla naziv="DomainObject.Predmet.ProtustrankaWithAdressOIB_1">PANDUL j.d.o.o. za trgovinu i usluge, OIB 22691104883, Šibenska 15, 23000 Zadar</derivirana_varijabla>
  </DomainObject.Predmet.ProtustrankaWithAdressOIB>
  <DomainObject.Predmet.ProtustrankaNazivFormated>
    <izvorni_sadrzaj>PANDUL j.d.o.o. za trgovinu i usluge</izvorni_sadrzaj>
    <derivirana_varijabla naziv="DomainObject.Predmet.ProtustrankaNazivFormated_1">PANDUL j.d.o.o. za trgovinu i usluge</derivirana_varijabla>
  </DomainObject.Predmet.ProtustrankaNazivFormated>
  <DomainObject.Predmet.ProtustrankaNazivFormatedOIB>
    <izvorni_sadrzaj>PANDUL j.d.o.o. za trgovinu i usluge, OIB 22691104883</izvorni_sadrzaj>
    <derivirana_varijabla naziv="DomainObject.Predmet.ProtustrankaNazivFormatedOIB_1">PANDUL j.d.o.o. za trgovinu i usluge, OIB 22691104883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30735.73</izvorni_sadrzaj>
    <derivirana_varijabla naziv="DomainObject.Predmet.TrenutnaVrijednost_1">30735.73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PANDUL j.d.o.o. za trgovinu i usluge</item>
    </izvorni_sadrzaj>
    <derivirana_varijabla naziv="DomainObject.Predmet.ProtuStrankaListFormated_1">
      <item>PANDUL j.d.o.o. za trgovinu i usluge</item>
    </derivirana_varijabla>
  </DomainObject.Predmet.ProtuStrankaListFormated>
  <DomainObject.Predmet.ProtuStrankaListFormatedOIB>
    <izvorni_sadrzaj>
      <item>PANDUL j.d.o.o. za trgovinu i usluge, OIB 22691104883</item>
    </izvorni_sadrzaj>
    <derivirana_varijabla naziv="DomainObject.Predmet.ProtuStrankaListFormatedOIB_1">
      <item>PANDUL j.d.o.o. za trgovinu i usluge, OIB 22691104883</item>
    </derivirana_varijabla>
  </DomainObject.Predmet.ProtuStrankaListFormatedOIB>
  <DomainObject.Predmet.ProtuStrankaListFormatedWithAdress>
    <izvorni_sadrzaj>
      <item>PANDUL j.d.o.o. za trgovinu i usluge, Šibenska 15, 23000 Zadar</item>
    </izvorni_sadrzaj>
    <derivirana_varijabla naziv="DomainObject.Predmet.ProtuStrankaListFormatedWithAdress_1">
      <item>PANDUL j.d.o.o. za trgovinu i usluge, Šibenska 15, 23000 Zadar</item>
    </derivirana_varijabla>
  </DomainObject.Predmet.ProtuStrankaListFormatedWithAdress>
  <DomainObject.Predmet.ProtuStrankaListFormatedWithAdressOIB>
    <izvorni_sadrzaj>
      <item>PANDUL j.d.o.o. za trgovinu i usluge, OIB 22691104883, Šibenska 15, 23000 Zadar</item>
    </izvorni_sadrzaj>
    <derivirana_varijabla naziv="DomainObject.Predmet.ProtuStrankaListFormatedWithAdressOIB_1">
      <item>PANDUL j.d.o.o. za trgovinu i usluge, OIB 22691104883, Šibenska 15, 23000 Zadar</item>
    </derivirana_varijabla>
  </DomainObject.Predmet.ProtuStrankaListFormatedWithAdressOIB>
  <DomainObject.Predmet.ProtuStrankaListNazivFormated>
    <izvorni_sadrzaj>
      <item>PANDUL j.d.o.o. za trgovinu i usluge</item>
    </izvorni_sadrzaj>
    <derivirana_varijabla naziv="DomainObject.Predmet.ProtuStrankaListNazivFormated_1">
      <item>PANDUL j.d.o.o. za trgovinu i usluge</item>
    </derivirana_varijabla>
  </DomainObject.Predmet.ProtuStrankaListNazivFormated>
  <DomainObject.Predmet.ProtuStrankaListNazivFormatedOIB>
    <izvorni_sadrzaj>
      <item>PANDUL j.d.o.o. za trgovinu i usluge, OIB 22691104883</item>
    </izvorni_sadrzaj>
    <derivirana_varijabla naziv="DomainObject.Predmet.ProtuStrankaListNazivFormatedOIB_1">
      <item>PANDUL j.d.o.o. za trgovinu i usluge, OIB 22691104883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PANDUL j.d.o.o. za trgovinu i usluge</izvorni_sadrzaj>
    <derivirana_varijabla naziv="DomainObject.Predmet.ProtustrankaIDrugi_1">PANDUL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PANDUL j.d.o.o. za trgovinu i usluge, OIB 22691104883, Šibenska 15, 23000 Zadar</izvorni_sadrzaj>
    <derivirana_varijabla naziv="DomainObject.Predmet.ProtustrankaIDrugiAdressOIB_1">PANDUL j.d.o.o. za trgovinu i usluge, OIB 22691104883, Šibenska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PANDUL j.d.o.o. za trgovinu i usluge</item>
    </izvorni_sadrzaj>
    <derivirana_varijabla naziv="DomainObject.Predmet.SudioniciListNaziv_1">
      <item>FINA</item>
      <item>PANDUL j.d.o.o. za trgovinu i usluge</item>
    </derivirana_varijabla>
  </DomainObject.Predmet.SudioniciListNaziv>
  <DomainObject.Predmet.SudioniciListAdressOIB>
    <izvorni_sadrzaj>
      <item>FINA, OIB 85821130368</item>
      <item>PANDUL j.d.o.o. za trgovinu i usluge, OIB 22691104883, Šibenska 15,23000 Zadar</item>
    </izvorni_sadrzaj>
    <derivirana_varijabla naziv="DomainObject.Predmet.SudioniciListAdressOIB_1">
      <item>FINA, OIB 85821130368</item>
      <item>PANDUL j.d.o.o. za trgovinu i usluge, OIB 22691104883, Šibenska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22691104883</item>
    </izvorni_sadrzaj>
    <derivirana_varijabla naziv="DomainObject.Predmet.SudioniciListNazivOIB_1">
      <item>, OIB 85821130368</item>
      <item>, OIB 22691104883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1946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2017-01-10T12:00:00Z</dcterms:created>
  <dc:creator>Tina Grgas</dc:creator>
  <cp:lastModifiedBy>Merlina Klišmanić</cp:lastModifiedBy>
  <cp:lastPrinted>2017-01-10T12:00:00Z</cp:lastPrinted>
  <dcterms:modified xmlns:xsi="http://www.w3.org/2001/XMLSchema-instance" xsi:type="dcterms:W3CDTF">2017-01-10T12:43:00Z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