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819e" w14:paraId="e78819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F6002" w:rsidP="00EF6002" w:rsidR="00EF6002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7. St-1347/2016-3.</w:t>
      </w:r>
    </w:p>
    <w:p w:rsidRDefault="00EF6002" w:rsidP="00EF6002" w:rsidR="00EF6002">
      <w:pPr>
        <w:jc w:val="both"/>
        <w:rPr>
          <w:rFonts w:cs="Arial" w:hAnsi="Arial" w:ascii="Arial"/>
        </w:rPr>
      </w:pPr>
    </w:p>
    <w:p w:rsidRDefault="00EF6002" w:rsidP="00EF6002" w:rsidR="00EF6002">
      <w:pPr>
        <w:jc w:val="both"/>
        <w:rPr>
          <w:rFonts w:cs="Arial" w:hAnsi="Arial" w:ascii="Arial"/>
          <w:b/>
        </w:rPr>
      </w:pPr>
    </w:p>
    <w:p w:rsidRDefault="00EF6002" w:rsidP="00EF6002" w:rsidR="00EF600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F6002" w:rsidP="00EF6002" w:rsidR="00EF6002">
      <w:pPr>
        <w:jc w:val="center"/>
        <w:rPr>
          <w:rFonts w:cs="Arial" w:hAnsi="Arial" w:ascii="Arial"/>
          <w:b/>
        </w:rPr>
      </w:pPr>
    </w:p>
    <w:p w:rsidRDefault="00EF6002" w:rsidP="00EF6002" w:rsidR="00EF600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EF6002" w:rsidP="00EF6002" w:rsidR="00EF6002">
      <w:pPr>
        <w:jc w:val="both"/>
        <w:rPr>
          <w:rFonts w:cs="Arial" w:hAnsi="Arial" w:ascii="Arial"/>
        </w:rPr>
      </w:pP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EKO VIZ d.o.o. za gospodarenje otpadom iz Kobasičara 19, MBS 010088049, OIB 54462652907, dana 23. studenog 2016. godine  </w:t>
      </w:r>
    </w:p>
    <w:p w:rsidRDefault="00EF6002" w:rsidP="00EF6002" w:rsidR="00EF600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F6002" w:rsidP="00EF6002" w:rsidR="00EF6002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EKO VIZ d.o.o. za gospodarenje otpadom iz Kobasičara 19, MBS 010088049, OIB 54462652907.</w:t>
      </w:r>
    </w:p>
    <w:p w:rsidRDefault="00EF6002" w:rsidP="00EF6002" w:rsidR="00EF600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JUGOSLAV PURAN iz Bjelovar</w:t>
      </w:r>
      <w:r>
        <w:rPr>
          <w:rFonts w:cs="Arial" w:hAnsi="Arial" w:ascii="Arial"/>
        </w:rPr>
        <w:t>a</w:t>
      </w:r>
      <w:r>
        <w:rPr>
          <w:rFonts w:cs="Arial" w:hAnsi="Arial" w:ascii="Arial"/>
        </w:rPr>
        <w:t>, Josipa Jelačića 12, OIB 70582689973.</w:t>
      </w:r>
    </w:p>
    <w:p w:rsidRDefault="00EF6002" w:rsidP="00EF6002" w:rsidR="00EF600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EKO VIZ d.o.o. za gospodarenje otpadom iz Kobasičara 19, MBS 010088049, OIB 54462652907.</w:t>
      </w:r>
    </w:p>
    <w:p w:rsidRDefault="00EF6002" w:rsidP="00EF6002" w:rsidR="00EF600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23. studenog 2016. godine u 14,50 sati</w:t>
      </w:r>
      <w:r>
        <w:rPr>
          <w:rFonts w:cs="Arial" w:hAnsi="Arial" w:ascii="Arial"/>
        </w:rPr>
        <w:t>, kada je ovo rješenje objavljeno na e-oglasnoj ploči ovoga suda.</w:t>
      </w:r>
    </w:p>
    <w:p w:rsidRDefault="00EF6002" w:rsidP="00EF6002" w:rsidR="00EF600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F6002" w:rsidP="00EF6002" w:rsidR="00EF600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EF6002" w:rsidP="00EF6002" w:rsidR="00EF600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EF6002" w:rsidP="00EF6002" w:rsidR="00EF600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</w:t>
      </w:r>
      <w:r>
        <w:rPr>
          <w:rFonts w:cs="Arial" w:hAnsi="Arial" w:ascii="Arial"/>
        </w:rPr>
        <w:lastRenderedPageBreak/>
        <w:t>broj 71/15 – dalje: SZ) oglasom poslovni broj St-1347/2016-2., koji je objavljen na mrežnoj stranici e-oglasna ploča Trgovačkog suda u Bjelovaru 06. rujna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EF6002" w:rsidP="00EF6002" w:rsidR="00EF600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F6002" w:rsidP="00EF6002" w:rsidR="00EF600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F6002" w:rsidP="00EF6002" w:rsidR="00EF600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F6002" w:rsidP="00EF6002" w:rsidR="00EF600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F6002" w:rsidP="00EF6002" w:rsidR="00EF6002">
      <w:pPr>
        <w:pStyle w:val="Bezproreda"/>
        <w:ind w:firstLine="851"/>
        <w:jc w:val="both"/>
        <w:rPr>
          <w:rFonts w:cs="Arial" w:hAnsi="Arial" w:ascii="Arial"/>
        </w:rPr>
      </w:pPr>
    </w:p>
    <w:p w:rsidRDefault="00EF6002" w:rsidP="00EF6002" w:rsidR="00EF600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EF6002" w:rsidP="00EF6002" w:rsidR="00EF6002">
      <w:pPr>
        <w:ind w:firstLine="851"/>
        <w:jc w:val="both"/>
        <w:rPr>
          <w:rFonts w:cs="Arial" w:hAnsi="Arial" w:ascii="Arial"/>
        </w:rPr>
      </w:pPr>
    </w:p>
    <w:p w:rsidRDefault="00EF6002" w:rsidP="00EF6002" w:rsidR="00EF600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23. studenog 2016. godine</w:t>
      </w:r>
    </w:p>
    <w:p w:rsidRDefault="00EF6002" w:rsidP="00EF6002" w:rsidR="00EF6002">
      <w:pPr>
        <w:rPr>
          <w:rFonts w:cs="Arial" w:hAnsi="Arial" w:ascii="Arial"/>
          <w:b/>
        </w:rPr>
      </w:pPr>
    </w:p>
    <w:p w:rsidRDefault="00EF6002" w:rsidP="00EF6002" w:rsidR="00EF6002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EF6002" w:rsidP="00EF6002" w:rsidR="00EF6002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EF6002" w:rsidP="00EF6002" w:rsidR="00EF6002">
      <w:pPr>
        <w:ind w:firstLine="4111"/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EF6002" w:rsidP="00EF6002" w:rsidR="00EF6002">
      <w:pPr>
        <w:jc w:val="both"/>
        <w:rPr>
          <w:rFonts w:cs="Arial" w:hAnsi="Arial" w:ascii="Arial"/>
        </w:rPr>
      </w:pP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F6002" w:rsidP="00EF6002" w:rsidR="00EF6002">
      <w:pPr>
        <w:jc w:val="both"/>
        <w:rPr>
          <w:rFonts w:cs="Arial" w:hAnsi="Arial" w:ascii="Arial"/>
        </w:rPr>
      </w:pPr>
    </w:p>
    <w:p w:rsidRDefault="00EF6002" w:rsidP="00EF6002" w:rsidR="00EF6002">
      <w:pPr>
        <w:jc w:val="both"/>
        <w:rPr>
          <w:rFonts w:cs="Arial" w:hAnsi="Arial" w:ascii="Arial"/>
        </w:rPr>
      </w:pPr>
    </w:p>
    <w:p w:rsidRDefault="00EF6002" w:rsidP="00EF6002" w:rsidR="00EF6002">
      <w:pPr>
        <w:jc w:val="both"/>
        <w:rPr>
          <w:rFonts w:cs="Arial" w:hAnsi="Arial" w:ascii="Arial"/>
        </w:rPr>
      </w:pPr>
    </w:p>
    <w:p w:rsidRDefault="00EF6002" w:rsidP="00EF6002" w:rsidR="00EF600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</w:t>
      </w: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F6002" w:rsidP="00EF6002" w:rsidR="00EF600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23.11.2016.g.</w:t>
      </w:r>
    </w:p>
    <w:p w:rsidRDefault="00EF6002" w:rsidP="00EF6002" w:rsidR="00EF6002">
      <w:pPr>
        <w:rPr>
          <w:rFonts w:cs="Arial" w:hAnsi="Arial" w:ascii="Arial"/>
        </w:rPr>
      </w:pPr>
    </w:p>
    <w:p w:rsidRDefault="00EF6002" w:rsidP="00EF6002" w:rsidR="00EF6002">
      <w:pPr>
        <w:jc w:val="both"/>
        <w:rPr>
          <w:rFonts w:cs="Arial" w:hAnsi="Arial" w:ascii="Arial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002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51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St-1347/2016-3</izvorni_sadrzaj>
    <derivirana_varijabla naziv="DomainObject.Oznaka_1">St-1347/2016-3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St-1347/2016</izvorni_sadrzaj>
    <derivirana_varijabla naziv="DomainObject.Predmet.OznakaBroj_1">St-1347/2016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VIZ društvo s ograničenom odgovornošću za gospodarenje otpadom zastupanog po punomoćniku Vesna Šabić</izvorni_sadrzaj>
    <derivirana_varijabla naziv="DomainObject.Predmet.ProtustrankaFormated_1">  EKO VIZ društvo s ograničenom odgovornošću za gospodarenje otpadom zastupanog po punomoćniku Vesna Šabić</derivirana_varijabla>
  </DomainObject.Predmet.ProtustrankaFormated>
  <DomainObject.Predmet.ProtustrankaFormatedOIB>
    <izvorni_sadrzaj>  EKO VIZ društvo s ograničenom odgovornošću za gospodarenje otpadom, OIB 54462652907 zastupanog po punomoćniku Vesna Šabić</izvorni_sadrzaj>
    <derivirana_varijabla naziv="DomainObject.Predmet.ProtustrankaFormatedOIB_1">  EKO VIZ društvo s ograničenom odgovornošću za gospodarenje otpadom, OIB 54462652907 zastupanog po punomoćniku Vesna Šabić</derivirana_varijabla>
  </DomainObject.Predmet.ProtustrankaFormatedOIB>
  <DomainObject.Predmet.ProtustrankaFormatedWithAdress>
    <izvorni_sadrzaj> EKO VIZ društvo s ograničenom odgovornošću za gospodarenje otpadom, Kobasičari 19, 43000 Kobasičari zastupanog po punomoćniku Vesna Šabić</izvorni_sadrzaj>
    <derivirana_varijabla naziv="DomainObject.Predmet.ProtustrankaFormatedWithAdress_1"> EKO VIZ društvo s ograničenom odgovornošću za gospodarenje otpadom, Kobasičari 19, 43000 Kobasičari zastupanog po punomoćniku Vesna Šabić</derivirana_varijabla>
  </DomainObject.Predmet.ProtustrankaFormatedWithAdress>
  <DomainObject.Predmet.ProtustrankaFormatedWithAdressOIB>
    <izvorni_sadrzaj> EKO VIZ društvo s ograničenom odgovornošću za gospodarenje otpadom, OIB 54462652907, Kobasičari 19, 43000 Kobasičari zastupanog po punomoćniku Vesna Šabić</izvorni_sadrzaj>
    <derivirana_varijabla naziv="DomainObject.Predmet.ProtustrankaFormatedWithAdressOIB_1"> EKO VIZ društvo s ograničenom odgovornošću za gospodarenje otpadom, OIB 54462652907, Kobasičari 19, 43000 Kobasičari zastupanog po punomoćniku Vesna Šabić</derivirana_varijabla>
  </DomainObject.Predmet.ProtustrankaFormatedWithAdressOIB>
  <DomainObject.Predmet.ProtustrankaWithAdress>
    <izvorni_sadrzaj>EKO VIZ društvo s ograničenom odgovornošću za gospodarenje otpadom Kobasičari 19, 43000 Kobasičari</izvorni_sadrzaj>
    <derivirana_varijabla naziv="DomainObject.Predmet.ProtustrankaWithAdress_1">EKO VIZ društvo s ograničenom odgovornošću za gospodarenje otpadom Kobasičari 19, 43000 Kobasičari</derivirana_varijabla>
  </DomainObject.Predmet.ProtustrankaWithAdress>
  <DomainObject.Predmet.ProtustrankaWithAdressOIB>
    <izvorni_sadrzaj>EKO VIZ društvo s ograničenom odgovornošću za gospodarenje otpadom, OIB 54462652907, Kobasičari 19, 43000 Kobasičari</izvorni_sadrzaj>
    <derivirana_varijabla naziv="DomainObject.Predmet.ProtustrankaWithAdressOIB_1">EKO VIZ društvo s ograničenom odgovornošću za gospodarenje otpadom, OIB 54462652907, Kobasičari 19, 43000 Kobasičari</derivirana_varijabla>
  </DomainObject.Predmet.ProtustrankaWithAdressOIB>
  <DomainObject.Predmet.ProtustrankaNazivFormated>
    <izvorni_sadrzaj>EKO VIZ društvo s ograničenom odgovornošću za gospodarenje otpadom</izvorni_sadrzaj>
    <derivirana_varijabla naziv="DomainObject.Predmet.ProtustrankaNazivFormated_1">EKO VIZ društvo s ograničenom odgovornošću za gospodarenje otpadom</derivirana_varijabla>
  </DomainObject.Predmet.ProtustrankaNazivFormated>
  <DomainObject.Predmet.ProtustrankaNazivFormatedOIB>
    <izvorni_sadrzaj>EKO VIZ društvo s ograničenom odgovornošću za gospodarenje otpadom, OIB 54462652907</izvorni_sadrzaj>
    <derivirana_varijabla naziv="DomainObject.Predmet.ProtustrankaNazivFormatedOIB_1">EKO VIZ društvo s ograničenom odgovornošću za gospodarenje otpadom, OIB 54462652907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VIZ društvo s ograničenom odgovornošću za gospodarenje otpadom zastupanog po punomoćniku Vesna Šabić</item>
    </izvorni_sadrzaj>
    <derivirana_varijabla naziv="DomainObject.Predmet.ProtuStrankaListFormated_1">
      <item>EKO VIZ društvo s ograničenom odgovornošću za gospodarenje otpadom zastupanog po punomoćniku Vesna Šabić</item>
    </derivirana_varijabla>
  </DomainObject.Predmet.ProtuStrankaListFormated>
  <DomainObject.Predmet.ProtuStrankaListFormatedOIB>
    <izvorni_sadrzaj>
      <item>EKO VIZ društvo s ograničenom odgovornošću za gospodarenje otpadom, OIB 54462652907 zastupanog po punomoćniku Vesna Šabić</item>
    </izvorni_sadrzaj>
    <derivirana_varijabla naziv="DomainObject.Predmet.ProtuStrankaListFormatedOIB_1">
      <item>EKO VIZ društvo s ograničenom odgovornošću za gospodarenje otpadom, OIB 54462652907 zastupanog po punomoćniku Vesna Šabić</item>
    </derivirana_varijabla>
  </DomainObject.Predmet.ProtuStrankaListFormatedOIB>
  <DomainObject.Predmet.ProtuStrankaListFormatedWithAdress>
    <izvorni_sadrzaj>
      <item>EKO VIZ društvo s ograničenom odgovornošću za gospodarenje otpadom, Kobasičari 19, 43000 Kobasičari zastupanog po punomoćniku Vesna Šabić</item>
    </izvorni_sadrzaj>
    <derivirana_varijabla naziv="DomainObject.Predmet.ProtuStrankaListFormatedWithAdress_1">
      <item>EKO VIZ društvo s ograničenom odgovornošću za gospodarenje otpadom, Kobasičari 19, 43000 Kobasičari zastupanog po punomoćniku Vesna Šabić</item>
    </derivirana_varijabla>
  </DomainObject.Predmet.ProtuStrankaListFormatedWithAdress>
  <DomainObject.Predmet.ProtuStrankaListFormatedWithAdressOIB>
    <izvorni_sadrzaj>
      <item>EKO VIZ društvo s ograničenom odgovornošću za gospodarenje otpadom, OIB 54462652907, Kobasičari 19, 43000 Kobasičari zastupanog po punomoćniku Vesna Šabić</item>
    </izvorni_sadrzaj>
    <derivirana_varijabla naziv="DomainObject.Predmet.ProtuStrankaListFormatedWithAdressOIB_1">
      <item>EKO VIZ društvo s ograničenom odgovornošću za gospodarenje otpadom, OIB 54462652907, Kobasičari 19, 43000 Kobasičari zastupanog po punomoćniku Vesna Šabić</item>
    </derivirana_varijabla>
  </DomainObject.Predmet.ProtuStrankaListFormatedWithAdressOIB>
  <DomainObject.Predmet.ProtuStrankaListNazivFormated>
    <izvorni_sadrzaj>
      <item>EKO VIZ društvo s ograničenom odgovornošću za gospodarenje otpadom</item>
    </izvorni_sadrzaj>
    <derivirana_varijabla naziv="DomainObject.Predmet.ProtuStrankaListNazivFormated_1">
      <item>EKO VIZ društvo s ograničenom odgovornošću za gospodarenje otpadom</item>
    </derivirana_varijabla>
  </DomainObject.Predmet.ProtuStrankaListNazivFormated>
  <DomainObject.Predmet.ProtuStrankaListNazivFormatedOIB>
    <izvorni_sadrzaj>
      <item>EKO VIZ društvo s ograničenom odgovornošću za gospodarenje otpadom, OIB 54462652907</item>
    </izvorni_sadrzaj>
    <derivirana_varijabla naziv="DomainObject.Predmet.ProtuStrankaListNazivFormatedOIB_1">
      <item>EKO VIZ društvo s ograničenom odgovornošću za gospodarenje otpadom, OIB 54462652907</item>
    </derivirana_varijabla>
  </DomainObject.Predmet.ProtuStrankaListNazivFormatedOIB>
  <DomainObject.Predmet.OstaliListFormated>
    <izvorni_sadrzaj>
      <item>Vesna Šabić punomoćnik sudionika u postupku EKO VIZ društvo s ograničenom odgovornošću za gospodarenje otpadom</item>
    </izvorni_sadrzaj>
    <derivirana_varijabla naziv="DomainObject.Predmet.OstaliListFormated_1">
      <item>Vesna Šabić punomoćnik sudionika u postupku EKO VIZ društvo s ograničenom odgovornošću za gospodarenje otpadom</item>
    </derivirana_varijabla>
  </DomainObject.Predmet.OstaliListFormated>
  <DomainObject.Predmet.OstaliListFormatedOIB>
    <izvorni_sadrzaj>
      <item>Vesna Šabić, OIB 09105984272 punomoćnik sudionika u postupku EKO VIZ društvo s ograničenom odgovornošću za gospodarenje otpadom</item>
    </izvorni_sadrzaj>
    <derivirana_varijabla naziv="DomainObject.Predmet.OstaliListFormatedOIB_1">
      <item>Vesna Šabić, OIB 09105984272 punomoćnik sudionika u postupku EKO VIZ društvo s ograničenom odgovornošću za gospodarenje otpadom</item>
    </derivirana_varijabla>
  </DomainObject.Predmet.OstaliListFormatedOIB>
  <DomainObject.Predmet.OstaliListFormatedWithAdress>
    <izvorni_sadrzaj>
      <item>Vesna Šabić, Prilaz Jurja Dalmatinca 9., 43000 Bjelovar punomoćnik sudionika u postupku EKO VIZ društvo s ograničenom odgovornošću za gospodarenje otpadom</item>
    </izvorni_sadrzaj>
    <derivirana_varijabla naziv="DomainObject.Predmet.OstaliListFormatedWithAdress_1">
      <item>Vesna Šabić, Prilaz Jurja Dalmatinca 9., 43000 Bjelovar punomoćnik sudionika u postupku EKO VIZ društvo s ograničenom odgovornošću za gospodarenje otpadom</item>
    </derivirana_varijabla>
  </DomainObject.Predmet.OstaliListFormatedWithAdress>
  <DomainObject.Predmet.OstaliListFormatedWithAdressOIB>
    <izvorni_sadrzaj>
      <item>Vesna Šabić, OIB 09105984272, Prilaz Jurja Dalmatinca 9., 43000 Bjelovar punomoćnik sudionika u postupku EKO VIZ društvo s ograničenom odgovornošću za gospodarenje otpadom</item>
    </izvorni_sadrzaj>
    <derivirana_varijabla naziv="DomainObject.Predmet.OstaliListFormatedWithAdressOIB_1">
      <item>Vesna Šabić, OIB 09105984272, Prilaz Jurja Dalmatinca 9., 43000 Bjelovar punomoćnik sudionika u postupku EKO VIZ društvo s ograničenom odgovornošću za gospodarenje otpadom</item>
    </derivirana_varijabla>
  </DomainObject.Predmet.OstaliListFormatedWithAdressOIB>
  <DomainObject.Predmet.OstaliListNazivFormated>
    <izvorni_sadrzaj>
      <item>Vesna Šabić</item>
    </izvorni_sadrzaj>
    <derivirana_varijabla naziv="DomainObject.Predmet.OstaliListNazivFormated_1">
      <item>Vesna Šabić</item>
    </derivirana_varijabla>
  </DomainObject.Predmet.OstaliListNazivFormated>
  <DomainObject.Predmet.OstaliListNazivFormatedOIB>
    <izvorni_sadrzaj>
      <item>Vesna Šabić, OIB 09105984272</item>
    </izvorni_sadrzaj>
    <derivirana_varijabla naziv="DomainObject.Predmet.OstaliListNazivFormatedOIB_1">
      <item>Vesna Šabić, OIB 09105984272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St-1347/2016-3</izvorni_sadrzaj>
    <derivirana_varijabla naziv="DomainObject.PoslovniBrojDokumenta_1">St-1347/2016-3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VIZ društvo s ograničenom odgovornošću za gospodarenje otpadom</izvorni_sadrzaj>
    <derivirana_varijabla naziv="DomainObject.Predmet.ProtustrankaIDrugi_1">EKO VIZ društvo s ograničenom odgovornošću za gospodarenje otpadom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VIZ društvo s ograničenom odgovornošću za gospodarenje otpadom, OIB 54462652907, Kobasičari 19, 43000 Kobasičari</izvorni_sadrzaj>
    <derivirana_varijabla naziv="DomainObject.Predmet.ProtustrankaIDrugiAdressOIB_1">EKO VIZ društvo s ograničenom odgovornošću za gospodarenje otpadom, OIB 54462652907, Kobasičari 19, 43000 Kobasičari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VIZ društvo s ograničenom odgovornošću za gospodarenje otpadom</item>
      <item>Vesna Šabić</item>
    </izvorni_sadrzaj>
    <derivirana_varijabla naziv="DomainObject.Predmet.SudioniciListNaziv_1">
      <item>FINA, RC ZAGREB, Podružnica Bjelovar</item>
      <item>EKO VIZ društvo s ograničenom odgovornošću za gospodarenje otpadom</item>
      <item>Vesna Šabić</item>
    </derivirana_varijabla>
  </DomainObject.Predmet.SudioniciListNaziv>
  <DomainObject.Predmet.SudioniciListAdressOIB>
    <izvorni_sadrzaj>
      <item>FINA, RC ZAGREB, Podružnica Bjelovar, OIB 85821130368, F. Supila 4,43000 Bjelovar</item>
      <item>EKO VIZ društvo s ograničenom odgovornošću za gospodarenje otpadom, OIB 54462652907, Kobasičari 19,43000 Kobasičari</item>
      <item>Vesna Šabić, OIB 09105984272, Prilaz Jurja Dalmatinca 9.,43000 Bjelovar</item>
    </izvorni_sadrzaj>
    <derivirana_varijabla naziv="DomainObject.Predmet.SudioniciListAdressOIB_1">
      <item>FINA, RC ZAGREB, Podružnica Bjelovar, OIB 85821130368, F. Supila 4,43000 Bjelovar</item>
      <item>EKO VIZ društvo s ograničenom odgovornošću za gospodarenje otpadom, OIB 54462652907, Kobasičari 19,43000 Kobasičari</item>
      <item>Vesna Šabić, OIB 09105984272, Prilaz Jurja Dalmatinca 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887BC-DCEC-4EA1-9EAB-C13D4F5CC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3808</properties:Characters>
  <properties:Lines>97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2016-11-22T13:44:00Z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St-1347/2016-3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