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09bf" w14:paraId="b8409b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BB7E37">
        <w:t>2</w:t>
      </w:r>
      <w:r w:rsidR="00814FCA">
        <w:t>286</w:t>
      </w:r>
      <w:r w:rsidR="00BB7E37">
        <w:t>/</w:t>
      </w:r>
      <w:r w:rsidR="00C91D98">
        <w:t>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>Trgovački sud u Osijeku, po sucu mr.sc. Mirjani Baran, u steč</w:t>
      </w:r>
      <w:r w:rsidR="0086498D">
        <w:t xml:space="preserve">ajnom predmetu povodom zahtjeva Financijske agencije OIB: 85821130368, </w:t>
      </w:r>
      <w:r w:rsidR="00814FCA">
        <w:t>Regionalni centar Rijeka Podružnica Pula, Giardini 5, za pokretanje skraćenog stečajnog postupka nad dužnikom INTERNET PLUS d.o.o. OIB: 61709032215, MBS: 040165044, Pula, Koparska 19</w:t>
      </w:r>
      <w:r w:rsidR="00BB7E37">
        <w:t>,</w:t>
      </w:r>
      <w:r w:rsidR="007F3C43">
        <w:t xml:space="preserve"> </w:t>
      </w:r>
      <w:r w:rsidR="0086498D">
        <w:t xml:space="preserve">dana </w:t>
      </w:r>
      <w:r w:rsidR="00814FCA">
        <w:t>7</w:t>
      </w:r>
      <w:r w:rsidR="0049346A">
        <w:t xml:space="preserve">. </w:t>
      </w:r>
      <w:r w:rsidR="0086498D">
        <w:t>veljače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814FCA">
        <w:t>INTERNET PLUS d.o.o. OIB: 61709032215, MBS: 040165044, Pula, Koparska 19</w:t>
      </w:r>
      <w:r w:rsidR="00BB7E37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AB72B3">
        <w:t>KREŠIMIR FUČKAR</w:t>
      </w:r>
      <w:r w:rsidR="00230785">
        <w:t xml:space="preserve">, OIB: </w:t>
      </w:r>
      <w:r w:rsidR="00AB72B3">
        <w:t>01195634741</w:t>
      </w:r>
      <w:r w:rsidR="00230785">
        <w:t xml:space="preserve">, </w:t>
      </w:r>
      <w:r w:rsidR="00AB72B3">
        <w:t>Sladojevci, Braće Radića 63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814FCA">
        <w:t>INTERNET PLUS d.o.o. OIB: 61709032215, MBS: 040165044, Pula, Koparska 19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6498D" w:rsidR="0086498D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9346A">
        <w:t xml:space="preserve">Financijske agencije </w:t>
      </w:r>
      <w:r w:rsidR="0086498D">
        <w:t xml:space="preserve">Regionalni centar </w:t>
      </w:r>
      <w:r w:rsidR="00814FCA">
        <w:t>Regionalni centar Rijeka Podružnica Pula,</w:t>
      </w:r>
      <w:r w:rsidR="0086498D">
        <w:t xml:space="preserve"> </w:t>
      </w:r>
      <w:r w:rsidR="002F01CE">
        <w:t xml:space="preserve">podnijela </w:t>
      </w:r>
      <w:r>
        <w:t xml:space="preserve">je dana </w:t>
      </w:r>
      <w:r w:rsidR="00814FCA">
        <w:t>20. lipnja</w:t>
      </w:r>
      <w:r w:rsidR="0049346A">
        <w:t xml:space="preserve"> 2016</w:t>
      </w:r>
      <w:r>
        <w:t xml:space="preserve">. zahtjev </w:t>
      </w:r>
      <w:r w:rsidR="00D6035C">
        <w:t>broj Klasa: 110-07/1</w:t>
      </w:r>
      <w:r w:rsidR="0049346A">
        <w:t>6</w:t>
      </w:r>
      <w:r w:rsidR="00D6035C">
        <w:t>-01/04, Ur. broj: 04-06-1</w:t>
      </w:r>
      <w:r w:rsidR="0049346A">
        <w:t>6</w:t>
      </w:r>
      <w:r w:rsidR="00D6035C">
        <w:t>-</w:t>
      </w:r>
      <w:r w:rsidR="00814FCA">
        <w:t>10260</w:t>
      </w:r>
      <w:r w:rsidR="007176DF">
        <w:t xml:space="preserve"> </w:t>
      </w:r>
      <w:r w:rsidR="0086498D">
        <w:t>Trgovačkom</w:t>
      </w:r>
      <w:r w:rsidR="007F3C43">
        <w:t xml:space="preserve"> sudu</w:t>
      </w:r>
      <w:r w:rsidR="0086498D">
        <w:t xml:space="preserve"> u </w:t>
      </w:r>
      <w:r w:rsidR="00814FCA">
        <w:t>Pazinu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814FCA">
        <w:t>INTERNET PLUS d.o.o. OIB: 61709032215, MBS: 040165044, Pula, Koparska 19</w:t>
      </w:r>
      <w:r w:rsidR="0028430A">
        <w:t>.</w:t>
      </w:r>
    </w:p>
    <w:p w:rsidRDefault="0086498D" w:rsidP="0086498D" w:rsidR="0086498D">
      <w:pPr>
        <w:jc w:val="both"/>
      </w:pPr>
    </w:p>
    <w:p w:rsidRDefault="0040522B" w:rsidP="0086498D" w:rsidR="002F01CE">
      <w:pPr>
        <w:ind w:firstLine="1416"/>
        <w:jc w:val="both"/>
      </w:pPr>
      <w:r>
        <w:t xml:space="preserve">Trgovački sud u Osijeku je dana </w:t>
      </w:r>
      <w:r w:rsidR="00814FCA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49346A">
        <w:t>2</w:t>
      </w:r>
      <w:r w:rsidR="00814FCA">
        <w:t>286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247606" w:rsidP="0040522B" w:rsidR="0024760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814FCA">
        <w:t>7</w:t>
      </w:r>
      <w:r w:rsidR="0086498D">
        <w:t>. veljače</w:t>
      </w:r>
      <w:r w:rsidR="007F4289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F3C43">
        <w:t>15</w:t>
      </w:r>
      <w:r w:rsidR="0049346A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0B4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49346A">
      <w:t>2</w:t>
    </w:r>
    <w:r w:rsidR="00814FCA">
      <w:t>286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47606"/>
    <w:rsid w:val="00252DA4"/>
    <w:rsid w:val="002615EE"/>
    <w:rsid w:val="0028430A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82905"/>
    <w:rsid w:val="0049346A"/>
    <w:rsid w:val="004A40EA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3C43"/>
    <w:rsid w:val="007F4289"/>
    <w:rsid w:val="007F5576"/>
    <w:rsid w:val="00814FCA"/>
    <w:rsid w:val="0086498D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BB7E37"/>
    <w:rsid w:val="00C1697B"/>
    <w:rsid w:val="00C227CA"/>
    <w:rsid w:val="00C2563F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00B45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00B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0B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B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B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00B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0B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B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B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2286</izvorni_sadrzaj>
    <derivirana_varijabla naziv="DomainObject.Predmet.Broj_1">2286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St-2286/2016</izvorni_sadrzaj>
    <derivirana_varijabla naziv="DomainObject.Predmet.OznakaBroj_1">St-2286/2016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INTERNET PLUS d. o. o. PULA</izvorni_sadrzaj>
    <derivirana_varijabla naziv="DomainObject.Predmet.ProtustrankaFormated_1">  INTERNET PLUS d. o. o. PULA</derivirana_varijabla>
  </DomainObject.Predmet.ProtustrankaFormated>
  <DomainObject.Predmet.ProtustrankaFormatedOIB>
    <izvorni_sadrzaj>  INTERNET PLUS d. o. o. PULA, OIB 61709032215</izvorni_sadrzaj>
    <derivirana_varijabla naziv="DomainObject.Predmet.ProtustrankaFormatedOIB_1">  INTERNET PLUS d. o. o. PULA, OIB 61709032215</derivirana_varijabla>
  </DomainObject.Predmet.ProtustrankaFormatedOIB>
  <DomainObject.Predmet.ProtustrankaFormatedWithAdress>
    <izvorni_sadrzaj> INTERNET PLUS d. o. o. PULA, Koparska 19, 52100 Pula</izvorni_sadrzaj>
    <derivirana_varijabla naziv="DomainObject.Predmet.ProtustrankaFormatedWithAdress_1"> INTERNET PLUS d. o. o. PULA, Koparska 19, 52100 Pula</derivirana_varijabla>
  </DomainObject.Predmet.ProtustrankaFormatedWithAdress>
  <DomainObject.Predmet.ProtustrankaFormatedWithAdressOIB>
    <izvorni_sadrzaj> INTERNET PLUS d. o. o. PULA, OIB 61709032215, Koparska 19, 52100 Pula</izvorni_sadrzaj>
    <derivirana_varijabla naziv="DomainObject.Predmet.ProtustrankaFormatedWithAdressOIB_1"> INTERNET PLUS d. o. o. PULA, OIB 61709032215, Koparska 19, 52100 Pula</derivirana_varijabla>
  </DomainObject.Predmet.ProtustrankaFormatedWithAdressOIB>
  <DomainObject.Predmet.ProtustrankaWithAdress>
    <izvorni_sadrzaj>INTERNET PLUS d. o. o. PULA Koparska 19, 52100 Pula</izvorni_sadrzaj>
    <derivirana_varijabla naziv="DomainObject.Predmet.ProtustrankaWithAdress_1">INTERNET PLUS d. o. o. PULA Koparska 19, 52100 Pula</derivirana_varijabla>
  </DomainObject.Predmet.ProtustrankaWithAdress>
  <DomainObject.Predmet.ProtustrankaWithAdressOIB>
    <izvorni_sadrzaj>INTERNET PLUS d. o. o. PULA, OIB 61709032215, Koparska 19, 52100 Pula</izvorni_sadrzaj>
    <derivirana_varijabla naziv="DomainObject.Predmet.ProtustrankaWithAdressOIB_1">INTERNET PLUS d. o. o. PULA, OIB 61709032215, Koparska 19, 52100 Pula</derivirana_varijabla>
  </DomainObject.Predmet.ProtustrankaWithAdressOIB>
  <DomainObject.Predmet.ProtustrankaNazivFormated>
    <izvorni_sadrzaj>INTERNET PLUS d. o. o. PULA</izvorni_sadrzaj>
    <derivirana_varijabla naziv="DomainObject.Predmet.ProtustrankaNazivFormated_1">INTERNET PLUS d. o. o. PULA</derivirana_varijabla>
  </DomainObject.Predmet.ProtustrankaNazivFormated>
  <DomainObject.Predmet.ProtustrankaNazivFormatedOIB>
    <izvorni_sadrzaj>INTERNET PLUS d. o. o. PULA, OIB 61709032215</izvorni_sadrzaj>
    <derivirana_varijabla naziv="DomainObject.Predmet.ProtustrankaNazivFormatedOIB_1">INTERNET PLUS d. o. o. PULA, OIB 61709032215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</izvorni_sadrzaj>
    <derivirana_varijabla naziv="DomainObject.Predmet.StrankaFormated_1">  FINANCIJSKA AGENCIJA, RC RIJEKA,</derivirana_varijabla>
  </DomainObject.Predmet.StrankaFormated>
  <DomainObject.Predmet.StrankaFormatedOIB>
    <izvorni_sadrzaj>  FINANCIJSKA AGENCIJA, RC RIJEKA,, OIB 85821130368</izvorni_sadrzaj>
    <derivirana_varijabla naziv="DomainObject.Predmet.StrankaFormatedOIB_1">  FINANCIJSKA AGENCIJA, RC RIJEKA,, OIB 85821130368</derivirana_varijabla>
  </DomainObject.Predmet.StrankaFormatedOIB>
  <DomainObject.Predmet.StrankaFormatedWithAdress>
    <izvorni_sadrzaj> FINANCIJSKA AGENCIJA, RC RIJEKA,, Frana Kurelca 8, 51000 Rijeka</izvorni_sadrzaj>
    <derivirana_varijabla naziv="DomainObject.Predmet.StrankaFormatedWithAdress_1"> FINANCIJSKA AGENCIJA, RC RIJEKA,, Frana Kurelca 8, 51000 Rijeka</derivirana_varijabla>
  </DomainObject.Predmet.StrankaFormatedWithAdress>
  <DomainObject.Predmet.StrankaFormatedWithAdressOIB>
    <izvorni_sadrzaj> FINANCIJSKA AGENCIJA, RC RIJEKA,, OIB 85821130368, Frana Kurelca 8, 51000 Rijeka</izvorni_sadrzaj>
    <derivirana_varijabla naziv="DomainObject.Predmet.StrankaFormatedWithAdressOIB_1"> FINANCIJSKA AGENCIJA, RC RIJEKA,, OIB 85821130368, Frana Kurelca 8, 51000 Rijeka</derivirana_varijabla>
  </DomainObject.Predmet.StrankaFormatedWithAdressOIB>
  <DomainObject.Predmet.StrankaWithAdress>
    <izvorni_sadrzaj>FINANCIJSKA AGENCIJA, RC RIJEKA, Frana Kurelca 8,51000 Rijeka</izvorni_sadrzaj>
    <derivirana_varijabla naziv="DomainObject.Predmet.StrankaWithAdress_1">FINANCIJSKA AGENCIJA, RC RIJEKA, Frana Kurelca 8,51000 Rijeka</derivirana_varijabla>
  </DomainObject.Predmet.StrankaWithAdress>
  <DomainObject.Predmet.StrankaWithAdressOIB>
    <izvorni_sadrzaj>FINANCIJSKA AGENCIJA, RC RIJEKA,, OIB 85821130368, Frana Kurelca 8,51000 Rijeka</izvorni_sadrzaj>
    <derivirana_varijabla naziv="DomainObject.Predmet.StrankaWithAdressOIB_1">FINANCIJSKA AGENCIJA, RC RIJEKA,, OIB 85821130368, Frana Kurelca 8,51000 Rijeka</derivirana_varijabla>
  </DomainObject.Predmet.StrankaWithAdressOIB>
  <DomainObject.Predmet.StrankaNazivFormated>
    <izvorni_sadrzaj>FINANCIJSKA AGENCIJA, RC RIJEKA,</izvorni_sadrzaj>
    <derivirana_varijabla naziv="DomainObject.Predmet.StrankaNazivFormated_1">FINANCIJSKA AGENCIJA, RC RIJEKA,</derivirana_varijabla>
  </DomainObject.Predmet.StrankaNazivFormated>
  <DomainObject.Predmet.StrankaNazivFormatedOIB>
    <izvorni_sadrzaj>FINANCIJSKA AGENCIJA, RC RIJEKA,, OIB 85821130368</izvorni_sadrzaj>
    <derivirana_varijabla naziv="DomainObject.Predmet.StrankaNazivFormatedOIB_1">FINANCIJSKA AGENCIJA, RC RIJEKA,,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</item>
    </izvorni_sadrzaj>
    <derivirana_varijabla naziv="DomainObject.Predmet.StrankaListFormated_1">
      <item>FINANCIJSKA AGENCIJA, RC RIJEKA,</item>
    </derivirana_varijabla>
  </DomainObject.Predmet.StrankaListFormated>
  <DomainObject.Predmet.StrankaListFormatedOIB>
    <izvorni_sadrzaj>
      <item>FINANCIJSKA AGENCIJA, RC RIJEKA,, OIB 85821130368</item>
    </izvorni_sadrzaj>
    <derivirana_varijabla naziv="DomainObject.Predmet.StrankaListFormatedOIB_1">
      <item>FINANCIJSKA AGENCIJA, RC RIJEKA,, OIB 85821130368</item>
    </derivirana_varijabla>
  </DomainObject.Predmet.StrankaListFormatedOIB>
  <DomainObject.Predmet.StrankaListFormatedWithAdress>
    <izvorni_sadrzaj>
      <item>FINANCIJSKA AGENCIJA, RC RIJEKA,, Frana Kurelca 8, 51000 Rijeka</item>
    </izvorni_sadrzaj>
    <derivirana_varijabla naziv="DomainObject.Predmet.StrankaListFormatedWithAdress_1">
      <item>FINANCIJSKA AGENCIJA, RC RIJEKA,, Frana Kurelca 8, 51000 Rijeka</item>
    </derivirana_varijabla>
  </DomainObject.Predmet.StrankaListFormatedWithAdress>
  <DomainObject.Predmet.StrankaListFormatedWithAdressOIB>
    <izvorni_sadrzaj>
      <item>FINANCIJSKA AGENCIJA, RC RIJEKA,, OIB 85821130368, Frana Kurelca 8, 51000 Rijeka</item>
    </izvorni_sadrzaj>
    <derivirana_varijabla naziv="DomainObject.Predmet.StrankaListFormatedWithAdressOIB_1">
      <item>FINANCIJSKA AGENCIJA, RC RIJEKA,, OIB 85821130368, Frana Kurelca 8, 51000 Rijeka</item>
    </derivirana_varijabla>
  </DomainObject.Predmet.StrankaListFormatedWithAdressOIB>
  <DomainObject.Predmet.StrankaListNazivFormated>
    <izvorni_sadrzaj>
      <item>FINANCIJSKA AGENCIJA, RC RIJEKA,</item>
    </izvorni_sadrzaj>
    <derivirana_varijabla naziv="DomainObject.Predmet.StrankaListNazivFormated_1">
      <item>FINANCIJSKA AGENCIJA, RC RIJEKA,</item>
    </derivirana_varijabla>
  </DomainObject.Predmet.StrankaListNazivFormated>
  <DomainObject.Predmet.StrankaListNazivFormatedOIB>
    <izvorni_sadrzaj>
      <item>FINANCIJSKA AGENCIJA, RC RIJEKA,, OIB 85821130368</item>
    </izvorni_sadrzaj>
    <derivirana_varijabla naziv="DomainObject.Predmet.StrankaListNazivFormatedOIB_1">
      <item>FINANCIJSKA AGENCIJA, RC RIJEKA,, OIB 85821130368</item>
    </derivirana_varijabla>
  </DomainObject.Predmet.StrankaListNazivFormatedOIB>
  <DomainObject.Predmet.ProtuStrankaListFormated>
    <izvorni_sadrzaj>
      <item>INTERNET PLUS d. o. o. PULA</item>
    </izvorni_sadrzaj>
    <derivirana_varijabla naziv="DomainObject.Predmet.ProtuStrankaListFormated_1">
      <item>INTERNET PLUS d. o. o. PULA</item>
    </derivirana_varijabla>
  </DomainObject.Predmet.ProtuStrankaListFormated>
  <DomainObject.Predmet.ProtuStrankaListFormatedOIB>
    <izvorni_sadrzaj>
      <item>INTERNET PLUS d. o. o. PULA, OIB 61709032215</item>
    </izvorni_sadrzaj>
    <derivirana_varijabla naziv="DomainObject.Predmet.ProtuStrankaListFormatedOIB_1">
      <item>INTERNET PLUS d. o. o. PULA, OIB 61709032215</item>
    </derivirana_varijabla>
  </DomainObject.Predmet.ProtuStrankaListFormatedOIB>
  <DomainObject.Predmet.ProtuStrankaListFormatedWithAdress>
    <izvorni_sadrzaj>
      <item>INTERNET PLUS d. o. o. PULA, Koparska 19, 52100 Pula</item>
    </izvorni_sadrzaj>
    <derivirana_varijabla naziv="DomainObject.Predmet.ProtuStrankaListFormatedWithAdress_1">
      <item>INTERNET PLUS d. o. o. PULA, Koparska 19, 52100 Pula</item>
    </derivirana_varijabla>
  </DomainObject.Predmet.ProtuStrankaListFormatedWithAdress>
  <DomainObject.Predmet.ProtuStrankaListFormatedWithAdressOIB>
    <izvorni_sadrzaj>
      <item>INTERNET PLUS d. o. o. PULA, OIB 61709032215, Koparska 19, 52100 Pula</item>
    </izvorni_sadrzaj>
    <derivirana_varijabla naziv="DomainObject.Predmet.ProtuStrankaListFormatedWithAdressOIB_1">
      <item>INTERNET PLUS d. o. o. PULA, OIB 61709032215, Koparska 19, 52100 Pula</item>
    </derivirana_varijabla>
  </DomainObject.Predmet.ProtuStrankaListFormatedWithAdressOIB>
  <DomainObject.Predmet.ProtuStrankaListNazivFormated>
    <izvorni_sadrzaj>
      <item>INTERNET PLUS d. o. o. PULA</item>
    </izvorni_sadrzaj>
    <derivirana_varijabla naziv="DomainObject.Predmet.ProtuStrankaListNazivFormated_1">
      <item>INTERNET PLUS d. o. o. PULA</item>
    </derivirana_varijabla>
  </DomainObject.Predmet.ProtuStrankaListNazivFormated>
  <DomainObject.Predmet.ProtuStrankaListNazivFormatedOIB>
    <izvorni_sadrzaj>
      <item>INTERNET PLUS d. o. o. PULA, OIB 61709032215</item>
    </izvorni_sadrzaj>
    <derivirana_varijabla naziv="DomainObject.Predmet.ProtuStrankaListNazivFormatedOIB_1">
      <item>INTERNET PLUS d. o. o. PULA, OIB 61709032215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</izvorni_sadrzaj>
    <derivirana_varijabla naziv="DomainObject.Predmet.StrankaIDrugi_1">FINANCIJSKA AGENCIJA, RC RIJEKA,</derivirana_varijabla>
  </DomainObject.Predmet.StrankaIDrugi>
  <DomainObject.Predmet.ProtustrankaIDrugi>
    <izvorni_sadrzaj>INTERNET PLUS d. o. o. PULA</izvorni_sadrzaj>
    <derivirana_varijabla naziv="DomainObject.Predmet.ProtustrankaIDrugi_1">INTERNET PLUS d. o. o. PULA</derivirana_varijabla>
  </DomainObject.Predmet.ProtustrankaIDrugi>
  <DomainObject.Predmet.StrankaIDrugiAdressOIB>
    <izvorni_sadrzaj>FINANCIJSKA AGENCIJA, RC RIJEKA,, OIB 85821130368, Frana Kurelca 8, 51000 Rijeka</izvorni_sadrzaj>
    <derivirana_varijabla naziv="DomainObject.Predmet.StrankaIDrugiAdressOIB_1">FINANCIJSKA AGENCIJA, RC RIJEKA,, OIB 85821130368, Frana Kurelca 8, 51000 Rijeka</derivirana_varijabla>
  </DomainObject.Predmet.StrankaIDrugiAdressOIB>
  <DomainObject.Predmet.ProtustrankaIDrugiAdressOIB>
    <izvorni_sadrzaj>INTERNET PLUS d. o. o. PULA, OIB 61709032215, Koparska 19, 52100 Pula</izvorni_sadrzaj>
    <derivirana_varijabla naziv="DomainObject.Predmet.ProtustrankaIDrugiAdressOIB_1">INTERNET PLUS d. o. o. PULA, OIB 61709032215, Koparska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</item>
      <item>INTERNET PLUS d. o. o. PULA</item>
    </izvorni_sadrzaj>
    <derivirana_varijabla naziv="DomainObject.Predmet.SudioniciListNaziv_1">
      <item>FINANCIJSKA AGENCIJA, RC RIJEKA,</item>
      <item>INTERNET PLUS d. o. o. PULA</item>
    </derivirana_varijabla>
  </DomainObject.Predmet.SudioniciListNaziv>
  <DomainObject.Predmet.SudioniciListAdressOIB>
    <izvorni_sadrzaj>
      <item>FINANCIJSKA AGENCIJA, RC RIJEKA,, OIB 85821130368, Frana Kurelca 8,51000 Rijeka</item>
      <item>INTERNET PLUS d. o. o. PULA, OIB 61709032215, Koparska 19,52100 Pula</item>
    </izvorni_sadrzaj>
    <derivirana_varijabla naziv="DomainObject.Predmet.SudioniciListAdressOIB_1">
      <item>FINANCIJSKA AGENCIJA, RC RIJEKA,, OIB 85821130368, Frana Kurelca 8,51000 Rijeka</item>
      <item>INTERNET PLUS d. o. o. PULA, OIB 61709032215, Koparska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61709032215</item>
    </izvorni_sadrzaj>
    <derivirana_varijabla naziv="DomainObject.Predmet.SudioniciListNazivOIB_1">
      <item>, OIB 85821130368</item>
      <item>, OIB 61709032215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929FA-FF69-47F7-8E71-A5882B061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2225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2017-02-07T09:44:00Z</dcterms:created>
  <dc:creator>korisnik</dc:creator>
  <cp:lastModifiedBy>Snježana Andrijanić</cp:lastModifiedBy>
  <cp:lastPrinted>2017-02-07T09:43:00Z</cp:lastPrinted>
  <dcterms:modified xmlns:xsi="http://www.w3.org/2001/XMLSchema-instance" xsi:type="dcterms:W3CDTF">2017-02-07T09:44:00Z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