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1f60" w14:paraId="0b31f60" w:rsidRDefault="000B3BD8" w:rsidP="000B3BD8" w:rsidR="000B3BD8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3BD8" w:rsidP="000B3BD8" w:rsidR="000B3BD8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0B3BD8" w:rsidP="000B3BD8" w:rsidR="000B3BD8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0B3BD8" w:rsidP="000B3BD8" w:rsidR="000B3BD8">
      <w:pPr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0B3BD8" w:rsidP="000B3BD8" w:rsidR="000B3BD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Poslovni broj. 7 St-809/2016-15</w:t>
      </w:r>
    </w:p>
    <w:p w:rsidRDefault="000B3BD8" w:rsidP="000B3BD8" w:rsidR="000B3BD8">
      <w:pPr>
        <w:jc w:val="center"/>
        <w:rPr>
          <w:sz w:val="24"/>
          <w:szCs w:val="24"/>
          <w:lang w:val="hr-HR"/>
        </w:rPr>
      </w:pPr>
    </w:p>
    <w:p w:rsidRDefault="000B3BD8" w:rsidP="000B3BD8" w:rsidR="000B3BD8">
      <w:pPr>
        <w:rPr>
          <w:sz w:val="24"/>
          <w:szCs w:val="24"/>
          <w:lang w:val="hr-HR"/>
        </w:rPr>
      </w:pPr>
    </w:p>
    <w:p w:rsidRDefault="000B3BD8" w:rsidP="000B3BD8" w:rsidR="000B3BD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B3BD8" w:rsidP="000B3BD8" w:rsidR="000B3BD8">
      <w:pPr>
        <w:rPr>
          <w:sz w:val="24"/>
          <w:szCs w:val="24"/>
          <w:lang w:val="hr-HR"/>
        </w:rPr>
      </w:pPr>
    </w:p>
    <w:p w:rsidRDefault="000B3BD8" w:rsidP="000B3BD8" w:rsidR="000B3BD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0B3BD8" w:rsidP="000B3BD8" w:rsidR="000B3BD8">
      <w:pPr>
        <w:jc w:val="center"/>
        <w:rPr>
          <w:b/>
          <w:sz w:val="24"/>
          <w:szCs w:val="24"/>
          <w:lang w:val="hr-HR"/>
        </w:rPr>
      </w:pPr>
    </w:p>
    <w:p w:rsidRDefault="000B3BD8" w:rsidP="000B3BD8" w:rsidR="000B3B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kao stečajnom sucu, povodom prijedloga predlagatelja-dužnika OPRUGA d.d. Varaždinske Toplice, </w:t>
      </w:r>
      <w:proofErr w:type="spellStart"/>
      <w:r>
        <w:rPr>
          <w:sz w:val="24"/>
          <w:szCs w:val="24"/>
          <w:lang w:val="hr-HR"/>
        </w:rPr>
        <w:t>Ludbreška</w:t>
      </w:r>
      <w:proofErr w:type="spellEnd"/>
      <w:r>
        <w:rPr>
          <w:sz w:val="24"/>
          <w:szCs w:val="24"/>
          <w:lang w:val="hr-HR"/>
        </w:rPr>
        <w:t xml:space="preserve"> cesta 5, OIB: 78169139805,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nagodbe, 14. veljače 2018.,</w:t>
      </w:r>
    </w:p>
    <w:p w:rsidRDefault="000B3BD8" w:rsidP="000B3BD8" w:rsidR="000B3BD8">
      <w:pPr>
        <w:jc w:val="both"/>
        <w:rPr>
          <w:sz w:val="24"/>
          <w:szCs w:val="24"/>
          <w:lang w:val="hr-HR"/>
        </w:rPr>
      </w:pPr>
    </w:p>
    <w:p w:rsidRDefault="000B3BD8" w:rsidP="000B3BD8" w:rsidR="000B3BD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j e </w:t>
      </w:r>
    </w:p>
    <w:p w:rsidRDefault="000B3BD8" w:rsidP="000B3BD8" w:rsidR="000B3B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0B3BD8" w:rsidP="000B3BD8" w:rsidR="000B3BD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Određuje se ročište radi sklapanja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nad dužnikom OPRUGA d.d. Varaždinske Toplice, </w:t>
      </w:r>
      <w:proofErr w:type="spellStart"/>
      <w:r>
        <w:rPr>
          <w:sz w:val="24"/>
          <w:szCs w:val="24"/>
          <w:lang w:val="hr-HR"/>
        </w:rPr>
        <w:t>Ludbreška</w:t>
      </w:r>
      <w:proofErr w:type="spellEnd"/>
      <w:r>
        <w:rPr>
          <w:sz w:val="24"/>
          <w:szCs w:val="24"/>
          <w:lang w:val="hr-HR"/>
        </w:rPr>
        <w:t xml:space="preserve"> cesta 5, OIB: 78169139805, kod ovog suda u Varaždinu, Ulica Braće Radić 2, soba 223/II kat, za dan </w:t>
      </w:r>
    </w:p>
    <w:p w:rsidRDefault="000B3BD8" w:rsidP="000B3BD8" w:rsidR="000B3BD8">
      <w:pPr>
        <w:jc w:val="both"/>
        <w:rPr>
          <w:sz w:val="24"/>
          <w:szCs w:val="24"/>
          <w:lang w:val="hr-HR"/>
        </w:rPr>
      </w:pPr>
    </w:p>
    <w:p w:rsidRDefault="000B3BD8" w:rsidP="000B3BD8" w:rsidR="000B3BD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27. veljače 2018. godine u  10,00 sati.</w:t>
      </w:r>
    </w:p>
    <w:p w:rsidRDefault="000B3BD8" w:rsidP="000B3BD8" w:rsidR="000B3BD8">
      <w:pPr>
        <w:jc w:val="both"/>
        <w:rPr>
          <w:sz w:val="24"/>
          <w:szCs w:val="24"/>
          <w:lang w:val="hr-HR"/>
        </w:rPr>
      </w:pPr>
    </w:p>
    <w:p w:rsidRDefault="000B3BD8" w:rsidP="000B3BD8" w:rsidR="000B3BD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Na ročište se, putem objave ovog oglasa na stečajnoj oglasnoj ploči suda, web stranicama suda, te na web stranicama FINA-e, pozivaju: </w:t>
      </w:r>
    </w:p>
    <w:p w:rsidRDefault="000B3BD8" w:rsidP="000B3BD8" w:rsidR="000B3BD8">
      <w:pPr>
        <w:ind w:hanging="705" w:left="705"/>
        <w:jc w:val="both"/>
        <w:rPr>
          <w:sz w:val="24"/>
          <w:szCs w:val="24"/>
          <w:lang w:val="hr-HR"/>
        </w:rPr>
      </w:pPr>
    </w:p>
    <w:p w:rsidRDefault="000B3BD8" w:rsidP="000B3BD8" w:rsidR="000B3B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dužnik</w:t>
      </w:r>
    </w:p>
    <w:p w:rsidRDefault="000B3BD8" w:rsidP="000B3BD8" w:rsidR="000B3B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vjerovnici.</w:t>
      </w:r>
    </w:p>
    <w:p w:rsidRDefault="000B3BD8" w:rsidP="000B3BD8" w:rsidR="000B3BD8">
      <w:pPr>
        <w:jc w:val="both"/>
        <w:rPr>
          <w:sz w:val="24"/>
          <w:szCs w:val="24"/>
          <w:lang w:val="hr-HR"/>
        </w:rPr>
      </w:pPr>
    </w:p>
    <w:p w:rsidRDefault="000B3BD8" w:rsidP="000B3BD8" w:rsidR="000B3BD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 xml:space="preserve">Novčanom kaznom od 10.000,00 kn do 1.000.000,00 kn kazniti će se za prekršaj poduzetnici koji ne pristupe ročištu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rPr>
            <w:sz w:val="24"/>
            <w:szCs w:val="24"/>
            <w:lang w:val="hr-HR"/>
          </w:rPr>
          <w:t>88. st</w:t>
        </w:r>
      </w:smartTag>
      <w:r>
        <w:rPr>
          <w:sz w:val="24"/>
          <w:szCs w:val="24"/>
          <w:lang w:val="hr-HR"/>
        </w:rPr>
        <w:t xml:space="preserve">. 1. </w:t>
      </w:r>
      <w:proofErr w:type="spellStart"/>
      <w:r>
        <w:rPr>
          <w:sz w:val="24"/>
          <w:szCs w:val="24"/>
          <w:lang w:val="hr-HR"/>
        </w:rPr>
        <w:t>toč</w:t>
      </w:r>
      <w:proofErr w:type="spellEnd"/>
      <w:r>
        <w:rPr>
          <w:sz w:val="24"/>
          <w:szCs w:val="24"/>
          <w:lang w:val="hr-HR"/>
        </w:rPr>
        <w:t xml:space="preserve">. 6. ZFPPN). </w:t>
      </w:r>
    </w:p>
    <w:p w:rsidRDefault="000B3BD8" w:rsidP="000B3BD8" w:rsidR="000B3BD8">
      <w:pPr>
        <w:jc w:val="both"/>
        <w:rPr>
          <w:sz w:val="24"/>
          <w:szCs w:val="24"/>
          <w:lang w:val="hr-HR"/>
        </w:rPr>
      </w:pPr>
    </w:p>
    <w:p w:rsidRDefault="000B3BD8" w:rsidP="000B3BD8" w:rsidR="000B3BD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14. veljače 2018. </w:t>
      </w:r>
    </w:p>
    <w:p w:rsidRDefault="000B3BD8" w:rsidP="000B3BD8" w:rsidR="000B3BD8">
      <w:pPr>
        <w:jc w:val="both"/>
        <w:rPr>
          <w:sz w:val="24"/>
          <w:szCs w:val="24"/>
          <w:lang w:val="hr-HR"/>
        </w:rPr>
      </w:pPr>
    </w:p>
    <w:p w:rsidRDefault="000B3BD8" w:rsidP="000B3BD8" w:rsidR="000B3B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             Sudac:</w:t>
      </w:r>
    </w:p>
    <w:p w:rsidRDefault="000B3BD8" w:rsidP="000B3BD8" w:rsidR="000B3B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       </w:t>
      </w:r>
    </w:p>
    <w:p w:rsidRDefault="000B3BD8" w:rsidP="000B3BD8" w:rsidR="000B3B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Marija Levanić-Škerbić,v. r.</w:t>
      </w:r>
    </w:p>
    <w:p w:rsidRDefault="000B3BD8" w:rsidP="000B3BD8" w:rsidR="000B3B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0B3BD8" w:rsidP="000B3BD8" w:rsidR="000B3B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0B3BD8" w:rsidP="000B3BD8" w:rsidR="000B3BD8">
      <w:pPr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0B3BD8" w:rsidP="000B3BD8" w:rsidR="000B3B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0B3BD8" w:rsidP="000B3BD8" w:rsidR="000B3BD8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 suda</w:t>
      </w:r>
    </w:p>
    <w:p w:rsidRDefault="000B3BD8" w:rsidP="000B3BD8" w:rsidR="000B3BD8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objava na web stranici suda</w:t>
      </w:r>
    </w:p>
    <w:p w:rsidRDefault="000B3BD8" w:rsidP="000B3BD8" w:rsidR="000B3BD8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 – uz dopis radi objave na web-u</w:t>
      </w:r>
    </w:p>
    <w:p w:rsidRDefault="00AE649C" w:rsidP="000B3BD8" w:rsidR="00AE649C" w:rsidRPr="000B3BD8"/>
    <w:sectPr w:rsidSect="0032366B" w:rsidR="00AE649C" w:rsidRPr="000B3BD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BD8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B3BD8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B3BD8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939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St-809/2016-15</izvorni_sadrzaj>
    <derivirana_varijabla naziv="DomainObject.Oznaka_1">St-809/2016-15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</izvorni_sadrzaj>
    <derivirana_varijabla naziv="DomainObject.Predmet.PrimjedbaSuca_1">Povjerenik 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OPRUGA metalni proizvodi d.d.</izvorni_sadrzaj>
    <derivirana_varijabla naziv="DomainObject.Predmet.StrankaFormated_1">  OPRUGA metalni proizvodi d.d.</derivirana_varijabla>
  </DomainObject.Predmet.StrankaFormated>
  <DomainObject.Predmet.StrankaFormatedOIB>
    <izvorni_sadrzaj>  OPRUGA metalni proizvodi d.d., OIB 78169139805</izvorni_sadrzaj>
    <derivirana_varijabla naziv="DomainObject.Predmet.StrankaFormatedOIB_1">  OPRUGA metalni proizvodi d.d., OIB 78169139805</derivirana_varijabla>
  </DomainObject.Predmet.StrankaFormatedOIB>
  <DomainObject.Predmet.StrankaFormatedWithAdress>
    <izvorni_sadrzaj> OPRUGA metalni proizvodi d.d., Ludbreška cesta 5, 42223 Varaždinske Toplice</izvorni_sadrzaj>
    <derivirana_varijabla naziv="DomainObject.Predmet.StrankaFormatedWithAdress_1"> OPRUGA metalni proizvodi d.d., Ludbreška cesta 5, 42223 Varaždinske Toplice</derivirana_varijabla>
  </DomainObject.Predmet.StrankaFormatedWithAdress>
  <DomainObject.Predmet.StrankaFormatedWithAdressOIB>
    <izvorni_sadrzaj> OPRUGA metalni proizvodi d.d., OIB 78169139805, Ludbreška cesta 5, 42223 Varaždinske Toplice</izvorni_sadrzaj>
    <derivirana_varijabla naziv="DomainObject.Predmet.StrankaFormatedWithAdressOIB_1"> OPRUGA metalni proizvodi d.d., OIB 78169139805, Ludbreška cesta 5, 42223 Varaždinske Toplice</derivirana_varijabla>
  </DomainObject.Predmet.StrankaFormatedWithAdressOIB>
  <DomainObject.Predmet.StrankaWithAdress>
    <izvorni_sadrzaj>OPRUGA metalni proizvodi d.d. Ludbreška cesta 5,42223 Varaždinske Toplice</izvorni_sadrzaj>
    <derivirana_varijabla naziv="DomainObject.Predmet.StrankaWithAdress_1">OPRUGA metalni proizvodi d.d. Ludbreška cesta 5,42223 Varaždinske Toplice</derivirana_varijabla>
  </DomainObject.Predmet.StrankaWithAdress>
  <DomainObject.Predmet.StrankaWithAdressOIB>
    <izvorni_sadrzaj>OPRUGA metalni proizvodi d.d., OIB 78169139805, Ludbreška cesta 5,42223 Varaždinske Toplice</izvorni_sadrzaj>
    <derivirana_varijabla naziv="DomainObject.Predmet.StrankaWithAdressOIB_1">OPRUGA metalni proizvodi d.d., OIB 78169139805, Ludbreška cesta 5,42223 Varaždinske Toplice</derivirana_varijabla>
  </DomainObject.Predmet.StrankaWithAdressOIB>
  <DomainObject.Predmet.StrankaNazivFormated>
    <izvorni_sadrzaj>OPRUGA metalni proizvodi d.d.</izvorni_sadrzaj>
    <derivirana_varijabla naziv="DomainObject.Predmet.StrankaNazivFormated_1">OPRUGA metalni proizvodi d.d.</derivirana_varijabla>
  </DomainObject.Predmet.StrankaNazivFormated>
  <DomainObject.Predmet.StrankaNazivFormatedOIB>
    <izvorni_sadrzaj>OPRUGA metalni proizvodi d.d., OIB 78169139805</izvorni_sadrzaj>
    <derivirana_varijabla naziv="DomainObject.Predmet.StrankaNazivFormatedOIB_1">OPRUGA metalni proizvodi d.d., OIB 78169139805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12822473.86</izvorni_sadrzaj>
    <derivirana_varijabla naziv="DomainObject.Predmet.TrenutnaVrijednost_1">12822473.86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OPRUGA metalni proizvodi d.d.</item>
    </izvorni_sadrzaj>
    <derivirana_varijabla naziv="DomainObject.Predmet.StrankaListFormated_1">
      <item>OPRUGA metalni proizvodi d.d.</item>
    </derivirana_varijabla>
  </DomainObject.Predmet.StrankaListFormated>
  <DomainObject.Predmet.StrankaListFormatedOIB>
    <izvorni_sadrzaj>
      <item>OPRUGA metalni proizvodi d.d., OIB 78169139805</item>
    </izvorni_sadrzaj>
    <derivirana_varijabla naziv="DomainObject.Predmet.StrankaListFormatedOIB_1">
      <item>OPRUGA metalni proizvodi d.d., OIB 78169139805</item>
    </derivirana_varijabla>
  </DomainObject.Predmet.StrankaListFormatedOIB>
  <DomainObject.Predmet.StrankaListFormatedWithAdress>
    <izvorni_sadrzaj>
      <item>OPRUGA metalni proizvodi d.d., Ludbreška cesta 5, 42223 Varaždinske Toplice</item>
    </izvorni_sadrzaj>
    <derivirana_varijabla naziv="DomainObject.Predmet.StrankaListFormatedWithAdress_1">
      <item>OPRUGA metalni proizvodi d.d., Ludbreška cesta 5, 42223 Varaždinske Toplice</item>
    </derivirana_varijabla>
  </DomainObject.Predmet.StrankaListFormatedWithAdress>
  <DomainObject.Predmet.StrankaListFormatedWithAdressOIB>
    <izvorni_sadrzaj>
      <item>OPRUGA metalni proizvodi d.d., OIB 78169139805, Ludbreška cesta 5, 42223 Varaždinske Toplice</item>
    </izvorni_sadrzaj>
    <derivirana_varijabla naziv="DomainObject.Predmet.StrankaListFormatedWithAdressOIB_1">
      <item>OPRUGA metalni proizvodi d.d., OIB 78169139805, Ludbreška cesta 5, 42223 Varaždinske Toplice</item>
    </derivirana_varijabla>
  </DomainObject.Predmet.StrankaListFormatedWithAdressOIB>
  <DomainObject.Predmet.StrankaListNazivFormated>
    <izvorni_sadrzaj>
      <item>OPRUGA metalni proizvodi d.d.</item>
    </izvorni_sadrzaj>
    <derivirana_varijabla naziv="DomainObject.Predmet.StrankaListNazivFormated_1">
      <item>OPRUGA metalni proizvodi d.d.</item>
    </derivirana_varijabla>
  </DomainObject.Predmet.StrankaListNazivFormated>
  <DomainObject.Predmet.StrankaListNazivFormatedOIB>
    <izvorni_sadrzaj>
      <item>OPRUGA metalni proizvodi d.d., OIB 78169139805</item>
    </izvorni_sadrzaj>
    <derivirana_varijabla naziv="DomainObject.Predmet.StrankaListNazivFormatedOIB_1">
      <item>OPRUGA metalni proizvodi d.d., OIB 78169139805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  <item>Odvjetničko društvo VAIĆ &amp; DVORNIČIĆ društvo s ograničenom odgovornošću</item>
      <item>Marko Božić</item>
    </izvorni_sadrzaj>
    <derivirana_varijabla naziv="DomainObject.Predmet.OstaliListFormated_1"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  <item>Odvjetničko društvo VAIĆ &amp; DVORNIČIĆ društvo s ograničenom odgovornošću</item>
      <item>Marko Božić</item>
    </derivirana_varijabla>
  </DomainObject.Predmet.OstaliListFormated>
  <DomainObject.Predmet.OstaliListFormatedOIB>
    <izvorni_sadrzaj>
      <item>Financijska agencija, OIB 85821130368</item>
      <item>Sudski registar</item>
      <item>Tomislav Đuričin, OIB 01733609458</item>
      <item>AGLab društvo s ograničenom odgovornošću, laboratorij za atestaciju zavarivača, operatera i postupaka zavarivanja, proizvod, OIB 28531305404</item>
      <item>ALU-M.E.C. GmbH</item>
      <item>ALU - MAR metalne konstrukcije d.o.o., OIB 54215935007</item>
      <item>ARSENAL-IVEZIĆ društvo s ograničenom odgovornošću za usluge privatne zaštite, OIB 18109390092</item>
      <item>ATLAS COPCO d.o.o. za usluge, OIB 80829168312</item>
      <item>Antun Novačić, OIB 73435780580</item>
      <item>AWS STAHLHANDEL GmbH Neonkirchner str.49, Puchbereg am Schneeberg, Austrija</item>
      <item>Odvjetničko društvo VAIĆ &amp; DVORNIČIĆ društvo s ograničenom odgovornošću, OIB 65232387784</item>
      <item>Marko Božić</item>
    </izvorni_sadrzaj>
    <derivirana_varijabla naziv="DomainObject.Predmet.OstaliListFormatedOIB_1">
      <item>Financijska agencija, OIB 85821130368</item>
      <item>Sudski registar</item>
      <item>Tomislav Đuričin, OIB 01733609458</item>
      <item>AGLab društvo s ograničenom odgovornošću, laboratorij za atestaciju zavarivača, operatera i postupaka zavarivanja, proizvod, OIB 28531305404</item>
      <item>ALU-M.E.C. GmbH</item>
      <item>ALU - MAR metalne konstrukcije d.o.o., OIB 54215935007</item>
      <item>ARSENAL-IVEZIĆ društvo s ograničenom odgovornošću za usluge privatne zaštite, OIB 18109390092</item>
      <item>ATLAS COPCO d.o.o. za usluge, OIB 80829168312</item>
      <item>Antun Novačić, OIB 73435780580</item>
      <item>AWS STAHLHANDEL GmbH Neonkirchner str.49, Puchbereg am Schneeberg, Austrija</item>
      <item>Odvjetničko društvo VAIĆ &amp; DVORNIČIĆ društvo s ograničenom odgovornošću, OIB 65232387784</item>
      <item>Marko Božić</item>
    </derivirana_varijabla>
  </DomainObject.Predmet.OstaliListFormatedOIB>
  <DomainObject.Predmet.OstaliListFormatedWithAdress>
    <izvorni_sadrzaj>
      <item>Financijska agencija, Ulica grada Vukovara 70, 10000 Zagreb</item>
      <item>Sudski registar, B. Radića 2, 42000 Varaždin</item>
      <item>Tomislav Đuričin, Dravska Poljana 1, 42000 Varaždin</item>
      <item>AGLab društvo s ograničenom odgovornošću, laboratorij za atestaciju zavarivača, operatera i postupaka zavarivanja, proizvod, Bana Jelačića 6 H, 42204 Gornji Kneginec</item>
      <item>ALU-M.E.C. GmbH</item>
      <item>ALU - MAR metalne konstrukcije d.o.o., Ludbreška cesta 5, 42223 Varaždinske Toplice</item>
      <item>ARSENAL-IVEZIĆ društvo s ograničenom odgovornošću za usluge privatne zaštite, Pavlinska 5, 42000 Varaždin</item>
      <item>ATLAS COPCO d.o.o. za usluge, Slavonska avenija 19, 10000 Zagreb</item>
      <item>Antun Novačić, Leskovec Toplički 98, 42223 Leskovec Toplički</item>
      <item>AWS STAHLHANDEL GmbH Neonkirchner str.49, Puchbereg am Schneeberg, Austrija</item>
      <item>Odvjetničko društvo VAIĆ &amp; DVORNIČIĆ društvo s ograničenom odgovornošću, Križanićeva 5, 51000 Rijeka</item>
      <item>Marko Božić, Stanka Vraza 15, 42000 Varaždin</item>
    </izvorni_sadrzaj>
    <derivirana_varijabla naziv="DomainObject.Predmet.OstaliListFormatedWithAdress_1">
      <item>Financijska agencija, Ulica grada Vukovara 70, 10000 Zagreb</item>
      <item>Sudski registar, B. Radića 2, 42000 Varaždin</item>
      <item>Tomislav Đuričin, Dravska Poljana 1, 42000 Varaždin</item>
      <item>AGLab društvo s ograničenom odgovornošću, laboratorij za atestaciju zavarivača, operatera i postupaka zavarivanja, proizvod, Bana Jelačića 6 H, 42204 Gornji Kneginec</item>
      <item>ALU-M.E.C. GmbH</item>
      <item>ALU - MAR metalne konstrukcije d.o.o., Ludbreška cesta 5, 42223 Varaždinske Toplice</item>
      <item>ARSENAL-IVEZIĆ društvo s ograničenom odgovornošću za usluge privatne zaštite, Pavlinska 5, 42000 Varaždin</item>
      <item>ATLAS COPCO d.o.o. za usluge, Slavonska avenija 19, 10000 Zagreb</item>
      <item>Antun Novačić, Leskovec Toplički 98, 42223 Leskovec Toplički</item>
      <item>AWS STAHLHANDEL GmbH Neonkirchner str.49, Puchbereg am Schneeberg, Austrija</item>
      <item>Odvjetničko društvo VAIĆ &amp; DVORNIČIĆ društvo s ograničenom odgovornošću, Križanićeva 5, 51000 Rijeka</item>
      <item>Marko Božić, Stanka Vraza 15,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 Radića 2, 42000 Varaždin</item>
      <item>Tomislav Đuričin, OIB 01733609458, Dravska Poljana 1, 42000 Varaždin</item>
      <item>AGLab društvo s ograničenom odgovornošću, laboratorij za atestaciju zavarivača, operatera i postupaka zavarivanja, proizvod, OIB 28531305404, Bana Jelačića 6 H, 42204 Gornji Kneginec</item>
      <item>ALU-M.E.C. GmbH</item>
      <item>ALU - MAR metalne konstrukcije d.o.o., OIB 54215935007, Ludbreška cesta 5, 42223 Varaždinske Toplice</item>
      <item>ARSENAL-IVEZIĆ društvo s ograničenom odgovornošću za usluge privatne zaštite, OIB 18109390092, Pavlinska 5, 42000 Varaždin</item>
      <item>ATLAS COPCO d.o.o. za usluge, OIB 80829168312, Slavonska avenija 19, 10000 Zagreb</item>
      <item>Antun Novačić, OIB 73435780580, Leskovec Toplički 98, 42223 Leskovec Toplički</item>
      <item>AWS STAHLHANDEL GmbH Neonkirchner str.49, Puchbereg am Schneeberg, Austrija</item>
      <item>Odvjetničko društvo VAIĆ &amp; DVORNIČIĆ društvo s ograničenom odgovornošću, OIB 65232387784, Križanićeva 5, 51000 Rijeka</item>
      <item>Marko Božić, Stanka Vraza 15, 42000 Varaždin</item>
    </izvorni_sadrzaj>
    <derivirana_varijabla naziv="DomainObject.Predmet.OstaliListFormatedWithAdressOIB_1">
      <item>Financijska agencija, OIB 85821130368, Ulica grada Vukovara 70, 10000 Zagreb</item>
      <item>Sudski registar, B. Radića 2, 42000 Varaždin</item>
      <item>Tomislav Đuričin, OIB 01733609458, Dravska Poljana 1, 42000 Varaždin</item>
      <item>AGLab društvo s ograničenom odgovornošću, laboratorij za atestaciju zavarivača, operatera i postupaka zavarivanja, proizvod, OIB 28531305404, Bana Jelačića 6 H, 42204 Gornji Kneginec</item>
      <item>ALU-M.E.C. GmbH</item>
      <item>ALU - MAR metalne konstrukcije d.o.o., OIB 54215935007, Ludbreška cesta 5, 42223 Varaždinske Toplice</item>
      <item>ARSENAL-IVEZIĆ društvo s ograničenom odgovornošću za usluge privatne zaštite, OIB 18109390092, Pavlinska 5, 42000 Varaždin</item>
      <item>ATLAS COPCO d.o.o. za usluge, OIB 80829168312, Slavonska avenija 19, 10000 Zagreb</item>
      <item>Antun Novačić, OIB 73435780580, Leskovec Toplički 98, 42223 Leskovec Toplički</item>
      <item>AWS STAHLHANDEL GmbH Neonkirchner str.49, Puchbereg am Schneeberg, Austrija</item>
      <item>Odvjetničko društvo VAIĆ &amp; DVORNIČIĆ društvo s ograničenom odgovornošću, OIB 65232387784, Križanićeva 5, 51000 Rijeka</item>
      <item>Marko Božić, Stanka Vraza 15, 42000 Varaždin</item>
    </derivirana_varijabla>
  </DomainObject.Predmet.OstaliListFormatedWithAdressOIB>
  <DomainObject.Predmet.OstaliListNazivFormated>
    <izvorni_sadrzaj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  <item>Odvjetničko društvo VAIĆ &amp; DVORNIČIĆ društvo s ograničenom odgovornošću</item>
      <item>Marko Božić</item>
    </izvorni_sadrzaj>
    <derivirana_varijabla naziv="DomainObject.Predmet.OstaliListNazivFormated_1"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  <item>Odvjetničko društvo VAIĆ &amp; DVORNIČIĆ društvo s ograničenom odgovornošću</item>
      <item>Marko Božić</item>
    </derivirana_varijabla>
  </DomainObject.Predmet.OstaliListNazivFormated>
  <DomainObject.Predmet.OstaliListNazivFormatedOIB>
    <izvorni_sadrzaj>
      <item>Financijska agencija, OIB 85821130368</item>
      <item>Sudski registar</item>
      <item>Tomislav Đuričin, OIB 01733609458</item>
      <item>AGLab društvo s ograničenom odgovornošću, laboratorij za atestaciju zavarivača, operatera i postupaka zavarivanja, proizvod, OIB 28531305404</item>
      <item>ALU-M.E.C. GmbH</item>
      <item>ALU - MAR metalne konstrukcije d.o.o., OIB 54215935007</item>
      <item>ARSENAL-IVEZIĆ društvo s ograničenom odgovornošću za usluge privatne zaštite, OIB 18109390092</item>
      <item>ATLAS COPCO d.o.o. za usluge, OIB 80829168312</item>
      <item>Antun Novačić, OIB 73435780580</item>
      <item>AWS STAHLHANDEL GmbH Neonkirchner str.49, Puchbereg am Schneeberg, Austrija</item>
      <item>Odvjetničko društvo VAIĆ &amp; DVORNIČIĆ društvo s ograničenom odgovornošću, OIB 65232387784</item>
      <item>Marko Božić</item>
    </izvorni_sadrzaj>
    <derivirana_varijabla naziv="DomainObject.Predmet.OstaliListNazivFormatedOIB_1">
      <item>Financijska agencija, OIB 85821130368</item>
      <item>Sudski registar</item>
      <item>Tomislav Đuričin, OIB 01733609458</item>
      <item>AGLab društvo s ograničenom odgovornošću, laboratorij za atestaciju zavarivača, operatera i postupaka zavarivanja, proizvod, OIB 28531305404</item>
      <item>ALU-M.E.C. GmbH</item>
      <item>ALU - MAR metalne konstrukcije d.o.o., OIB 54215935007</item>
      <item>ARSENAL-IVEZIĆ društvo s ograničenom odgovornošću za usluge privatne zaštite, OIB 18109390092</item>
      <item>ATLAS COPCO d.o.o. za usluge, OIB 80829168312</item>
      <item>Antun Novačić, OIB 73435780580</item>
      <item>AWS STAHLHANDEL GmbH Neonkirchner str.49, Puchbereg am Schneeberg, Austrija</item>
      <item>Odvjetničko društvo VAIĆ &amp; DVORNIČIĆ društvo s ograničenom odgovornošću, OIB 65232387784</item>
      <item>Marko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St-809/2016-15</izvorni_sadrzaj>
    <derivirana_varijabla naziv="DomainObject.PoslovniBrojDokumenta_1">St-809/2016-15</derivirana_varijabla>
  </DomainObject.PoslovniBrojDokumenta>
  <DomainObject.Predmet.StrankaIDrugi>
    <izvorni_sadrzaj>OPRUGA metalni proizvodi d.d.</izvorni_sadrzaj>
    <derivirana_varijabla naziv="DomainObject.Predmet.StrankaIDrugi_1">OPRUGA metalni proizvodi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OPRUGA metalni proizvodi d.d., OIB 78169139805, Ludbreška cesta 5, 42223 Varaždinske Toplice</izvorni_sadrzaj>
    <derivirana_varijabla naziv="DomainObject.Predmet.StrankaIDrugiAdressOIB_1">OPRUGA metalni proizvodi d.d., OIB 78169139805, Ludbreška cesta 5, 42223 Varaždinske Toplice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OPRUGA metalni proizvodi d.d.</item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  <item>Odvjetničko društvo VAIĆ &amp; DVORNIČIĆ društvo s ograničenom odgovornošću</item>
      <item>Marko Božić</item>
    </izvorni_sadrzaj>
    <derivirana_varijabla naziv="DomainObject.Predmet.SudioniciListNaziv_1">
      <item>OPRUGA metalni proizvodi d.d.</item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  <item>Odvjetničko društvo VAIĆ &amp; DVORNIČIĆ društvo s ograničenom odgovornošću</item>
      <item>Marko Božić</item>
    </derivirana_varijabla>
  </DomainObject.Predmet.SudioniciListNaziv>
  <DomainObject.Predmet.SudioniciListAdressOIB>
    <izvorni_sadrzaj>
      <item>OPRUGA metalni proizvodi d.d., OIB 78169139805, Ludbreška cesta 5,42223 Varaždinske Toplice</item>
      <item>Financijska agencija, OIB 85821130368, Ulica grada Vukovara 70,10000 Zagreb</item>
      <item>Sudski registar, B. Radića 2,42000 Varaždin</item>
      <item>Tomislav Đuričin, OIB 01733609458, Dravska Poljana 1,42000 Varaždin</item>
      <item>AGLab društvo s ograničenom odgovornošću, laboratorij za atestaciju zavarivača, operatera i postupaka zavarivanja, proizvod, OIB 28531305404, Bana Jelačića 6 H,42204 Gornji Kneginec</item>
      <item>ALU-M.E.C. GmbH</item>
      <item>ALU - MAR metalne konstrukcije d.o.o., OIB 54215935007, Ludbreška cesta 5,42223 Varaždinske Toplice</item>
      <item>ARSENAL-IVEZIĆ društvo s ograničenom odgovornošću za usluge privatne zaštite, OIB 18109390092, Pavlinska 5,42000 Varaždin</item>
      <item>ATLAS COPCO d.o.o. za usluge, OIB 80829168312, Slavonska avenija 19,10000 Zagreb</item>
      <item>Antun Novačić, OIB 73435780580, Leskovec Toplički 98,42223 Leskovec Toplički</item>
      <item>AWS STAHLHANDEL GmbH Neonkirchner str.49, Puchbereg am Schneeberg, Austrija</item>
      <item>Odvjetničko društvo VAIĆ &amp; DVORNIČIĆ društvo s ograničenom odgovornošću, OIB 65232387784, Križanićeva 5,51000 Rijeka</item>
      <item>Marko Božić, Stanka Vraza 15,42000 Varaždin</item>
    </izvorni_sadrzaj>
    <derivirana_varijabla naziv="DomainObject.Predmet.SudioniciListAdressOIB_1">
      <item>OPRUGA metalni proizvodi d.d., OIB 78169139805, Ludbreška cesta 5,42223 Varaždinske Toplice</item>
      <item>Financijska agencija, OIB 85821130368, Ulica grada Vukovara 70,10000 Zagreb</item>
      <item>Sudski registar, B. Radića 2,42000 Varaždin</item>
      <item>Tomislav Đuričin, OIB 01733609458, Dravska Poljana 1,42000 Varaždin</item>
      <item>AGLab društvo s ograničenom odgovornošću, laboratorij za atestaciju zavarivača, operatera i postupaka zavarivanja, proizvod, OIB 28531305404, Bana Jelačića 6 H,42204 Gornji Kneginec</item>
      <item>ALU-M.E.C. GmbH</item>
      <item>ALU - MAR metalne konstrukcije d.o.o., OIB 54215935007, Ludbreška cesta 5,42223 Varaždinske Toplice</item>
      <item>ARSENAL-IVEZIĆ društvo s ograničenom odgovornošću za usluge privatne zaštite, OIB 18109390092, Pavlinska 5,42000 Varaždin</item>
      <item>ATLAS COPCO d.o.o. za usluge, OIB 80829168312, Slavonska avenija 19,10000 Zagreb</item>
      <item>Antun Novačić, OIB 73435780580, Leskovec Toplički 98,42223 Leskovec Toplički</item>
      <item>AWS STAHLHANDEL GmbH Neonkirchner str.49, Puchbereg am Schneeberg, Austrija</item>
      <item>Odvjetničko društvo VAIĆ &amp; DVORNIČIĆ društvo s ograničenom odgovornošću, OIB 65232387784, Križanićeva 5,51000 Rijeka</item>
      <item>Marko Božić, Stanka Vraza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49100-9DE5-497B-B8A8-364648419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1072</properties:Characters>
  <properties:Lines>45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2018-02-14T07:57:00Z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St-809/2016-15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