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8487" w14:paraId="dad8487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99407" cx="701040"/>
            <wp:effectExtent b="1270" r="381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511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18432B">
        <w:t xml:space="preserve">radi nastavka postupka nad stečajnom masom </w:t>
      </w:r>
      <w:r w:rsidRPr="00517A02">
        <w:t>dužnik</w:t>
      </w:r>
      <w:r w:rsidR="0018432B">
        <w:t>a</w:t>
      </w:r>
      <w:r w:rsidRPr="00517A02">
        <w:t xml:space="preserve"> </w:t>
      </w:r>
      <w:r w:rsidR="000B307E">
        <w:t>MIRA MAR. PROMET</w:t>
      </w:r>
      <w:r w:rsidR="0018432B" w:rsidRPr="0018432B">
        <w:t xml:space="preserve"> d.o.o. </w:t>
      </w:r>
      <w:r w:rsidR="0018432B">
        <w:t xml:space="preserve">u stečaju </w:t>
      </w:r>
      <w:r w:rsidR="000B307E">
        <w:t>Poreč, Kvajera 1</w:t>
      </w:r>
      <w:r w:rsidR="0018432B" w:rsidRPr="0018432B">
        <w:t xml:space="preserve">, OIB </w:t>
      </w:r>
      <w:r w:rsidR="000B307E">
        <w:t>20588356436</w:t>
      </w:r>
      <w:r w:rsidR="0018432B" w:rsidRPr="0018432B">
        <w:t xml:space="preserve">, </w:t>
      </w:r>
      <w:r w:rsidR="000B307E">
        <w:t>18</w:t>
      </w:r>
      <w:r w:rsidRPr="00517A02">
        <w:t xml:space="preserve">. </w:t>
      </w:r>
      <w:r w:rsidR="000B307E">
        <w:t xml:space="preserve">srpnja </w:t>
      </w:r>
      <w:r w:rsidR="003774FD">
        <w:t>2017</w:t>
      </w:r>
      <w:r w:rsidRPr="00517A02">
        <w:t>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0A685F" w:rsidR="000A685F">
      <w:pPr>
        <w:jc w:val="both"/>
      </w:pPr>
      <w:r>
        <w:tab/>
      </w:r>
      <w:r w:rsidR="002C6D33">
        <w:t xml:space="preserve">Nalaže se </w:t>
      </w:r>
      <w:r w:rsidR="000B307E">
        <w:t>Odvjetničkom društvu Terešak &amp; partneri d.o.o. Zagreb</w:t>
      </w:r>
      <w:r w:rsidR="00C11EC0">
        <w:t xml:space="preserve">, Kaptol 15, </w:t>
      </w:r>
      <w:r w:rsidR="002C6D33">
        <w:t xml:space="preserve"> </w:t>
      </w:r>
      <w:r w:rsidR="0018432B">
        <w:t xml:space="preserve">da </w:t>
      </w:r>
      <w:r w:rsidR="002C6D33">
        <w:t xml:space="preserve">u roku od osam dana dostavi </w:t>
      </w:r>
      <w:r w:rsidR="00F04EC7">
        <w:t>valjanu</w:t>
      </w:r>
      <w:r w:rsidR="002C6D33">
        <w:t xml:space="preserve"> </w:t>
      </w:r>
      <w:r w:rsidR="00F04EC7">
        <w:t>punomoć</w:t>
      </w:r>
      <w:r w:rsidR="002C6D33">
        <w:t xml:space="preserve"> </w:t>
      </w:r>
      <w:r w:rsidR="0018432B">
        <w:t xml:space="preserve">ili odobrenje </w:t>
      </w:r>
      <w:r w:rsidR="00F04EC7">
        <w:t>stečajnog upravitelja dužnika</w:t>
      </w:r>
      <w:r w:rsidR="000A685F">
        <w:t xml:space="preserve"> (stečajne mase iza dužnika)</w:t>
      </w:r>
      <w:r w:rsidR="0018432B">
        <w:t xml:space="preserve"> za </w:t>
      </w:r>
      <w:r w:rsidR="002C6D33">
        <w:t xml:space="preserve">podnošenje prijedloga za nastavak postupka. </w:t>
      </w:r>
    </w:p>
    <w:p w:rsidRDefault="002C6D33" w:rsidP="000A685F" w:rsidR="002C6D33" w:rsidRPr="002C6D33">
      <w:pPr>
        <w:ind w:firstLine="708"/>
        <w:jc w:val="both"/>
      </w:pPr>
      <w:r w:rsidRPr="002C6D33">
        <w:t xml:space="preserve">U protivnom sud </w:t>
      </w:r>
      <w:r w:rsidR="000A685F">
        <w:t>neće uzeti u obzir radnje što ih je obavila osoba bez punomoći.</w:t>
      </w:r>
    </w:p>
    <w:p w:rsidRDefault="0018432B" w:rsidP="002C6D33" w:rsidR="0018432B" w:rsidRPr="00A336AC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F04EC7">
      <w:pPr>
        <w:jc w:val="both"/>
      </w:pPr>
      <w:r w:rsidRPr="00A336AC">
        <w:tab/>
      </w:r>
      <w:r w:rsidR="002C6D33">
        <w:t xml:space="preserve">Dana </w:t>
      </w:r>
      <w:r w:rsidR="003774FD">
        <w:t>1</w:t>
      </w:r>
      <w:r w:rsidR="000B307E">
        <w:t>7</w:t>
      </w:r>
      <w:r w:rsidR="002C6D33">
        <w:t xml:space="preserve">. </w:t>
      </w:r>
      <w:r w:rsidR="000B307E">
        <w:t xml:space="preserve">srpnja </w:t>
      </w:r>
      <w:r w:rsidR="003774FD">
        <w:t>2017</w:t>
      </w:r>
      <w:r w:rsidR="002C6D33">
        <w:t>. zaprimljen je podnesak potpisan po</w:t>
      </w:r>
      <w:r w:rsidR="003774FD">
        <w:t xml:space="preserve"> </w:t>
      </w:r>
      <w:r w:rsidR="00C11EC0">
        <w:t>Vladimiru Terešku, odvjetniku u Odvjetničkom društvu Terešak &amp; partenri d.o.o. Zagreb</w:t>
      </w:r>
      <w:r w:rsidR="00797B00">
        <w:t>,</w:t>
      </w:r>
      <w:r w:rsidR="002C6D33">
        <w:t xml:space="preserve"> iz</w:t>
      </w:r>
      <w:r w:rsidR="00797B00">
        <w:t xml:space="preserve"> </w:t>
      </w:r>
      <w:r w:rsidR="002C6D33">
        <w:t xml:space="preserve">kojeg </w:t>
      </w:r>
      <w:r w:rsidR="00797B00">
        <w:t xml:space="preserve">podneska </w:t>
      </w:r>
      <w:r w:rsidR="002C6D33">
        <w:t xml:space="preserve">proizlazi da </w:t>
      </w:r>
      <w:r w:rsidR="000B307E">
        <w:t xml:space="preserve">dužnik MIRA MAR. PROMET d.o.o. </w:t>
      </w:r>
      <w:r w:rsidR="00C11EC0">
        <w:t>u stečaju Poreč, Kvajera 1</w:t>
      </w:r>
      <w:r w:rsidR="00C11EC0" w:rsidRPr="0018432B">
        <w:t xml:space="preserve">, OIB </w:t>
      </w:r>
      <w:r w:rsidR="00C11EC0">
        <w:t>20588356436</w:t>
      </w:r>
      <w:r w:rsidR="002C6D33" w:rsidRPr="002C6D33">
        <w:t xml:space="preserve">, </w:t>
      </w:r>
      <w:r w:rsidR="002C6D33">
        <w:t xml:space="preserve">predlaže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C11EC0">
        <w:t>MIRA MAR. PROMET d.o.o. u stečaju Poreč, Kvajera 1</w:t>
      </w:r>
      <w:r w:rsidR="00C11EC0" w:rsidRPr="0018432B">
        <w:t xml:space="preserve">, OIB </w:t>
      </w:r>
      <w:r w:rsidR="00C11EC0">
        <w:t>20588356436</w:t>
      </w:r>
      <w:r w:rsidR="002C6D33">
        <w:t>.</w:t>
      </w:r>
      <w:r w:rsidR="003774FD">
        <w:t xml:space="preserve"> </w:t>
      </w:r>
    </w:p>
    <w:p w:rsidRDefault="003774FD" w:rsidP="00F04EC7" w:rsidR="003774FD">
      <w:pPr>
        <w:ind w:firstLine="708"/>
        <w:jc w:val="both"/>
      </w:pPr>
      <w:r>
        <w:t xml:space="preserve">Uz </w:t>
      </w:r>
      <w:r w:rsidR="003F30AA">
        <w:t xml:space="preserve">navedeni </w:t>
      </w:r>
      <w:r>
        <w:t xml:space="preserve">podnesak priložena </w:t>
      </w:r>
      <w:r w:rsidR="00F04EC7">
        <w:t xml:space="preserve">je </w:t>
      </w:r>
      <w:r>
        <w:t>p</w:t>
      </w:r>
      <w:r w:rsidR="002C6D33">
        <w:t>unomoć</w:t>
      </w:r>
      <w:r w:rsidR="00F04EC7">
        <w:t xml:space="preserve"> potpisana po ranijem zakonskom zastupniku dužnika Josipu Markoviću koji više ne zastupa </w:t>
      </w:r>
      <w:r w:rsidR="000A685F">
        <w:t>dužnika (stečajnu masu iza dužnika)</w:t>
      </w:r>
      <w:r w:rsidR="00F04EC7">
        <w:t>, već isto zastupa stečajni upravitelj</w:t>
      </w:r>
      <w:r w:rsidR="000A685F">
        <w:t xml:space="preserve"> Damir Debeljuh iz Pule, Laginjina 6</w:t>
      </w:r>
      <w:r w:rsidR="002C6D33">
        <w:t>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>98. Zakona o parničnom postupku vezano uz čl. 10. Stečajnog zakona (dalje: SZ), odlučeno kao u izreci.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C11EC0">
        <w:t>18</w:t>
      </w:r>
      <w:r w:rsidR="00A336AC">
        <w:t>.</w:t>
      </w:r>
      <w:r w:rsidR="00CB2AB2" w:rsidRPr="00A336AC">
        <w:t xml:space="preserve"> </w:t>
      </w:r>
      <w:r w:rsidR="00C11EC0">
        <w:t xml:space="preserve">srpnja </w:t>
      </w:r>
      <w:r w:rsidR="00CB2AB2" w:rsidRPr="00A336AC">
        <w:t>201</w:t>
      </w:r>
      <w:r w:rsidR="003774FD">
        <w:t>7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B13528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517A02" w:rsidR="00517A02" w:rsidRPr="00A336AC">
      <w:r w:rsidRPr="00A336AC">
        <w:t xml:space="preserve">- </w:t>
      </w:r>
      <w:r w:rsidR="00C11EC0">
        <w:t>Odvjetničko društvo Terešak &amp; partenri d.o.o. Zagreb, Kaptol 15</w:t>
      </w:r>
    </w:p>
    <w:p w:rsidRDefault="00477CC8" w:rsidP="00517A02" w:rsidR="00477CC8" w:rsidRPr="00A336AC"/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E" w:rsidP="0060566F" w:rsidR="006351FE">
      <w:r>
        <w:separator/>
      </w:r>
    </w:p>
  </w:endnote>
  <w:endnote w:id="0" w:type="continuationSeparator">
    <w:p w:rsidRDefault="006351FE" w:rsidP="0060566F" w:rsidR="00635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E" w:rsidP="0060566F" w:rsidR="006351FE">
      <w:r>
        <w:separator/>
      </w:r>
    </w:p>
  </w:footnote>
  <w:footnote w:id="0" w:type="continuationSeparator">
    <w:p w:rsidRDefault="006351FE" w:rsidP="0060566F" w:rsidR="00635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F04EC7">
      <w:t>950</w:t>
    </w:r>
    <w:r w:rsidR="00A336AC">
      <w:t>/</w:t>
    </w:r>
    <w:r w:rsidRPr="0060566F">
      <w:t>1</w:t>
    </w:r>
    <w:r w:rsidR="002C6D33">
      <w:t>6</w:t>
    </w:r>
    <w:r w:rsidRPr="0060566F">
      <w:t>-</w:t>
    </w:r>
    <w:r w:rsidR="000B307E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A685F"/>
    <w:rsid w:val="000B307E"/>
    <w:rsid w:val="000E73CF"/>
    <w:rsid w:val="00157E13"/>
    <w:rsid w:val="00176D45"/>
    <w:rsid w:val="0018432B"/>
    <w:rsid w:val="002002EE"/>
    <w:rsid w:val="00263894"/>
    <w:rsid w:val="00263BAD"/>
    <w:rsid w:val="002B6C11"/>
    <w:rsid w:val="002C6D33"/>
    <w:rsid w:val="003774FD"/>
    <w:rsid w:val="003B058E"/>
    <w:rsid w:val="003F30AA"/>
    <w:rsid w:val="00417287"/>
    <w:rsid w:val="00422A5D"/>
    <w:rsid w:val="00477CC8"/>
    <w:rsid w:val="00491DBD"/>
    <w:rsid w:val="00517A02"/>
    <w:rsid w:val="005F67A8"/>
    <w:rsid w:val="0060566F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41EE7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B3722"/>
    <w:rsid w:val="00AD7F99"/>
    <w:rsid w:val="00B13528"/>
    <w:rsid w:val="00B80E74"/>
    <w:rsid w:val="00B8682D"/>
    <w:rsid w:val="00C11EC0"/>
    <w:rsid w:val="00CB2AB2"/>
    <w:rsid w:val="00CC7A3F"/>
    <w:rsid w:val="00D3072D"/>
    <w:rsid w:val="00D6047F"/>
    <w:rsid w:val="00DF14A8"/>
    <w:rsid w:val="00E11B82"/>
    <w:rsid w:val="00F04EC7"/>
    <w:rsid w:val="00F505D1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5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5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5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5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3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5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5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5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5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ožujka 2017.</izvorni_sadrzaj>
    <derivirana_varijabla naziv="DomainObject.Predmet.DatumArhiviranja_1">30.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>21. veljače 2027.</izvorni_sadrzaj>
    <derivirana_varijabla naziv="DomainObject.Predmet.DatumRokaCuvanja_1">21.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ožujka 2017.</izvorni_sadrzaj>
    <derivirana_varijabla naziv="DomainObject.Predmet.DatumZatvaranja_1">30.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hr.ibm.icms.common.model.sluzbeneosobe.Referada@3b043b04[id=5808, dbStatus=null, naziv=Referada 10, oznaka=null, sudac=null] &lt;-hr.ibm.icms.common.model.sluzbeneosobe.Referada@3b043b04[status dodjele: =false]</izvorni_sadrzaj>
    <derivirana_varijabla naziv="DomainObject.Predmet.MjestoCuvanja_1">hr.ibm.icms.common.model.sluzbeneosobe.Referada@3b043b04[id=5808, dbStatus=null, naziv=Referada 10, oznaka=null, sudac=null] &lt;-hr.ibm.icms.common.model.sluzbeneosobe.Referada@3b043b04[status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 MAR. PROMET d.o.o. POREČ zastupanog po punomoćniku Mira Ritoša; Josip Marković</izvorni_sadrzaj>
    <derivirana_varijabla naziv="DomainObject.Predmet.ProtustrankaFormated_1">  MIRA MAR. PROMET d.o.o. POREČ zastupanog po punomoćniku Mira Ritoša; Josip Marković</derivirana_varijabla>
  </DomainObject.Predmet.ProtustrankaFormated>
  <DomainObject.Predmet.ProtustrankaFormatedOIB>
    <izvorni_sadrzaj>  MIRA MAR. PROMET d.o.o. POREČ, OIB 20588356436 zastupanog po punomoćniku Mira Ritoša; Josip Marković</izvorni_sadrzaj>
    <derivirana_varijabla naziv="DomainObject.Predmet.ProtustrankaFormatedOIB_1">  MIRA MAR. PROMET d.o.o. POREČ, OIB 20588356436 zastupanog po punomoćniku Mira Ritoša; Josip Marković</derivirana_varijabla>
  </DomainObject.Predmet.ProtustrankaFormatedOIB>
  <DomainObject.Predmet.ProtustrankaFormatedWithAdress>
    <izvorni_sadrzaj> MIRA MAR. PROMET d.o.o. POREČ, Kvajera 1, 52440 Poreč zastupanog po punomoćniku Mira Ritoša; Josip Marković</izvorni_sadrzaj>
    <derivirana_varijabla naziv="DomainObject.Predmet.ProtustrankaFormatedWithAdress_1"> MIRA MAR. PROMET d.o.o. POREČ, Kvajera 1, 52440 Poreč zastupanog po punomoćniku Mira Ritoša; Josip Marković</derivirana_varijabla>
  </DomainObject.Predmet.ProtustrankaFormatedWithAdress>
  <DomainObject.Predmet.ProtustrankaFormatedWithAdressOIB>
    <izvorni_sadrzaj> MIRA MAR. PROMET d.o.o. POREČ, OIB 20588356436, Kvajera 1, 52440 Poreč zastupanog po punomoćniku Mira Ritoša; Josip Marković</izvorni_sadrzaj>
    <derivirana_varijabla naziv="DomainObject.Predmet.ProtustrankaFormatedWithAdressOIB_1"> MIRA MAR. PROMET d.o.o. POREČ, OIB 20588356436, Kvajera 1, 52440 Poreč zastupanog po punomoćniku Mira Ritoša; Josip Marković</derivirana_varijabla>
  </DomainObject.Predmet.ProtustrankaFormatedWithAdressOIB>
  <DomainObject.Predmet.ProtustrankaWithAdress>
    <izvorni_sadrzaj>MIRA MAR. PROMET d.o.o. POREČ Kvajera 1, 52440 Poreč</izvorni_sadrzaj>
    <derivirana_varijabla naziv="DomainObject.Predmet.ProtustrankaWithAdress_1">MIRA MAR. PROMET d.o.o. POREČ Kvajera 1, 52440 Poreč</derivirana_varijabla>
  </DomainObject.Predmet.ProtustrankaWithAdress>
  <DomainObject.Predmet.ProtustrankaWithAdressOIB>
    <izvorni_sadrzaj>MIRA MAR. PROMET d.o.o. POREČ, OIB 20588356436, Kvajera 1, 52440 Poreč</izvorni_sadrzaj>
    <derivirana_varijabla naziv="DomainObject.Predmet.ProtustrankaWithAdressOIB_1">MIRA MAR. PROMET d.o.o. POREČ, OIB 20588356436, Kvajera 1, 52440 Poreč</derivirana_varijabla>
  </DomainObject.Predmet.ProtustrankaWithAdressOIB>
  <DomainObject.Predmet.ProtustrankaNazivFormated>
    <izvorni_sadrzaj>MIRA MAR. PROMET d.o.o. POREČ</izvorni_sadrzaj>
    <derivirana_varijabla naziv="DomainObject.Predmet.ProtustrankaNazivFormated_1">MIRA MAR. PROMET d.o.o. POREČ</derivirana_varijabla>
  </DomainObject.Predmet.ProtustrankaNazivFormated>
  <DomainObject.Predmet.ProtustrankaNazivFormatedOIB>
    <izvorni_sadrzaj>MIRA MAR. PROMET d.o.o. POREČ, OIB 20588356436</izvorni_sadrzaj>
    <derivirana_varijabla naziv="DomainObject.Predmet.ProtustrankaNazivFormatedOIB_1">MIRA MAR. PROMET d.o.o. POREČ, OIB 20588356436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102097.14</izvorni_sadrzaj>
    <derivirana_varijabla naziv="DomainObject.Predmet.TrenutnaVrijednost_1">102097.14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MIRA MAR. PROMET d.o.o. POREČ zastupanog po punomoćniku Mira Ritoša; Josip Marković</item>
    </izvorni_sadrzaj>
    <derivirana_varijabla naziv="DomainObject.Predmet.ProtuStrankaListFormated_1">
      <item>MIRA MAR. PROMET d.o.o. POREČ zastupanog po punomoćniku Mira Ritoša; Josip Marković</item>
    </derivirana_varijabla>
  </DomainObject.Predmet.ProtuStrankaListFormated>
  <DomainObject.Predmet.ProtuStrankaListFormatedOIB>
    <izvorni_sadrzaj>
      <item>MIRA MAR. PROMET d.o.o. POREČ, OIB 20588356436 zastupanog po punomoćniku Mira Ritoša; Josip Marković</item>
    </izvorni_sadrzaj>
    <derivirana_varijabla naziv="DomainObject.Predmet.ProtuStrankaListFormatedOIB_1">
      <item>MIRA MAR. PROMET d.o.o. POREČ, OIB 20588356436 zastupanog po punomoćniku Mira Ritoša; Josip Marković</item>
    </derivirana_varijabla>
  </DomainObject.Predmet.ProtuStrankaListFormatedOIB>
  <DomainObject.Predmet.ProtuStrankaListFormatedWithAdress>
    <izvorni_sadrzaj>
      <item>MIRA MAR. PROMET d.o.o. POREČ, Kvajera 1, 52440 Poreč zastupanog po punomoćniku Mira Ritoša; Josip Marković</item>
    </izvorni_sadrzaj>
    <derivirana_varijabla naziv="DomainObject.Predmet.ProtuStrankaListFormatedWithAdress_1">
      <item>MIRA MAR. PROMET d.o.o. POREČ, Kvajera 1, 52440 Poreč zastupanog po punomoćniku Mira Ritoša; Josip Marković</item>
    </derivirana_varijabla>
  </DomainObject.Predmet.ProtuStrankaListFormatedWithAdress>
  <DomainObject.Predmet.ProtuStrankaListFormatedWithAdressOIB>
    <izvorni_sadrzaj>
      <item>MIRA MAR. PROMET d.o.o. POREČ, OIB 20588356436, Kvajera 1, 52440 Poreč zastupanog po punomoćniku Mira Ritoša; Josip Marković</item>
    </izvorni_sadrzaj>
    <derivirana_varijabla naziv="DomainObject.Predmet.ProtuStrankaListFormatedWithAdressOIB_1">
      <item>MIRA MAR. PROMET d.o.o. POREČ, OIB 20588356436, Kvajera 1, 52440 Poreč zastupanog po punomoćniku Mira Ritoša; Josip Marković</item>
    </derivirana_varijabla>
  </DomainObject.Predmet.ProtuStrankaListFormatedWithAdressOIB>
  <DomainObject.Predmet.ProtuStrankaListNazivFormated>
    <izvorni_sadrzaj>
      <item>MIRA MAR. PROMET d.o.o. POREČ</item>
    </izvorni_sadrzaj>
    <derivirana_varijabla naziv="DomainObject.Predmet.ProtuStrankaListNazivFormated_1">
      <item>MIRA MAR. PROMET d.o.o. POREČ</item>
    </derivirana_varijabla>
  </DomainObject.Predmet.ProtuStrankaListNazivFormated>
  <DomainObject.Predmet.ProtuStrankaListNazivFormatedOIB>
    <izvorni_sadrzaj>
      <item>MIRA MAR. PROMET d.o.o. POREČ, OIB 20588356436</item>
    </izvorni_sadrzaj>
    <derivirana_varijabla naziv="DomainObject.Predmet.ProtuStrankaListNazivFormatedOIB_1">
      <item>MIRA MAR. PROMET d.o.o. POREČ, OIB 20588356436</item>
    </derivirana_varijabla>
  </DomainObject.Predmet.ProtuStrankaListNazivFormatedOIB>
  <DomainObject.Predmet.OstaliListFormated>
    <izvorni_sadrzaj>
      <item>Mira Ritoša punomoćnik sudionika u postupku MIRA MAR. PROMET d.o.o. POREČ</item>
      <item>Josip Marković punomoćnik sudionika u postupku MIRA MAR. PROMET d.o.o. POREČ</item>
    </izvorni_sadrzaj>
    <derivirana_varijabla naziv="DomainObject.Predmet.OstaliListFormated_1">
      <item>Mira Ritoša punomoćnik sudionika u postupku MIRA MAR. PROMET d.o.o. POREČ</item>
      <item>Josip Marković punomoćnik sudionika u postupku MIRA MAR. PROMET d.o.o. POREČ</item>
    </derivirana_varijabla>
  </DomainObject.Predmet.OstaliListFormated>
  <DomainObject.Predmet.OstaliListFormatedOIB>
    <izvorni_sadrzaj>
      <item>Mira Ritoša, OIB 96965322589 punomoćnik sudionika u postupku MIRA MAR. PROMET d.o.o. POREČ</item>
      <item>Josip Marković, OIB 31327394279 punomoćnik sudionika u postupku MIRA MAR. PROMET d.o.o. POREČ</item>
    </izvorni_sadrzaj>
    <derivirana_varijabla naziv="DomainObject.Predmet.OstaliListFormatedOIB_1">
      <item>Mira Ritoša, OIB 96965322589 punomoćnik sudionika u postupku MIRA MAR. PROMET d.o.o. POREČ</item>
      <item>Josip Marković, OIB 31327394279 punomoćnik sudionika u postupku MIRA MAR. PROMET d.o.o. POREČ</item>
    </derivirana_varijabla>
  </DomainObject.Predmet.OstaliListFormatedOIB>
  <DomainObject.Predmet.OstaliListFormatedWithAdress>
    <izvorni_sadrzaj>
      <item>Mira Ritoša, Kvajera 1, 52440 Poreč punomoćnik sudionika u postupku MIRA MAR. PROMET d.o.o. POREČ</item>
      <item>Josip Marković, Ferde Livadića 19, 10431 Sveta Nedelja punomoćnik sudionika u postupku MIRA MAR. PROMET d.o.o. POREČ</item>
    </izvorni_sadrzaj>
    <derivirana_varijabla naziv="DomainObject.Predmet.OstaliListFormatedWithAdress_1">
      <item>Mira Ritoša, Kvajera 1, 52440 Poreč punomoćnik sudionika u postupku MIRA MAR. PROMET d.o.o. POREČ</item>
      <item>Josip Marković, Ferde Livadića 19, 10431 Sveta Nedelja punomoćnik sudionika u postupku MIRA MAR. PROMET d.o.o. POREČ</item>
    </derivirana_varijabla>
  </DomainObject.Predmet.OstaliListFormatedWithAdress>
  <DomainObject.Predmet.OstaliListFormatedWithAdressOIB>
    <izvorni_sadrzaj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izvorni_sadrzaj>
    <derivirana_varijabla naziv="DomainObject.Predmet.OstaliListFormatedWithAdressOIB_1">
      <item>Mira Ritoša, OIB 96965322589, Kvajera 1, 52440 Poreč punomoćnik sudionika u postupku MIRA MAR. PROMET d.o.o. POREČ</item>
      <item>Josip Marković, OIB 31327394279, Ferde Livadića 19, 10431 Sveta Nedelja punomoćnik sudionika u postupku MIRA MAR. PROMET d.o.o. POREČ</item>
    </derivirana_varijabla>
  </DomainObject.Predmet.OstaliListFormatedWithAdressOIB>
  <DomainObject.Predmet.OstaliListNazivFormated>
    <izvorni_sadrzaj>
      <item>Mira Ritoša</item>
      <item>Josip Marković</item>
    </izvorni_sadrzaj>
    <derivirana_varijabla naziv="DomainObject.Predmet.OstaliListNazivFormated_1">
      <item>Mira Ritoša</item>
      <item>Josip Marković</item>
    </derivirana_varijabla>
  </DomainObject.Predmet.OstaliListNazivFormated>
  <DomainObject.Predmet.OstaliListNazivFormatedOIB>
    <izvorni_sadrzaj>
      <item>Mira Ritoša, OIB 96965322589</item>
      <item>Josip Marković, OIB 31327394279</item>
    </izvorni_sadrzaj>
    <derivirana_varijabla naziv="DomainObject.Predmet.OstaliListNazivFormatedOIB_1">
      <item>Mira Ritoša, OIB 96965322589</item>
      <item>Josip Marković, OIB 31327394279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MIRA MAR. PROMET d.o.o. POREČ</izvorni_sadrzaj>
    <derivirana_varijabla naziv="DomainObject.Predmet.ProtustrankaIDrugi_1">MIRA MAR. PROMET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MIRA MAR. PROMET d.o.o. POREČ, OIB 20588356436, Kvajera 1, 52440 Poreč</izvorni_sadrzaj>
    <derivirana_varijabla naziv="DomainObject.Predmet.ProtustrankaIDrugiAdressOIB_1">MIRA MAR. PROMET d.o.o. POREČ, OIB 20588356436, Kvajera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>21. veljače 2017.</izvorni_sadrzaj>
    <derivirana_varijabla naziv="DomainObject.Predmet.OdlukaRjesenje.DatumPravomocnosti_1">21. veljače 2017.</derivirana_varijabla>
  </DomainObject.Predmet.OdlukaRjesenje.DatumPravomocnosti>
  <DomainObject.Predmet.OdlukaRjesenje.Oznaka>
    <izvorni_sadrzaj>St-950/2016-13</izvorni_sadrzaj>
    <derivirana_varijabla naziv="DomainObject.Predmet.OdlukaRjesenje.Oznaka_1">St-950/2016-13</derivirana_varijabla>
  </DomainObject.Predmet.OdlukaRjesenje.Oznaka>
  <DomainObject.Predmet.SudioniciListNaziv>
    <izvorni_sadrzaj>
      <item>FINANCIJSKA AGENCIJA, RC RIJEKA, PODRUŽNICA PULA, PULA</item>
      <item>MIRA MAR. PROMET d.o.o. POREČ</item>
      <item>Mira Ritoša</item>
      <item>Josip Marković</item>
    </izvorni_sadrzaj>
    <derivirana_varijabla naziv="DomainObject.Predmet.SudioniciListNaziv_1">
      <item>FINANCIJSKA AGENCIJA, RC RIJEKA, PODRUŽNICA PULA, PULA</item>
      <item>MIRA MAR. PROMET d.o.o. POREČ</item>
      <item>Mira Ritoša</item>
      <item>Josip Marković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izvorni_sadrzaj>
    <derivirana_varijabla naziv="DomainObject.Predmet.SudioniciListAdressOIB_1">
      <item>FINANCIJSKA AGENCIJA, RC RIJEKA, PODRUŽNICA PULA, PULA, OIB 85821130368, Giardini 5,52100 Pula</item>
      <item>MIRA MAR. PROMET d.o.o. POREČ, OIB 20588356436, Kvajera 1,52440 Poreč</item>
      <item>Mira Ritoša, OIB 96965322589, Kvajera 1,52440 Poreč</item>
      <item>Josip Marković, OIB 31327394279, Ferde Livadića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20588356436</item>
      <item>, OIB 96965322589</item>
      <item>, OIB 31327394279</item>
    </izvorni_sadrzaj>
    <derivirana_varijabla naziv="DomainObject.Predmet.SudioniciListNazivOIB_1">
      <item>, OIB 85821130368</item>
      <item>, OIB 20588356436</item>
      <item>, OIB 96965322589</item>
      <item>, OIB 31327394279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1380</properties:Characters>
  <properties:Lines>43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2017-07-18T08:02:00Z</dcterms:created>
  <dc:creator>korisnik</dc:creator>
  <cp:lastModifiedBy>Sanja Lakošeljac</cp:lastModifiedBy>
  <dcterms:modified xmlns:xsi="http://www.w3.org/2001/XMLSchema-instance" xsi:type="dcterms:W3CDTF">2017-07-18T08:21:00Z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