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337d" w14:paraId="3fe337d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B427AD">
        <w:rPr>
          <w:rFonts w:hAnsi="Times New Roman" w:ascii="Times New Roman"/>
          <w:lang w:val="hr-HR"/>
        </w:rPr>
        <w:t>-2003</w:t>
      </w:r>
      <w:r w:rsidR="00146043">
        <w:rPr>
          <w:rFonts w:hAnsi="Times New Roman" w:ascii="Times New Roman"/>
          <w:lang w:val="hr-HR"/>
        </w:rPr>
        <w:t>/15-</w:t>
      </w:r>
      <w:r w:rsidR="00B427AD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B427AD">
        <w:rPr>
          <w:rFonts w:hAnsi="Times New Roman" w:ascii="Times New Roman"/>
          <w:szCs w:val="24"/>
          <w:lang w:val="hr-HR"/>
        </w:rPr>
        <w:t xml:space="preserve"> </w:t>
      </w:r>
      <w:r w:rsidR="00B427AD" w:rsidRPr="00B427AD">
        <w:rPr>
          <w:rFonts w:hAnsi="Times New Roman" w:ascii="Times New Roman"/>
          <w:szCs w:val="24"/>
        </w:rPr>
        <w:t>UDRUŽENJE "ZABOČKI PEHALEC" ZABOK, Zabok, Matije Gupca 53, OIB: 82378624981</w:t>
      </w:r>
      <w:r w:rsidR="006A711B" w:rsidRPr="006A711B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B427AD" w:rsidRPr="00B427AD">
        <w:rPr>
          <w:rFonts w:hAnsi="Times New Roman" w:ascii="Times New Roman"/>
          <w:szCs w:val="24"/>
        </w:rPr>
        <w:t>UDRUŽENJE "ZABOČKI PEHALEC" ZABOK, Zabok, Matije Gupca 53, OIB: 82378624981</w:t>
      </w:r>
      <w:r w:rsidR="005C41FF">
        <w:rPr>
          <w:szCs w:val="24"/>
        </w:rPr>
        <w:t xml:space="preserve">. </w:t>
      </w:r>
      <w:r w:rsidR="002C0A2E">
        <w:rPr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B427AD">
        <w:rPr>
          <w:rFonts w:hAnsi="Times New Roman" w:ascii="Times New Roman"/>
          <w:szCs w:val="24"/>
        </w:rPr>
        <w:t>10,30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427AD">
        <w:rPr>
          <w:rFonts w:hAnsi="Times New Roman" w:ascii="Times New Roman"/>
          <w:szCs w:val="24"/>
        </w:rPr>
        <w:t xml:space="preserve"> Ivan Gjurašić, Zagreb, Petrinjska 28, OIB 66025260916</w:t>
      </w:r>
      <w:r w:rsidR="00044F68">
        <w:rPr>
          <w:rFonts w:hAnsi="Times New Roman" w:ascii="Times New Roman"/>
          <w:szCs w:val="24"/>
        </w:rPr>
        <w:t xml:space="preserve">. 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427AD">
        <w:rPr>
          <w:rFonts w:hAnsi="Times New Roman" w:ascii="Times New Roman"/>
          <w:szCs w:val="24"/>
          <w:lang w:val="hr-HR"/>
        </w:rPr>
        <w:t xml:space="preserve">  </w:t>
      </w:r>
      <w:r w:rsidR="00B427AD" w:rsidRPr="00B427AD">
        <w:rPr>
          <w:rFonts w:hAnsi="Times New Roman" w:ascii="Times New Roman"/>
          <w:szCs w:val="24"/>
        </w:rPr>
        <w:t>UDRUŽENJE "ZABOČKI PEHALEC" ZABOK, Zabok, Matije Gupca 53, OIB: 82378624981</w:t>
      </w:r>
      <w:r w:rsidR="00044F68">
        <w:rPr>
          <w:rFonts w:hAnsi="Times New Roman" w:ascii="Times New Roman"/>
          <w:szCs w:val="24"/>
        </w:rPr>
        <w:t xml:space="preserve">. 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427AD">
        <w:rPr>
          <w:rFonts w:hAnsi="Times New Roman" w:ascii="Times New Roman"/>
          <w:szCs w:val="24"/>
          <w:lang w:val="hr-HR"/>
        </w:rPr>
        <w:t>Grad Zagreb, Ured državne uprave – preporučeno poštom – po pravomoćnosti rješenja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91729" w:rsidRPr="00B91729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B427AD">
          <w:rPr>
            <w:rFonts w:hAnsi="Times New Roman" w:ascii="Times New Roman"/>
          </w:rPr>
          <w:t>2003</w:t>
        </w:r>
        <w:r>
          <w:rPr>
            <w:rFonts w:hAnsi="Times New Roman" w:ascii="Times New Roman"/>
          </w:rPr>
          <w:t>/15-</w:t>
        </w:r>
        <w:r w:rsidR="00B427AD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41F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1729"/>
    <w:rsid w:val="00B92B1D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1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7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7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7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7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1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7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7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7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7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St-2003/2015</izvorni_sadrzaj>
    <derivirana_varijabla naziv="DomainObject.Predmet.OznakaBroj_1">St-2003/2015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Udruženje ZABOČKI PEHALEC Zabok zastupanog po punomoćniku Rudolf Ivančić</izvorni_sadrzaj>
    <derivirana_varijabla naziv="DomainObject.Predmet.ProtustrankaFormated_1">  Udruženje ZABOČKI PEHALEC Zabok zastupanog po punomoćniku Rudolf Ivančić</derivirana_varijabla>
  </DomainObject.Predmet.ProtustrankaFormated>
  <DomainObject.Predmet.ProtustrankaFormatedOIB>
    <izvorni_sadrzaj>  Udruženje ZABOČKI PEHALEC Zabok, OIB 82378624981 zastupanog po punomoćniku Rudolf Ivančić</izvorni_sadrzaj>
    <derivirana_varijabla naziv="DomainObject.Predmet.ProtustrankaFormatedOIB_1">  Udruženje ZABOČKI PEHALEC Zabok, OIB 82378624981 zastupanog po punomoćniku Rudolf Ivančić</derivirana_varijabla>
  </DomainObject.Predmet.ProtustrankaFormatedOIB>
  <DomainObject.Predmet.ProtustrankaFormatedWithAdress>
    <izvorni_sadrzaj> Udruženje ZABOČKI PEHALEC Zabok, Matije Gupca 53, 49210 Zabok zastupanog po punomoćniku Rudolf Ivančić</izvorni_sadrzaj>
    <derivirana_varijabla naziv="DomainObject.Predmet.ProtustrankaFormatedWithAdress_1"> Udruženje ZABOČKI PEHALEC Zabok, Matije Gupca 53, 49210 Zabok zastupanog po punomoćniku Rudolf Ivančić</derivirana_varijabla>
  </DomainObject.Predmet.ProtustrankaFormatedWithAdress>
  <DomainObject.Predmet.ProtustrankaFormatedWithAdressOIB>
    <izvorni_sadrzaj> Udruženje ZABOČKI PEHALEC Zabok, OIB 82378624981, Matije Gupca 53, 49210 Zabok zastupanog po punomoćniku Rudolf Ivančić</izvorni_sadrzaj>
    <derivirana_varijabla naziv="DomainObject.Predmet.ProtustrankaFormatedWithAdressOIB_1"> Udruženje ZABOČKI PEHALEC Zabok, OIB 82378624981, Matije Gupca 53, 49210 Zabok zastupanog po punomoćniku Rudolf Ivančić</derivirana_varijabla>
  </DomainObject.Predmet.ProtustrankaFormatedWithAdressOIB>
  <DomainObject.Predmet.ProtustrankaWithAdress>
    <izvorni_sadrzaj>Udruženje ZABOČKI PEHALEC Zabok Matije Gupca 53, 49210 Zabok</izvorni_sadrzaj>
    <derivirana_varijabla naziv="DomainObject.Predmet.ProtustrankaWithAdress_1">Udruženje ZABOČKI PEHALEC Zabok Matije Gupca 53, 49210 Zabok</derivirana_varijabla>
  </DomainObject.Predmet.ProtustrankaWithAdress>
  <DomainObject.Predmet.ProtustrankaWithAdressOIB>
    <izvorni_sadrzaj>Udruženje ZABOČKI PEHALEC Zabok, OIB 82378624981, Matije Gupca 53, 49210 Zabok</izvorni_sadrzaj>
    <derivirana_varijabla naziv="DomainObject.Predmet.ProtustrankaWithAdressOIB_1">Udruženje ZABOČKI PEHALEC Zabok, OIB 82378624981, Matije Gupca 53, 49210 Zabok</derivirana_varijabla>
  </DomainObject.Predmet.ProtustrankaWithAdressOIB>
  <DomainObject.Predmet.ProtustrankaNazivFormated>
    <izvorni_sadrzaj>Udruženje ZABOČKI PEHALEC Zabok</izvorni_sadrzaj>
    <derivirana_varijabla naziv="DomainObject.Predmet.ProtustrankaNazivFormated_1">Udruženje ZABOČKI PEHALEC Zabok</derivirana_varijabla>
  </DomainObject.Predmet.ProtustrankaNazivFormated>
  <DomainObject.Predmet.ProtustrankaNazivFormatedOIB>
    <izvorni_sadrzaj>Udruženje ZABOČKI PEHALEC Zabok, OIB 82378624981</izvorni_sadrzaj>
    <derivirana_varijabla naziv="DomainObject.Predmet.ProtustrankaNazivFormatedOIB_1">Udruženje ZABOČKI PEHALEC Zabok, OIB 82378624981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Udruženje ZABOČKI PEHALEC Zabok zastupanog po punomoćniku Rudolf Ivančić</item>
    </izvorni_sadrzaj>
    <derivirana_varijabla naziv="DomainObject.Predmet.ProtuStrankaListFormated_1">
      <item>Udruženje ZABOČKI PEHALEC Zabok zastupanog po punomoćniku Rudolf Ivančić</item>
    </derivirana_varijabla>
  </DomainObject.Predmet.ProtuStrankaListFormated>
  <DomainObject.Predmet.ProtuStrankaListFormatedOIB>
    <izvorni_sadrzaj>
      <item>Udruženje ZABOČKI PEHALEC Zabok, OIB 82378624981 zastupanog po punomoćniku Rudolf Ivančić</item>
    </izvorni_sadrzaj>
    <derivirana_varijabla naziv="DomainObject.Predmet.ProtuStrankaListFormatedOIB_1">
      <item>Udruženje ZABOČKI PEHALEC Zabok, OIB 82378624981 zastupanog po punomoćniku Rudolf Ivančić</item>
    </derivirana_varijabla>
  </DomainObject.Predmet.ProtuStrankaListFormatedOIB>
  <DomainObject.Predmet.ProtuStrankaListFormatedWithAdress>
    <izvorni_sadrzaj>
      <item>Udruženje ZABOČKI PEHALEC Zabok, Matije Gupca 53, 49210 Zabok zastupanog po punomoćniku Rudolf Ivančić</item>
    </izvorni_sadrzaj>
    <derivirana_varijabla naziv="DomainObject.Predmet.ProtuStrankaListFormatedWithAdress_1">
      <item>Udruženje ZABOČKI PEHALEC Zabok, Matije Gupca 53, 49210 Zabok zastupanog po punomoćniku Rudolf Ivančić</item>
    </derivirana_varijabla>
  </DomainObject.Predmet.ProtuStrankaListFormatedWithAdress>
  <DomainObject.Predmet.ProtuStrankaListFormatedWithAdressOIB>
    <izvorni_sadrzaj>
      <item>Udruženje ZABOČKI PEHALEC Zabok, OIB 82378624981, Matije Gupca 53, 49210 Zabok zastupanog po punomoćniku Rudolf Ivančić</item>
    </izvorni_sadrzaj>
    <derivirana_varijabla naziv="DomainObject.Predmet.ProtuStrankaListFormatedWithAdressOIB_1">
      <item>Udruženje ZABOČKI PEHALEC Zabok, OIB 82378624981, Matije Gupca 53, 49210 Zabok zastupanog po punomoćniku Rudolf Ivančić</item>
    </derivirana_varijabla>
  </DomainObject.Predmet.ProtuStrankaListFormatedWithAdressOIB>
  <DomainObject.Predmet.ProtuStrankaListNazivFormated>
    <izvorni_sadrzaj>
      <item>Udruženje ZABOČKI PEHALEC Zabok</item>
    </izvorni_sadrzaj>
    <derivirana_varijabla naziv="DomainObject.Predmet.ProtuStrankaListNazivFormated_1">
      <item>Udruženje ZABOČKI PEHALEC Zabok</item>
    </derivirana_varijabla>
  </DomainObject.Predmet.ProtuStrankaListNazivFormated>
  <DomainObject.Predmet.ProtuStrankaListNazivFormatedOIB>
    <izvorni_sadrzaj>
      <item>Udruženje ZABOČKI PEHALEC Zabok, OIB 82378624981</item>
    </izvorni_sadrzaj>
    <derivirana_varijabla naziv="DomainObject.Predmet.ProtuStrankaListNazivFormatedOIB_1">
      <item>Udruženje ZABOČKI PEHALEC Zabok, OIB 82378624981</item>
    </derivirana_varijabla>
  </DomainObject.Predmet.ProtuStrankaListNazivFormatedOIB>
  <DomainObject.Predmet.OstaliListFormated>
    <izvorni_sadrzaj>
      <item>Rudolf Ivančić punomoćnik sudionika u postupku Udruženje ZABOČKI PEHALEC Zabok</item>
    </izvorni_sadrzaj>
    <derivirana_varijabla naziv="DomainObject.Predmet.OstaliListFormated_1">
      <item>Rudolf Ivančić punomoćnik sudionika u postupku Udruženje ZABOČKI PEHALEC Zabok</item>
    </derivirana_varijabla>
  </DomainObject.Predmet.OstaliListFormated>
  <DomainObject.Predmet.OstaliListFormatedOIB>
    <izvorni_sadrzaj>
      <item>Rudolf Ivančić punomoćnik sudionika u postupku Udruženje ZABOČKI PEHALEC Zabok</item>
    </izvorni_sadrzaj>
    <derivirana_varijabla naziv="DomainObject.Predmet.OstaliListFormatedOIB_1">
      <item>Rudolf Ivančić punomoćnik sudionika u postupku Udruženje ZABOČKI PEHALEC Zabok</item>
    </derivirana_varijabla>
  </DomainObject.Predmet.OstaliListFormatedOIB>
  <DomainObject.Predmet.OstaliListFormatedWithAdress>
    <izvorni_sadrzaj>
      <item>Rudolf Ivančić, Matije Gupca 53, 49210 Zabok punomoćnik sudionika u postupku Udruženje ZABOČKI PEHALEC Zabok</item>
    </izvorni_sadrzaj>
    <derivirana_varijabla naziv="DomainObject.Predmet.OstaliListFormatedWithAdress_1">
      <item>Rudolf Ivančić, Matije Gupca 53, 49210 Zabok punomoćnik sudionika u postupku Udruženje ZABOČKI PEHALEC Zabok</item>
    </derivirana_varijabla>
  </DomainObject.Predmet.OstaliListFormatedWithAdress>
  <DomainObject.Predmet.OstaliListFormatedWithAdressOIB>
    <izvorni_sadrzaj>
      <item>Rudolf Ivančić, Matije Gupca 53, 49210 Zabok punomoćnik sudionika u postupku Udruženje ZABOČKI PEHALEC Zabok</item>
    </izvorni_sadrzaj>
    <derivirana_varijabla naziv="DomainObject.Predmet.OstaliListFormatedWithAdressOIB_1">
      <item>Rudolf Ivančić, Matije Gupca 53, 49210 Zabok punomoćnik sudionika u postupku Udruženje ZABOČKI PEHALEC Zabok</item>
    </derivirana_varijabla>
  </DomainObject.Predmet.OstaliListFormatedWithAdressOIB>
  <DomainObject.Predmet.OstaliListNazivFormated>
    <izvorni_sadrzaj>
      <item>Rudolf Ivančić</item>
    </izvorni_sadrzaj>
    <derivirana_varijabla naziv="DomainObject.Predmet.OstaliListNazivFormated_1">
      <item>Rudolf Ivančić</item>
    </derivirana_varijabla>
  </DomainObject.Predmet.OstaliListNazivFormated>
  <DomainObject.Predmet.OstaliListNazivFormatedOIB>
    <izvorni_sadrzaj>
      <item>Rudolf Ivančić</item>
    </izvorni_sadrzaj>
    <derivirana_varijabla naziv="DomainObject.Predmet.OstaliListNazivFormatedOIB_1">
      <item>Rudolf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Udruženje ZABOČKI PEHALEC Zabok</izvorni_sadrzaj>
    <derivirana_varijabla naziv="DomainObject.Predmet.ProtustrankaIDrugi_1">Udruženje ZABOČKI PEHALEC Zabok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Udruženje ZABOČKI PEHALEC Zabok, OIB 82378624981, Matije Gupca 53, 49210 Zabok</izvorni_sadrzaj>
    <derivirana_varijabla naziv="DomainObject.Predmet.ProtustrankaIDrugiAdressOIB_1">Udruženje ZABOČKI PEHALEC Zabok, OIB 82378624981, Matije Gupca 53,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Udruženje ZABOČKI PEHALEC Zabok</item>
      <item>Rudolf Ivančić</item>
    </izvorni_sadrzaj>
    <derivirana_varijabla naziv="DomainObject.Predmet.SudioniciListNaziv_1">
      <item>FINA Regionalni centar Zagreb</item>
      <item>Udruženje ZABOČKI PEHALEC Zabok</item>
      <item>Rudolf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Udruženje ZABOČKI PEHALEC Zabok, OIB 82378624981, Matije Gupca 53,49210 Zabok</item>
      <item>Rudolf Ivančić, Matije Gupca 53,49210 Zabok</item>
    </izvorni_sadrzaj>
    <derivirana_varijabla naziv="DomainObject.Predmet.SudioniciListAdressOIB_1">
      <item>FINA Regionalni centar Zagreb, OIB 85821130368, Trg svibanjskih žrtava 1995. 1,10000 Zagreb</item>
      <item>Udruženje ZABOČKI PEHALEC Zabok, OIB 82378624981, Matije Gupca 53,49210 Zabok</item>
      <item>Rudolf Ivančić, Matije Gupca 53,49210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82378624981</item>
      <item>, OIB null</item>
    </izvorni_sadrzaj>
    <derivirana_varijabla naziv="DomainObject.Predmet.SudioniciListNazivOIB_1">
      <item>, OIB 85821130368</item>
      <item>, OIB 82378624981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E6848-B458-49C2-98AE-D8D1350F5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424</properties:Words>
  <properties:Characters>2272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2016-03-16T08:20:00Z</dcterms:created>
  <dc:creator>Sudsko vijeæe</dc:creator>
  <cp:lastModifiedBy>Višnja Svečak</cp:lastModifiedBy>
  <cp:lastPrinted>2016-03-16T08:20:00Z</cp:lastPrinted>
  <dcterms:modified xmlns:xsi="http://www.w3.org/2001/XMLSchema-instance" xsi:type="dcterms:W3CDTF">2016-03-16T08:20:00Z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