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128c" w14:paraId="9d4128c" w:rsidRDefault="009A28F3" w:rsidP="009A28F3" w:rsidR="009A28F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A28F3" w:rsidP="009A28F3" w:rsidR="009A28F3">
      <w:pPr>
        <w:spacing w:after="0"/>
        <w:jc w:val="both"/>
      </w:pPr>
      <w:r>
        <w:t xml:space="preserve">       REPUBLIKA HRVATSKA</w:t>
      </w:r>
    </w:p>
    <w:p w:rsidRDefault="009A28F3" w:rsidP="009A28F3" w:rsidR="009A28F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A28F3" w:rsidP="009A28F3" w:rsidR="009A28F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A28F3" w:rsidP="009A28F3" w:rsidR="009A28F3">
      <w:pPr>
        <w:spacing w:after="0"/>
        <w:ind w:left="5664"/>
      </w:pPr>
      <w:r>
        <w:t>Poslovni broj: 3 St-613/16-5</w:t>
      </w:r>
    </w:p>
    <w:p w:rsidRDefault="009A28F3" w:rsidP="009A28F3" w:rsidR="009A28F3">
      <w:pPr>
        <w:spacing w:after="0"/>
      </w:pPr>
    </w:p>
    <w:p w:rsidRDefault="009A28F3" w:rsidP="009A28F3" w:rsidR="009A28F3">
      <w:pPr>
        <w:spacing w:after="0"/>
        <w:jc w:val="both"/>
        <w:rPr>
          <w:b/>
        </w:rPr>
      </w:pPr>
    </w:p>
    <w:p w:rsidRDefault="009A28F3" w:rsidP="009A28F3" w:rsidR="009A28F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KONGORA-KOPRIVNICA društvo s ograničenom odgovornošću za trgovinu, skraćena tvrtka KONGORA-KOPRIVNICA d.o.o. Koprivnica, Trg Kralja Krešimira 8/A, MBS: 010030521, OIB: 68235136721, radi otvaranja stečajnog postupka nad dužnikom, dana 12. svibnja 2016. godine donio je slijedeći </w:t>
      </w:r>
    </w:p>
    <w:p w:rsidRDefault="009A28F3" w:rsidP="009A28F3" w:rsidR="009A28F3">
      <w:pPr>
        <w:spacing w:after="0"/>
        <w:jc w:val="both"/>
        <w:rPr>
          <w:rFonts w:eastAsia="Calibri"/>
        </w:rPr>
      </w:pPr>
    </w:p>
    <w:p w:rsidRDefault="009A28F3" w:rsidP="009A28F3" w:rsidR="009A28F3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9A28F3" w:rsidP="009A28F3" w:rsidR="009A28F3">
      <w:pPr>
        <w:spacing w:after="0"/>
        <w:jc w:val="center"/>
      </w:pPr>
    </w:p>
    <w:p w:rsidRDefault="009A28F3" w:rsidP="009A28F3" w:rsidR="009A28F3">
      <w:pPr>
        <w:spacing w:after="0"/>
        <w:jc w:val="center"/>
      </w:pPr>
    </w:p>
    <w:p w:rsidRDefault="009A28F3" w:rsidP="009A28F3" w:rsidR="009A28F3">
      <w:pPr>
        <w:spacing w:after="0"/>
        <w:ind w:firstLine="708"/>
        <w:jc w:val="both"/>
      </w:pPr>
      <w:r>
        <w:t>I/ Nalaže se odgovornoj osobi dužnika KONGORA-KOPRIVNICA d.o.o. Koprivnica, Trg Kralja Krešimira 8/A, OIB: 68235136721,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9A28F3" w:rsidP="009A28F3" w:rsidR="009A28F3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9A28F3" w:rsidP="009A28F3" w:rsidR="009A28F3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9A28F3" w:rsidP="009A28F3" w:rsidR="009A28F3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9A28F3" w:rsidP="009A28F3" w:rsidR="009A28F3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A28F3" w:rsidP="009A28F3" w:rsidR="009A28F3">
      <w:pPr>
        <w:spacing w:after="0"/>
        <w:jc w:val="both"/>
      </w:pPr>
      <w:r>
        <w:t>6. druge imovine dužnika (opis i vrste imovine s podacima potrebnim za identifikaciju)</w:t>
      </w:r>
    </w:p>
    <w:p w:rsidRDefault="009A28F3" w:rsidP="009A28F3" w:rsidR="009A28F3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A28F3" w:rsidP="009A28F3" w:rsidR="009A28F3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A28F3" w:rsidP="009A28F3" w:rsidR="009A28F3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9A28F3" w:rsidP="009A28F3" w:rsidR="009A28F3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9A28F3" w:rsidP="009A28F3" w:rsidR="009A28F3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9A28F3" w:rsidP="009A28F3" w:rsidR="009A28F3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ind w:firstLine="708"/>
        <w:jc w:val="both"/>
      </w:pPr>
      <w:r>
        <w:t>III/ Upozorava se odgovorna osoba dužnika Miroslav Mikulić iz Koprivnice, Trg Kralja Krešimira 8/A, OIB: 30136804381, da za davanje neistinitoga ili nepotpunoga popisa imovine i obveza, odgovara kao za davanje lažnoga iskaza u postupku pred sudom.</w:t>
      </w:r>
    </w:p>
    <w:p w:rsidRDefault="009A28F3" w:rsidP="009A28F3" w:rsidR="009A28F3">
      <w:pPr>
        <w:spacing w:after="0"/>
        <w:ind w:firstLine="708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center"/>
      </w:pPr>
      <w:r>
        <w:t>Obrazloženje</w:t>
      </w:r>
    </w:p>
    <w:p w:rsidRDefault="009A28F3" w:rsidP="009A28F3" w:rsidR="009A28F3">
      <w:pPr>
        <w:spacing w:after="0"/>
        <w:jc w:val="center"/>
      </w:pPr>
    </w:p>
    <w:p w:rsidRDefault="009A28F3" w:rsidP="009A28F3" w:rsidR="009A28F3">
      <w:pPr>
        <w:spacing w:after="0"/>
        <w:jc w:val="center"/>
      </w:pPr>
    </w:p>
    <w:p w:rsidRDefault="009A28F3" w:rsidP="009A28F3" w:rsidR="009A28F3">
      <w:pPr>
        <w:spacing w:after="0"/>
        <w:jc w:val="both"/>
      </w:pPr>
      <w:r>
        <w:tab/>
        <w:t xml:space="preserve">Dana 11. travnja 2016. godine predlagatelj Financijska agencija, Podružnica Varaždin podnio je prijedlog za otvaranje stečajnog postupka nad dužnikom KONGORA-KOPRIVNICA d.o.o. Koprivnica, Trg Kralja Krešimira 8/A, navodeći da dužnik na dan 1. rujna 2015. godine u Očevidniku redoslijeda osnova za plaćanje ima evidentirane neizvršene osnove za plaćanje u ukupnom iznosu od 12.333.846,41 kn, te da dužnik ima 1 zaposlenih. </w:t>
      </w:r>
    </w:p>
    <w:p w:rsidRDefault="009A28F3" w:rsidP="009A28F3" w:rsidR="009A28F3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center"/>
      </w:pPr>
      <w:r>
        <w:t xml:space="preserve">U Varaždinu, 12. svibnja 2016. godine </w:t>
      </w:r>
    </w:p>
    <w:p w:rsidRDefault="009A28F3" w:rsidP="009A28F3" w:rsidR="009A28F3">
      <w:pPr>
        <w:spacing w:after="0"/>
      </w:pPr>
    </w:p>
    <w:p w:rsidRDefault="009A28F3" w:rsidP="009A28F3" w:rsidR="009A28F3">
      <w:pPr>
        <w:spacing w:after="0"/>
        <w:jc w:val="center"/>
      </w:pPr>
    </w:p>
    <w:p w:rsidRDefault="009A28F3" w:rsidP="009A28F3" w:rsidR="009A28F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9A28F3" w:rsidP="009A28F3" w:rsidR="009A28F3">
      <w:pPr>
        <w:spacing w:after="0"/>
        <w:ind w:firstLine="720"/>
        <w:jc w:val="right"/>
      </w:pPr>
    </w:p>
    <w:p w:rsidRDefault="009A28F3" w:rsidP="009A28F3" w:rsidR="009A28F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9A28F3" w:rsidP="009A28F3" w:rsidR="009A28F3">
      <w:pPr>
        <w:spacing w:after="0"/>
        <w:ind w:firstLine="720"/>
        <w:jc w:val="center"/>
        <w:outlineLvl w:val="0"/>
      </w:pPr>
    </w:p>
    <w:p w:rsidRDefault="009A28F3" w:rsidP="009A28F3" w:rsidR="009A28F3">
      <w:pPr>
        <w:spacing w:after="0"/>
        <w:ind w:firstLine="720"/>
        <w:jc w:val="center"/>
        <w:outlineLvl w:val="0"/>
      </w:pPr>
    </w:p>
    <w:p w:rsidRDefault="009A28F3" w:rsidP="009A28F3" w:rsidR="009A28F3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  <w:r>
        <w:t>POUKA O PRAVNOM LIJEKU: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</w:p>
    <w:p w:rsidRDefault="009A28F3" w:rsidP="009A28F3" w:rsidR="009A28F3">
      <w:pPr>
        <w:spacing w:after="0"/>
        <w:jc w:val="both"/>
      </w:pPr>
      <w:r>
        <w:t>DNA: 1. Direktor dužnika Miroslav Mikulić iz Koprivnice, Trg Kralja Krešimira 8/A</w:t>
      </w:r>
    </w:p>
    <w:p w:rsidRDefault="009A28F3" w:rsidP="009A28F3" w:rsidR="00DA0242">
      <w:pPr>
        <w:spacing w:after="0"/>
        <w:jc w:val="both"/>
      </w:pPr>
      <w:r>
        <w:t xml:space="preserve">           2. E-Oglasna ploča suda</w:t>
      </w:r>
      <w:r w:rsidR="00DC23E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3E4" w:rsidP="00537B78" w:rsidR="00DC23E4">
      <w:r>
        <w:separator/>
      </w:r>
    </w:p>
  </w:endnote>
  <w:endnote w:id="0" w:type="continuationSeparator">
    <w:p w:rsidRDefault="00DC23E4" w:rsidP="00537B78" w:rsidR="00DC2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3E4" w:rsidP="00537B78" w:rsidR="00DC23E4">
      <w:r>
        <w:separator/>
      </w:r>
    </w:p>
  </w:footnote>
  <w:footnote w:id="0" w:type="continuationSeparator">
    <w:p w:rsidRDefault="00DC23E4" w:rsidP="00537B78" w:rsidR="00DC23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56D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3E4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5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St-613/2016-5</izvorni_sadrzaj>
    <derivirana_varijabla naziv="DomainObject.Oznaka_1">St-613/2016-5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KONGORA-KOPRIVNICA društvo s ograničenom odgovornošću za trgovinu</izvorni_sadrzaj>
    <derivirana_varijabla naziv="DomainObject.Predmet.ProtustrankaFormated_1">  KONGORA-KOPRIVNICA društvo s ograničenom odgovornošću za trgovinu</derivirana_varijabla>
  </DomainObject.Predmet.ProtustrankaFormated>
  <DomainObject.Predmet.ProtustrankaFormatedOIB>
    <izvorni_sadrzaj>  KONGORA-KOPRIVNICA društvo s ograničenom odgovornošću za trgovinu, OIB 68235136721</izvorni_sadrzaj>
    <derivirana_varijabla naziv="DomainObject.Predmet.ProtustrankaFormatedOIB_1">  KONGORA-KOPRIVNICA društvo s ograničenom odgovornošću za trgovinu, OIB 68235136721</derivirana_varijabla>
  </DomainObject.Predmet.ProtustrankaFormatedOIB>
  <DomainObject.Predmet.ProtustrankaFormatedWithAdress>
    <izvorni_sadrzaj> KONGORA-KOPRIVNICA društvo s ograničenom odgovornošću za trgovinu, Trg Kralja Krešimira 8/A, 48000 Koprivnica</izvorni_sadrzaj>
    <derivirana_varijabla naziv="DomainObject.Predmet.ProtustrankaFormatedWithAdress_1"> KONGORA-KOPRIVNICA društvo s ograničenom odgovornošću za trgovinu, Trg Kralja Krešimira 8/A, 48000 Koprivnica</derivirana_varijabla>
  </DomainObject.Predmet.ProtustrankaFormatedWithAdress>
  <DomainObject.Predmet.ProtustrankaFormatedWithAdressOIB>
    <izvorni_sadrzaj> KONGORA-KOPRIVNICA društvo s ograničenom odgovornošću za trgovinu, OIB 68235136721, Trg Kralja Krešimira 8/A, 48000 Koprivnica</izvorni_sadrzaj>
    <derivirana_varijabla naziv="DomainObject.Predmet.ProtustrankaFormatedWithAdressOIB_1"> KONGORA-KOPRIVNICA društvo s ograničenom odgovornošću za trgovinu, OIB 68235136721, Trg Kralja Krešimira 8/A, 48000 Koprivnica</derivirana_varijabla>
  </DomainObject.Predmet.ProtustrankaFormatedWithAdressOIB>
  <DomainObject.Predmet.ProtustrankaWithAdress>
    <izvorni_sadrzaj>KONGORA-KOPRIVNICA društvo s ograničenom odgovornošću za trgovinu Trg Kralja Krešimira 8/A, 48000 Koprivnica</izvorni_sadrzaj>
    <derivirana_varijabla naziv="DomainObject.Predmet.ProtustrankaWithAdress_1">KONGORA-KOPRIVNICA društvo s ograničenom odgovornošću za trgovinu Trg Kralja Krešimira 8/A, 48000 Koprivnica</derivirana_varijabla>
  </DomainObject.Predmet.ProtustrankaWithAdress>
  <DomainObject.Predmet.ProtustrankaWithAdressOIB>
    <izvorni_sadrzaj>KONGORA-KOPRIVNICA društvo s ograničenom odgovornošću za trgovinu, OIB 68235136721, Trg Kralja Krešimira 8/A, 48000 Koprivnica</izvorni_sadrzaj>
    <derivirana_varijabla naziv="DomainObject.Predmet.ProtustrankaWithAdressOIB_1">KONGORA-KOPRIVNICA društvo s ograničenom odgovornošću za trgovinu, OIB 68235136721, Trg Kralja Krešimira 8/A, 48000 Koprivnica</derivirana_varijabla>
  </DomainObject.Predmet.ProtustrankaWithAdressOIB>
  <DomainObject.Predmet.ProtustrankaNazivFormated>
    <izvorni_sadrzaj>KONGORA-KOPRIVNICA društvo s ograničenom odgovornošću za trgovinu</izvorni_sadrzaj>
    <derivirana_varijabla naziv="DomainObject.Predmet.ProtustrankaNazivFormated_1">KONGORA-KOPRIVNICA društvo s ograničenom odgovornošću za trgovinu</derivirana_varijabla>
  </DomainObject.Predmet.ProtustrankaNazivFormated>
  <DomainObject.Predmet.ProtustrankaNazivFormatedOIB>
    <izvorni_sadrzaj>KONGORA-KOPRIVNICA društvo s ograničenom odgovornošću za trgovinu, OIB 68235136721</izvorni_sadrzaj>
    <derivirana_varijabla naziv="DomainObject.Predmet.ProtustrankaNazivFormatedOIB_1">KONGORA-KOPRIVNICA društvo s ograničenom odgovornošću za trgovinu, OIB 68235136721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12333846.41</izvorni_sadrzaj>
    <derivirana_varijabla naziv="DomainObject.Predmet.TrenutnaVrijednost_1">12333846.41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KONGORA-KOPRIVNICA društvo s ograničenom odgovornošću za trgovinu</item>
    </izvorni_sadrzaj>
    <derivirana_varijabla naziv="DomainObject.Predmet.ProtuStrankaListFormated_1">
      <item>KONGORA-KOPRIVNICA društvo s ograničenom odgovornošću za trgovinu</item>
    </derivirana_varijabla>
  </DomainObject.Predmet.ProtuStrankaListFormated>
  <DomainObject.Predmet.ProtuStrankaListFormatedOIB>
    <izvorni_sadrzaj>
      <item>KONGORA-KOPRIVNICA društvo s ograničenom odgovornošću za trgovinu, OIB 68235136721</item>
    </izvorni_sadrzaj>
    <derivirana_varijabla naziv="DomainObject.Predmet.ProtuStrankaListFormatedOIB_1">
      <item>KONGORA-KOPRIVNICA društvo s ograničenom odgovornošću za trgovinu, OIB 68235136721</item>
    </derivirana_varijabla>
  </DomainObject.Predmet.ProtuStrankaListFormatedOIB>
  <DomainObject.Predmet.ProtuStrankaListFormatedWithAdress>
    <izvorni_sadrzaj>
      <item>KONGORA-KOPRIVNICA društvo s ograničenom odgovornošću za trgovinu, Trg Kralja Krešimira 8/A, 48000 Koprivnica</item>
    </izvorni_sadrzaj>
    <derivirana_varijabla naziv="DomainObject.Predmet.ProtuStrankaListFormatedWithAdress_1">
      <item>KONGORA-KOPRIVNICA društvo s ograničenom odgovornošću za trgovinu, Trg Kralja Krešimira 8/A, 48000 Koprivnica</item>
    </derivirana_varijabla>
  </DomainObject.Predmet.ProtuStrankaListFormatedWithAdress>
  <DomainObject.Predmet.ProtuStrankaListFormatedWithAdressOIB>
    <izvorni_sadrzaj>
      <item>KONGORA-KOPRIVNICA društvo s ograničenom odgovornošću za trgovinu, OIB 68235136721, Trg Kralja Krešimira 8/A, 48000 Koprivnica</item>
    </izvorni_sadrzaj>
    <derivirana_varijabla naziv="DomainObject.Predmet.ProtuStrankaListFormatedWithAdressOIB_1">
      <item>KONGORA-KOPRIVNICA društvo s ograničenom odgovornošću za trgovinu, OIB 68235136721, Trg Kralja Krešimira 8/A, 48000 Koprivnica</item>
    </derivirana_varijabla>
  </DomainObject.Predmet.ProtuStrankaListFormatedWithAdressOIB>
  <DomainObject.Predmet.ProtuStrankaListNazivFormated>
    <izvorni_sadrzaj>
      <item>KONGORA-KOPRIVNICA društvo s ograničenom odgovornošću za trgovinu</item>
    </izvorni_sadrzaj>
    <derivirana_varijabla naziv="DomainObject.Predmet.ProtuStrankaListNazivFormated_1">
      <item>KONGORA-KOPRIVNICA društvo s ograničenom odgovornošću za trgovinu</item>
    </derivirana_varijabla>
  </DomainObject.Predmet.ProtuStrankaListNazivFormated>
  <DomainObject.Predmet.ProtuStrankaListNazivFormatedOIB>
    <izvorni_sadrzaj>
      <item>KONGORA-KOPRIVNICA društvo s ograničenom odgovornošću za trgovinu, OIB 68235136721</item>
    </izvorni_sadrzaj>
    <derivirana_varijabla naziv="DomainObject.Predmet.ProtuStrankaListNazivFormatedOIB_1">
      <item>KONGORA-KOPRIVNICA društvo s ograničenom odgovornošću za trgovinu, OIB 68235136721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St-613/2016-5</izvorni_sadrzaj>
    <derivirana_varijabla naziv="DomainObject.PoslovniBrojDokumenta_1">St-613/2016-5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KONGORA-KOPRIVNICA društvo s ograničenom odgovornošću za trgovinu</izvorni_sadrzaj>
    <derivirana_varijabla naziv="DomainObject.Predmet.ProtustrankaIDrugi_1">KONGORA-KOPRIVNICA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KONGORA-KOPRIVNICA društvo s ograničenom odgovornošću za trgovinu, OIB 68235136721, Trg Kralja Krešimira 8/A, 48000 Koprivnica</izvorni_sadrzaj>
    <derivirana_varijabla naziv="DomainObject.Predmet.ProtustrankaIDrugiAdressOIB_1">KONGORA-KOPRIVNICA društvo s ograničenom odgovornošću za trgovinu, OIB 68235136721,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KONGORA-KOPRIVNICA društvo s ograničenom odgovornošću za trgovinu</item>
      <item>Sudski registar</item>
    </izvorni_sadrzaj>
    <derivirana_varijabla naziv="DomainObject.Predmet.SudioniciListNaziv_1">
      <item>Financijska agencija</item>
      <item>KONGORA-KOPRIVNICA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</item>
      <item>KONGORA-KOPRIVNICA društvo s ograničenom odgovornošću za trgovinu, OIB 68235136721, Trg Kralja Krešimira 8/A,48000 Koprivnica</item>
      <item>Sudski registar</item>
    </izvorni_sadrzaj>
    <derivirana_varijabla naziv="DomainObject.Predmet.SudioniciListAdressOIB_1">
      <item>Financijska agencija, OIB 85821130368</item>
      <item>KONGORA-KOPRIVNICA društvo s ograničenom odgovornošću za trgovinu, OIB 68235136721, Trg Kralja Krešimira 8/A,48000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AD02B-141B-468C-AA9B-9870DE70A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3696</properties:Characters>
  <properties:Lines>94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2016-05-12T12:53:00Z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St-613/2016-5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