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eb2d" w14:paraId="c6deb2d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9477D8">
        <w:rPr>
          <w:lang w:val="hr-HR"/>
        </w:rPr>
        <w:t>St-522/15-4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9477D8">
        <w:t>NEKTAR d.o.o., OIB: 61021891254 sa sjedištem u Kralja Tomislava 45, 40000 Čakovec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9477D8">
        <w:t>NEKTAR d.o.o., OIB: 61021891254 sa sjedištem u Kralja Tomislava 45, 40000 Čakovec</w:t>
      </w:r>
      <w:r w:rsidR="0082762B">
        <w:t>,</w:t>
      </w:r>
      <w:r w:rsidR="008C35DC">
        <w:rPr>
          <w:lang w:val="hr-HR"/>
        </w:rPr>
        <w:t xml:space="preserve"> na dan </w:t>
      </w:r>
      <w:r w:rsidR="009477D8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9477D8">
        <w:rPr>
          <w:lang w:val="hr-HR"/>
        </w:rPr>
        <w:t>171.252,64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9477D8">
        <w:t>NEKTAR d.o.o., OIB: 61021891254 sa sjedištem u Kralja Tomislava 45, 40000 Čakovec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9477D8" w:rsidR="005B14E1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9477D8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9477D8">
        <w:t>NEKTAR d.o.o., OIB: 61021891254 sa sjedištem u Kralja Tomislava 45, 40000 Čakovec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9477D8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9477D8">
        <w:rPr>
          <w:lang w:val="hr-HR"/>
        </w:rPr>
        <w:t>171.252,64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3B5" w:rsidP="007F64E0" w:rsidR="009203B5">
      <w:r>
        <w:separator/>
      </w:r>
    </w:p>
  </w:endnote>
  <w:endnote w:id="0" w:type="continuationSeparator">
    <w:p w:rsidRDefault="009203B5" w:rsidP="007F64E0" w:rsidR="00920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3B5" w:rsidP="007F64E0" w:rsidR="009203B5">
      <w:r>
        <w:separator/>
      </w:r>
    </w:p>
  </w:footnote>
  <w:footnote w:id="0" w:type="continuationSeparator">
    <w:p w:rsidRDefault="009203B5" w:rsidP="007F64E0" w:rsidR="009203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9477D8">
      <w:rPr>
        <w:lang w:val="hr-HR"/>
      </w:rPr>
      <w:t>St-522/15-4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7B8C" w:rsidRPr="00B77B8C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3B5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7D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77B8C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7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7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B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društvo s ograničenom odgovornošću za proizvodnju, trgovinu i usluge</izvorni_sadrzaj>
    <derivirana_varijabla naziv="DomainObject.Predmet.ProtustrankaFormated_1">  NEKTAR društvo s ograničenom odgovornošću za proizvodnju, trgovinu i usluge</derivirana_varijabla>
  </DomainObject.Predmet.ProtustrankaFormated>
  <DomainObject.Predmet.ProtustrankaFormatedOIB>
    <izvorni_sadrzaj>  NEKTAR društvo s ograničenom odgovornošću za proizvodnju, trgovinu i usluge, OIB 61021891254</izvorni_sadrzaj>
    <derivirana_varijabla naziv="DomainObject.Predmet.ProtustrankaFormatedOIB_1">  NEKTAR društvo s ograničenom odgovornošću za proizvodnju, trgovinu i usluge, OIB 61021891254</derivirana_varijabla>
  </DomainObject.Predmet.ProtustrankaFormatedOIB>
  <DomainObject.Predmet.ProtustrankaFormatedWithAdress>
    <izvorni_sadrzaj> NEKTAR društvo s ograničenom odgovornošću za proizvodnju, trgovinu i usluge, Kralja Tomislava 45, 40000 Čakovec</izvorni_sadrzaj>
    <derivirana_varijabla naziv="DomainObject.Predmet.ProtustrankaFormatedWithAdress_1"> NEKTAR društvo s ograničenom odgovornošću za proizvodnju, trgovinu i usluge, Kralja Tomislava 45, 40000 Čakovec</derivirana_varijabla>
  </DomainObject.Predmet.ProtustrankaFormatedWithAdress>
  <DomainObject.Predmet.ProtustrankaFormatedWithAdressOIB>
    <izvorni_sadrzaj> NEKTAR društvo s ograničenom odgovornošću za proizvodnju, trgovinu i usluge, OIB 61021891254, Kralja Tomislava 45, 40000 Čakovec</izvorni_sadrzaj>
    <derivirana_varijabla naziv="DomainObject.Predmet.ProtustrankaFormatedWithAdressOIB_1"> NEKTAR društvo s ograničenom odgovornošću za proizvodnju, trgovinu i usluge, OIB 61021891254, Kralja Tomislava 45, 40000 Čakovec</derivirana_varijabla>
  </DomainObject.Predmet.ProtustrankaFormatedWithAdressOIB>
  <DomainObject.Predmet.ProtustrankaWithAdress>
    <izvorni_sadrzaj>NEKTAR društvo s ograničenom odgovornošću za proizvodnju, trgovinu i usluge Kralja Tomislava 45, 40000 Čakovec</izvorni_sadrzaj>
    <derivirana_varijabla naziv="DomainObject.Predmet.ProtustrankaWithAdress_1">NEKTAR društvo s ograničenom odgovornošću za proizvodnju, trgovinu i usluge Kralja Tomislava 45, 40000 Čakovec</derivirana_varijabla>
  </DomainObject.Predmet.ProtustrankaWithAdress>
  <DomainObject.Predmet.ProtustrankaWithAdressOIB>
    <izvorni_sadrzaj>NEKTAR društvo s ograničenom odgovornošću za proizvodnju, trgovinu i usluge, OIB 61021891254, Kralja Tomislava 45, 40000 Čakovec</izvorni_sadrzaj>
    <derivirana_varijabla naziv="DomainObject.Predmet.ProtustrankaWithAdressOIB_1">NEKTAR društvo s ograničenom odgovornošću za proizvodnju, trgovinu i usluge, OIB 61021891254, Kralja Tomislava 45, 40000 Čakovec</derivirana_varijabla>
  </DomainObject.Predmet.ProtustrankaWithAdressOIB>
  <DomainObject.Predmet.ProtustrankaNazivFormated>
    <izvorni_sadrzaj>NEKTAR društvo s ograničenom odgovornošću za proizvodnju, trgovinu i usluge</izvorni_sadrzaj>
    <derivirana_varijabla naziv="DomainObject.Predmet.ProtustrankaNazivFormated_1">NEKTAR društvo s ograničenom odgovornošću za proizvodnju, trgovinu i usluge</derivirana_varijabla>
  </DomainObject.Predmet.ProtustrankaNazivFormated>
  <DomainObject.Predmet.ProtustrankaNazivFormatedOIB>
    <izvorni_sadrzaj>NEKTAR društvo s ograničenom odgovornošću za proizvodnju, trgovinu i usluge, OIB 61021891254</izvorni_sadrzaj>
    <derivirana_varijabla naziv="DomainObject.Predmet.ProtustrankaNazivFormatedOIB_1">NEKTAR društvo s ograničenom odgovornošću za proizvodnju, trgovinu i usluge, OIB 61021891254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171252.64</izvorni_sadrzaj>
    <derivirana_varijabla naziv="DomainObject.Predmet.TrenutnaVrijednost_1">171252.64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NEKTAR društvo s ograničenom odgovornošću za proizvodnju, trgovinu i usluge</item>
    </izvorni_sadrzaj>
    <derivirana_varijabla naziv="DomainObject.Predmet.ProtuStrankaListFormated_1">
      <item>NEKTAR društvo s ograničenom odgovornošću za proizvodnju, trgovinu i usluge</item>
    </derivirana_varijabla>
  </DomainObject.Predmet.ProtuStrankaListFormated>
  <DomainObject.Predmet.ProtuStrankaListFormatedOIB>
    <izvorni_sadrzaj>
      <item>NEKTAR društvo s ograničenom odgovornošću za proizvodnju, trgovinu i usluge, OIB 61021891254</item>
    </izvorni_sadrzaj>
    <derivirana_varijabla naziv="DomainObject.Predmet.ProtuStrankaListFormatedOIB_1">
      <item>NEKTAR društvo s ograničenom odgovornošću za proizvodnju, trgovinu i usluge, OIB 61021891254</item>
    </derivirana_varijabla>
  </DomainObject.Predmet.ProtuStrankaListFormatedOIB>
  <DomainObject.Predmet.ProtuStrankaListFormatedWithAdress>
    <izvorni_sadrzaj>
      <item>NEKTAR društvo s ograničenom odgovornošću za proizvodnju, trgovinu i usluge, Kralja Tomislava 45, 40000 Čakovec</item>
    </izvorni_sadrzaj>
    <derivirana_varijabla naziv="DomainObject.Predmet.ProtuStrankaListFormatedWithAdress_1">
      <item>NEKTAR društvo s ograničenom odgovornošću za proizvodnju, trgovinu i usluge, Kralja Tomislava 45, 40000 Čakovec</item>
    </derivirana_varijabla>
  </DomainObject.Predmet.ProtuStrankaListFormatedWithAdress>
  <DomainObject.Predmet.ProtuStrankaListFormatedWithAdressOIB>
    <izvorni_sadrzaj>
      <item>NEKTAR društvo s ograničenom odgovornošću za proizvodnju, trgovinu i usluge, OIB 61021891254, Kralja Tomislava 45, 40000 Čakovec</item>
    </izvorni_sadrzaj>
    <derivirana_varijabla naziv="DomainObject.Predmet.ProtuStrankaListFormatedWithAdressOIB_1">
      <item>NEKTAR društvo s ograničenom odgovornošću za proizvodnju, trgovinu i usluge, OIB 61021891254, Kralja Tomislava 45, 40000 Čakovec</item>
    </derivirana_varijabla>
  </DomainObject.Predmet.ProtuStrankaListFormatedWithAdressOIB>
  <DomainObject.Predmet.ProtuStrankaListNazivFormated>
    <izvorni_sadrzaj>
      <item>NEKTAR društvo s ograničenom odgovornošću za proizvodnju, trgovinu i usluge</item>
    </izvorni_sadrzaj>
    <derivirana_varijabla naziv="DomainObject.Predmet.ProtuStrankaListNazivFormated_1">
      <item>NEKTAR društvo s ograničenom odgovornošću za proizvodnju, trgovinu i usluge</item>
    </derivirana_varijabla>
  </DomainObject.Predmet.ProtuStrankaListNazivFormated>
  <DomainObject.Predmet.ProtuStrankaListNazivFormatedOIB>
    <izvorni_sadrzaj>
      <item>NEKTAR društvo s ograničenom odgovornošću za proizvodnju, trgovinu i usluge, OIB 61021891254</item>
    </izvorni_sadrzaj>
    <derivirana_varijabla naziv="DomainObject.Predmet.ProtuStrankaListNazivFormatedOIB_1">
      <item>NEKTAR društvo s ograničenom odgovornošću za proizvodnju, trgovinu i usluge, OIB 61021891254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NEKTAR društvo s ograničenom odgovornošću za proizvodnju, trgovinu i usluge</izvorni_sadrzaj>
    <derivirana_varijabla naziv="DomainObject.Predmet.ProtustrankaIDrugi_1">NEKTAR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NEKTAR društvo s ograničenom odgovornošću za proizvodnju, trgovinu i usluge, OIB 61021891254, Kralja Tomislava 45, 40000 Čakovec</izvorni_sadrzaj>
    <derivirana_varijabla naziv="DomainObject.Predmet.ProtustrankaIDrugiAdressOIB_1">NEKTAR društvo s ograničenom odgovornošću za proizvodnju, trgovinu i usluge, OIB 61021891254, Kralja Tomislava 45,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NEKTAR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NEKTAR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NEKTAR društvo s ograničenom odgovornošću za proizvodnju, trgovinu i usluge, OIB 61021891254, Kralja Tomislava 45,40000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NEKTAR društvo s ograničenom odgovornošću za proizvodnju, trgovinu i usluge, OIB 61021891254, Kralja Tomislava 45,40000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61021891254</item>
      <item>, OIB null</item>
      <item>, OIB null</item>
    </izvorni_sadrzaj>
    <derivirana_varijabla naziv="DomainObject.Predmet.SudioniciListNazivOIB_1">
      <item>, OIB 85821130368</item>
      <item>, OIB 61021891254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2298</properties:Characters>
  <properties:Lines>67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2015-11-06T11:47:00Z</dcterms:created>
  <dc:creator>user</dc:creator>
  <cp:lastModifiedBy>Marko Makaj</cp:lastModifiedBy>
  <cp:lastPrinted>2015-11-06T11:47:00Z</cp:lastPrinted>
  <dcterms:modified xmlns:xsi="http://www.w3.org/2001/XMLSchema-instance" xsi:type="dcterms:W3CDTF">2015-11-06T11:49:00Z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