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c410" w14:paraId="53cc410" w:rsidRDefault="00A6011A" w:rsidP="00A6011A" w:rsidR="00A6011A" w:rsidRPr="00A6011A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A6011A">
        <w:rPr>
          <w:rFonts w:cs="Times New Roman" w:eastAsia="Times New Roman"/>
          <w:lang w:eastAsia="hr-HR"/>
        </w:rPr>
        <w:t>Poslovni broj: 3 St-1056/2015-8</w:t>
      </w:r>
    </w:p>
    <w:p w:rsidRDefault="00A6011A" w:rsidP="00A6011A" w:rsidR="00A6011A" w:rsidRPr="00A601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6011A" w:rsidP="00A6011A" w:rsidR="00A6011A" w:rsidRPr="00A601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6011A" w:rsidP="00A6011A" w:rsidR="00A6011A" w:rsidRPr="00A601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6011A" w:rsidP="00A6011A" w:rsidR="00A6011A" w:rsidRPr="00A6011A">
      <w:pPr>
        <w:spacing w:after="0"/>
        <w:ind w:firstLine="708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REPUBLIKA HRVATSKA</w:t>
      </w:r>
    </w:p>
    <w:p w:rsidRDefault="00A6011A" w:rsidP="00A6011A" w:rsidR="00A6011A" w:rsidRPr="00A6011A">
      <w:pPr>
        <w:spacing w:after="0"/>
        <w:ind w:firstLine="708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TRGOVAČKI SUD U ZADRU</w:t>
      </w:r>
    </w:p>
    <w:p w:rsidRDefault="00A6011A" w:rsidP="00A6011A" w:rsidR="00A6011A" w:rsidRPr="00A6011A">
      <w:pPr>
        <w:spacing w:after="0"/>
        <w:ind w:firstLine="708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Zadar, Dr. Franje Tuđmana 35.</w:t>
      </w:r>
    </w:p>
    <w:p w:rsidRDefault="00A6011A" w:rsidP="00A6011A" w:rsidR="00A6011A" w:rsidRPr="00A6011A">
      <w:pPr>
        <w:spacing w:after="0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ab/>
        <w:t>R E PU B L I K A   H R V A T S K A</w:t>
      </w:r>
      <w:r w:rsidRPr="00A6011A">
        <w:rPr>
          <w:rFonts w:cs="Times New Roman" w:eastAsia="Times New Roman"/>
          <w:lang w:eastAsia="hr-HR"/>
        </w:rPr>
        <w:tab/>
      </w:r>
    </w:p>
    <w:p w:rsidRDefault="00A6011A" w:rsidP="00A6011A" w:rsidR="00A6011A" w:rsidRPr="00A60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center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 xml:space="preserve">Z A K LJ U Č A K </w:t>
      </w:r>
    </w:p>
    <w:p w:rsidRDefault="00A6011A" w:rsidP="00A6011A" w:rsidR="00A6011A" w:rsidRPr="00A60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ab/>
        <w:t xml:space="preserve">Trgovački sud u Zadru, OIB </w:t>
      </w:r>
      <w:r w:rsidRPr="00A6011A">
        <w:rPr>
          <w:rFonts w:cs="Times New Roman" w:eastAsia="Times New Roman"/>
          <w:szCs w:val="20"/>
          <w:lang w:eastAsia="hr-HR"/>
        </w:rPr>
        <w:t xml:space="preserve">39670464653, </w:t>
      </w:r>
      <w:r w:rsidRPr="00A6011A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TKM-TELEKOM,  d.o.o., Zadar, Sv. Vinka </w:t>
      </w:r>
      <w:proofErr w:type="spellStart"/>
      <w:r w:rsidRPr="00A6011A">
        <w:rPr>
          <w:rFonts w:cs="Times New Roman" w:eastAsia="Times New Roman"/>
          <w:lang w:eastAsia="hr-HR"/>
        </w:rPr>
        <w:t>Paulskog</w:t>
      </w:r>
      <w:proofErr w:type="spellEnd"/>
      <w:r w:rsidRPr="00A6011A">
        <w:rPr>
          <w:rFonts w:cs="Times New Roman" w:eastAsia="Times New Roman"/>
          <w:lang w:eastAsia="hr-HR"/>
        </w:rPr>
        <w:t xml:space="preserve"> 7, OIB: 95515976547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A6011A">
          <w:rPr>
            <w:rFonts w:cs="Times New Roman" w:eastAsia="Times New Roman"/>
            <w:lang w:eastAsia="hr-HR"/>
          </w:rPr>
          <w:t>11. st</w:t>
        </w:r>
      </w:smartTag>
      <w:r w:rsidRPr="00A6011A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center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 xml:space="preserve">z a k </w:t>
      </w:r>
      <w:proofErr w:type="spellStart"/>
      <w:r w:rsidRPr="00A6011A">
        <w:rPr>
          <w:rFonts w:cs="Times New Roman" w:eastAsia="Times New Roman"/>
          <w:lang w:eastAsia="hr-HR"/>
        </w:rPr>
        <w:t>lj</w:t>
      </w:r>
      <w:proofErr w:type="spellEnd"/>
      <w:r w:rsidRPr="00A6011A">
        <w:rPr>
          <w:rFonts w:cs="Times New Roman" w:eastAsia="Times New Roman"/>
          <w:lang w:eastAsia="hr-HR"/>
        </w:rPr>
        <w:t xml:space="preserve"> u č i o  j e</w:t>
      </w: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6011A">
        <w:rPr>
          <w:rFonts w:cs="Times New Roman" w:eastAsia="Times New Roman"/>
          <w:lang w:eastAsia="hr-HR"/>
        </w:rPr>
        <w:t>otpravka</w:t>
      </w:r>
      <w:proofErr w:type="spellEnd"/>
      <w:r w:rsidRPr="00A6011A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470.155,52 kn koje je u Očevidniku redoslijeda osnova za plaćanje evidentirano na dan 1. rujna 2015. </w:t>
      </w:r>
    </w:p>
    <w:p w:rsidRDefault="00A6011A" w:rsidP="00A6011A" w:rsidR="00A6011A" w:rsidRPr="00A60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center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U Zadru 30. lipnja 2016.</w:t>
      </w:r>
    </w:p>
    <w:p w:rsidRDefault="00A6011A" w:rsidP="00A6011A" w:rsidR="00A6011A" w:rsidRPr="00A6011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A6011A" w:rsidP="00A6011A" w:rsidR="00A6011A" w:rsidRPr="00A6011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Tina Grgas</w:t>
      </w:r>
    </w:p>
    <w:p w:rsidRDefault="00A6011A" w:rsidP="00A6011A" w:rsidR="00A6011A" w:rsidRPr="00A6011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right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 xml:space="preserve"> </w:t>
      </w: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UPUTA O PRAVNOM LIJEKU</w:t>
      </w:r>
    </w:p>
    <w:p w:rsidRDefault="00A6011A" w:rsidP="00A6011A" w:rsidR="00A6011A" w:rsidRPr="00A6011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Protiv ovog zaključka nije dopuštena žalba.</w:t>
      </w: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A" w:rsidP="00A6011A" w:rsidR="00A6011A" w:rsidRPr="00A6011A">
      <w:pPr>
        <w:spacing w:after="0"/>
        <w:jc w:val="both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DNA:</w:t>
      </w:r>
    </w:p>
    <w:p w:rsidRDefault="00A6011A" w:rsidP="00A6011A" w:rsidR="00A6011A" w:rsidRPr="00A6011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FINA, Regionalni centar Split, Podružnica Zadar</w:t>
      </w:r>
    </w:p>
    <w:p w:rsidRDefault="00A6011A" w:rsidP="00A6011A" w:rsidR="00A6011A" w:rsidRPr="00A6011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6011A">
        <w:rPr>
          <w:rFonts w:cs="Times New Roman" w:eastAsia="Times New Roman"/>
          <w:lang w:eastAsia="hr-HR"/>
        </w:rPr>
        <w:t>e-Oglasna ploča</w:t>
      </w:r>
    </w:p>
    <w:p w:rsidRDefault="00A6011A" w:rsidP="00A6011A" w:rsidR="00A6011A" w:rsidRPr="00A6011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6011A" w:rsidP="00A6011A" w:rsidR="00A6011A" w:rsidRPr="00A601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A601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11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268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St-1056/2015-7</izvorni_sadrzaj>
    <derivirana_varijabla naziv="DomainObject.Oznaka_1">St-1056/2015-7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TKM-TELEKOM d.o.o. za trgovinu,  proizvodnju i usluge</izvorni_sadrzaj>
    <derivirana_varijabla naziv="DomainObject.Predmet.ProtustrankaFormated_1">  TKM-TELEKOM d.o.o. za trgovinu,  proizvodnju i usluge</derivirana_varijabla>
  </DomainObject.Predmet.ProtustrankaFormated>
  <DomainObject.Predmet.ProtustrankaFormatedOIB>
    <izvorni_sadrzaj>  TKM-TELEKOM d.o.o. za trgovinu,  proizvodnju i usluge, OIB 95515976547</izvorni_sadrzaj>
    <derivirana_varijabla naziv="DomainObject.Predmet.ProtustrankaFormatedOIB_1">  TKM-TELEKOM d.o.o. za trgovinu,  proizvodnju i usluge, OIB 95515976547</derivirana_varijabla>
  </DomainObject.Predmet.ProtustrankaFormatedOIB>
  <DomainObject.Predmet.ProtustrankaFormatedWithAdress>
    <izvorni_sadrzaj> TKM-TELEKOM d.o.o. za trgovinu,  proizvodnju i usluge, Sv. Vinka Paulskog 7, 23000 Zadar</izvorni_sadrzaj>
    <derivirana_varijabla naziv="DomainObject.Predmet.ProtustrankaFormatedWithAdress_1"> TKM-TELEKOM d.o.o. za trgovinu,  proizvodnju i usluge, Sv. Vinka Paulskog 7, 23000 Zadar</derivirana_varijabla>
  </DomainObject.Predmet.ProtustrankaFormatedWithAdress>
  <DomainObject.Predmet.ProtustrankaFormatedWithAdressOIB>
    <izvorni_sadrzaj> TKM-TELEKOM d.o.o. za trgovinu,  proizvodnju i usluge, OIB 95515976547, Sv. Vinka Paulskog 7, 23000 Zadar</izvorni_sadrzaj>
    <derivirana_varijabla naziv="DomainObject.Predmet.ProtustrankaFormatedWithAdressOIB_1"> TKM-TELEKOM d.o.o. za trgovinu,  proizvodnju i usluge, OIB 95515976547, Sv. Vinka Paulskog 7, 23000 Zadar</derivirana_varijabla>
  </DomainObject.Predmet.ProtustrankaFormatedWithAdressOIB>
  <DomainObject.Predmet.ProtustrankaWithAdress>
    <izvorni_sadrzaj>TKM-TELEKOM d.o.o. za trgovinu,  proizvodnju i usluge Sv. Vinka Paulskog 7, 23000 Zadar</izvorni_sadrzaj>
    <derivirana_varijabla naziv="DomainObject.Predmet.ProtustrankaWithAdress_1">TKM-TELEKOM d.o.o. za trgovinu,  proizvodnju i usluge Sv. Vinka Paulskog 7, 23000 Zadar</derivirana_varijabla>
  </DomainObject.Predmet.ProtustrankaWithAdress>
  <DomainObject.Predmet.ProtustrankaWithAdressOIB>
    <izvorni_sadrzaj>TKM-TELEKOM d.o.o. za trgovinu,  proizvodnju i usluge, OIB 95515976547, Sv. Vinka Paulskog 7, 23000 Zadar</izvorni_sadrzaj>
    <derivirana_varijabla naziv="DomainObject.Predmet.ProtustrankaWithAdressOIB_1">TKM-TELEKOM d.o.o. za trgovinu,  proizvodnju i usluge, OIB 95515976547, Sv. Vinka Paulskog 7, 23000 Zadar</derivirana_varijabla>
  </DomainObject.Predmet.ProtustrankaWithAdressOIB>
  <DomainObject.Predmet.ProtustrankaNazivFormated>
    <izvorni_sadrzaj>TKM-TELEKOM d.o.o. za trgovinu,  proizvodnju i usluge</izvorni_sadrzaj>
    <derivirana_varijabla naziv="DomainObject.Predmet.ProtustrankaNazivFormated_1">TKM-TELEKOM d.o.o. za trgovinu,  proizvodnju i usluge</derivirana_varijabla>
  </DomainObject.Predmet.ProtustrankaNazivFormated>
  <DomainObject.Predmet.ProtustrankaNazivFormatedOIB>
    <izvorni_sadrzaj>TKM-TELEKOM d.o.o. za trgovinu,  proizvodnju i usluge, OIB 95515976547</izvorni_sadrzaj>
    <derivirana_varijabla naziv="DomainObject.Predmet.ProtustrankaNazivFormatedOIB_1">TKM-TELEKOM d.o.o. za trgovinu,  proizvodnju i usluge, OIB 95515976547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470155.52</izvorni_sadrzaj>
    <derivirana_varijabla naziv="DomainObject.Predmet.TrenutnaVrijednost_1">470155.52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TKM-TELEKOM d.o.o. za trgovinu,  proizvodnju i usluge</item>
    </izvorni_sadrzaj>
    <derivirana_varijabla naziv="DomainObject.Predmet.ProtuStrankaListFormated_1">
      <item>TKM-TELEKOM d.o.o. za trgovinu,  proizvodnju i usluge</item>
    </derivirana_varijabla>
  </DomainObject.Predmet.ProtuStrankaListFormated>
  <DomainObject.Predmet.ProtuStrankaListFormatedOIB>
    <izvorni_sadrzaj>
      <item>TKM-TELEKOM d.o.o. za trgovinu,  proizvodnju i usluge, OIB 95515976547</item>
    </izvorni_sadrzaj>
    <derivirana_varijabla naziv="DomainObject.Predmet.ProtuStrankaListFormatedOIB_1">
      <item>TKM-TELEKOM d.o.o. za trgovinu,  proizvodnju i usluge, OIB 95515976547</item>
    </derivirana_varijabla>
  </DomainObject.Predmet.ProtuStrankaListFormatedOIB>
  <DomainObject.Predmet.ProtuStrankaListFormatedWithAdress>
    <izvorni_sadrzaj>
      <item>TKM-TELEKOM d.o.o. za trgovinu,  proizvodnju i usluge, Sv. Vinka Paulskog 7, 23000 Zadar</item>
    </izvorni_sadrzaj>
    <derivirana_varijabla naziv="DomainObject.Predmet.ProtuStrankaListFormatedWithAdress_1">
      <item>TKM-TELEKOM d.o.o. za trgovinu,  proizvodnju i usluge, Sv. Vinka Paulskog 7, 23000 Zadar</item>
    </derivirana_varijabla>
  </DomainObject.Predmet.ProtuStrankaListFormatedWithAdress>
  <DomainObject.Predmet.ProtuStrankaListFormatedWithAdressOIB>
    <izvorni_sadrzaj>
      <item>TKM-TELEKOM d.o.o. za trgovinu,  proizvodnju i usluge, OIB 95515976547, Sv. Vinka Paulskog 7, 23000 Zadar</item>
    </izvorni_sadrzaj>
    <derivirana_varijabla naziv="DomainObject.Predmet.ProtuStrankaListFormatedWithAdressOIB_1">
      <item>TKM-TELEKOM d.o.o. za trgovinu,  proizvodnju i usluge, OIB 95515976547, Sv. Vinka Paulskog 7, 23000 Zadar</item>
    </derivirana_varijabla>
  </DomainObject.Predmet.ProtuStrankaListFormatedWithAdressOIB>
  <DomainObject.Predmet.ProtuStrankaListNazivFormated>
    <izvorni_sadrzaj>
      <item>TKM-TELEKOM d.o.o. za trgovinu,  proizvodnju i usluge</item>
    </izvorni_sadrzaj>
    <derivirana_varijabla naziv="DomainObject.Predmet.ProtuStrankaListNazivFormated_1">
      <item>TKM-TELEKOM d.o.o. za trgovinu,  proizvodnju i usluge</item>
    </derivirana_varijabla>
  </DomainObject.Predmet.ProtuStrankaListNazivFormated>
  <DomainObject.Predmet.ProtuStrankaListNazivFormatedOIB>
    <izvorni_sadrzaj>
      <item>TKM-TELEKOM d.o.o. za trgovinu,  proizvodnju i usluge, OIB 95515976547</item>
    </izvorni_sadrzaj>
    <derivirana_varijabla naziv="DomainObject.Predmet.ProtuStrankaListNazivFormatedOIB_1">
      <item>TKM-TELEKOM d.o.o. za trgovinu,  proizvodnju i usluge, OIB 95515976547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St-1056/2015-7</izvorni_sadrzaj>
    <derivirana_varijabla naziv="DomainObject.PoslovniBrojDokumenta_1">St-1056/2015-7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TKM-TELEKOM d.o.o. za trgovinu,  proizvodnju i usluge</izvorni_sadrzaj>
    <derivirana_varijabla naziv="DomainObject.Predmet.ProtustrankaIDrugi_1">TKM-TELEKOM d.o.o. za trgovinu, 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TKM-TELEKOM d.o.o. za trgovinu,  proizvodnju i usluge, OIB 95515976547, Sv. Vinka Paulskog 7, 23000 Zadar</izvorni_sadrzaj>
    <derivirana_varijabla naziv="DomainObject.Predmet.ProtustrankaIDrugiAdressOIB_1">TKM-TELEKOM d.o.o. za trgovinu,  proizvodnju i usluge, OIB 95515976547, Sv. Vinka Paulskog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TKM-TELEKOM d.o.o. za trgovinu,  proizvodnju i usluge</item>
    </izvorni_sadrzaj>
    <derivirana_varijabla naziv="DomainObject.Predmet.SudioniciListNaziv_1">
      <item>FINA</item>
      <item>TKM-TELEKOM d.o.o. za trgovinu,  proizvodnju i usluge</item>
    </derivirana_varijabla>
  </DomainObject.Predmet.SudioniciListNaziv>
  <DomainObject.Predmet.SudioniciListAdressOIB>
    <izvorni_sadrzaj>
      <item>FINA, OIB 85821130368</item>
      <item>TKM-TELEKOM d.o.o. za trgovinu,  proizvodnju i usluge, OIB 95515976547, Sv. Vinka Paulskog 7,23000 Zadar</item>
    </izvorni_sadrzaj>
    <derivirana_varijabla naziv="DomainObject.Predmet.SudioniciListAdressOIB_1">
      <item>FINA, OIB 85821130368</item>
      <item>TKM-TELEKOM d.o.o. za trgovinu,  proizvodnju i usluge, OIB 95515976547, Sv. Vinka Paulskog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05D09-5987-4E3E-89BE-34138353B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