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028D" w:rsidP="0068028D" w:rsidRDefault="0068028D" w14:paraId="c30a67b" w14:textId="c30a67b">
      <w:pPr>
        <w15:collapsed w:val="false"/>
      </w:pPr>
      <w:bookmarkStart w:name="_GoBack" w:id="0"/>
      <w:bookmarkEnd w:id="0"/>
    </w:p>
    <w:p w:rsidR="0068028D" w:rsidP="0068028D" w:rsidRDefault="000464D9">
      <w:r>
        <w:rPr>
          <w:noProof/>
          <w:lang w:eastAsia="hr-HR"/>
        </w:rPr>
        <w:t xml:space="preserve">          </w:t>
      </w:r>
      <w:r w:rsidR="009D62F5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028D" w:rsidP="0068028D" w:rsidRDefault="0068028D">
      <w:r>
        <w:t xml:space="preserve"> </w:t>
      </w:r>
    </w:p>
    <w:p w:rsidR="0068028D" w:rsidP="0068028D" w:rsidRDefault="0068028D">
      <w:r>
        <w:t>REPUBLIKA HRVATSKA</w:t>
      </w:r>
    </w:p>
    <w:p w:rsidR="0068028D" w:rsidP="0068028D" w:rsidRDefault="000464D9">
      <w:r>
        <w:t xml:space="preserve">  </w:t>
      </w:r>
      <w:r w:rsidR="0068028D">
        <w:t>Trgovački sud u Zagrebu</w:t>
      </w:r>
    </w:p>
    <w:p w:rsidR="0068028D" w:rsidP="0068028D" w:rsidRDefault="000464D9">
      <w:r>
        <w:t xml:space="preserve">   </w:t>
      </w:r>
      <w:r w:rsidR="0068028D">
        <w:t xml:space="preserve">Zagreb, </w:t>
      </w:r>
      <w:proofErr w:type="spellStart"/>
      <w:r w:rsidR="0068028D">
        <w:t>Amruševa</w:t>
      </w:r>
      <w:proofErr w:type="spellEnd"/>
      <w:r w:rsidR="0068028D">
        <w:t xml:space="preserve"> 2/II</w:t>
      </w:r>
    </w:p>
    <w:p w:rsidR="0068028D" w:rsidP="0068028D" w:rsidRDefault="006802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B351B">
        <w:t xml:space="preserve">     </w:t>
      </w:r>
      <w:r>
        <w:t xml:space="preserve">   18. St-828/2019</w:t>
      </w:r>
      <w:r w:rsidR="000464D9">
        <w:t>-</w:t>
      </w:r>
      <w:r w:rsidR="00DB351B">
        <w:t>31</w:t>
      </w:r>
    </w:p>
    <w:p w:rsidR="0068028D" w:rsidP="0068028D" w:rsidRDefault="0068028D"/>
    <w:p w:rsidR="0068028D" w:rsidP="0068028D" w:rsidRDefault="0068028D">
      <w:r>
        <w:tab/>
      </w:r>
      <w:r>
        <w:tab/>
      </w:r>
      <w:r>
        <w:tab/>
      </w:r>
      <w:r>
        <w:tab/>
      </w:r>
      <w:r>
        <w:tab/>
      </w:r>
    </w:p>
    <w:p w:rsidR="0068028D" w:rsidP="00683F7E" w:rsidRDefault="0068028D">
      <w:pPr>
        <w:jc w:val="both"/>
      </w:pPr>
      <w:r>
        <w:t xml:space="preserve">            </w:t>
      </w:r>
      <w:r>
        <w:tab/>
      </w:r>
      <w:r>
        <w:tab/>
      </w:r>
      <w:r>
        <w:tab/>
      </w:r>
      <w:r w:rsidR="00683F7E">
        <w:t xml:space="preserve">  </w:t>
      </w:r>
      <w:r>
        <w:t>R E P U B L I K A   H R V A T S K A</w:t>
      </w:r>
    </w:p>
    <w:p w:rsidR="0068028D" w:rsidP="00683F7E" w:rsidRDefault="0068028D">
      <w:pPr>
        <w:jc w:val="both"/>
      </w:pPr>
    </w:p>
    <w:p w:rsidR="0068028D" w:rsidP="00683F7E" w:rsidRDefault="0068028D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683F7E">
        <w:t xml:space="preserve">    </w:t>
      </w:r>
      <w:r>
        <w:t>Z A K LJ U Č A K</w:t>
      </w:r>
    </w:p>
    <w:p w:rsidR="00683F7E" w:rsidP="00683F7E" w:rsidRDefault="00683F7E">
      <w:pPr>
        <w:jc w:val="both"/>
      </w:pPr>
    </w:p>
    <w:p w:rsidR="0068028D" w:rsidP="00683F7E" w:rsidRDefault="0068028D">
      <w:pPr>
        <w:jc w:val="both"/>
      </w:pPr>
    </w:p>
    <w:p w:rsidR="0068028D" w:rsidP="00272E7B" w:rsidRDefault="0068028D">
      <w:pPr>
        <w:ind w:firstLine="708"/>
        <w:jc w:val="both"/>
      </w:pPr>
      <w:r>
        <w:t>Trgovački sud u Zagrebu, sudac Danijela Uzelac</w:t>
      </w:r>
      <w:r w:rsidR="00683F7E">
        <w:t xml:space="preserve"> Ljubić</w:t>
      </w:r>
      <w:r>
        <w:t xml:space="preserve">, u stečajnom postupku </w:t>
      </w:r>
      <w:r w:rsidR="00272E7B">
        <w:t>nad dužnikom</w:t>
      </w:r>
      <w:r>
        <w:t xml:space="preserve"> TERASE SISTEMI j.d.o.o.</w:t>
      </w:r>
      <w:r w:rsidR="00683F7E">
        <w:t xml:space="preserve"> u stečaju</w:t>
      </w:r>
      <w:r>
        <w:t>, OIB 88006507930,</w:t>
      </w:r>
      <w:r w:rsidR="00272E7B">
        <w:t xml:space="preserve"> Samobor, Mirka Bogovića 33, </w:t>
      </w:r>
      <w:r w:rsidR="000464D9">
        <w:t>4.</w:t>
      </w:r>
      <w:r>
        <w:t xml:space="preserve"> listopada 2019.</w:t>
      </w:r>
    </w:p>
    <w:p w:rsidR="0068028D" w:rsidP="00683F7E" w:rsidRDefault="0068028D">
      <w:pPr>
        <w:jc w:val="both"/>
      </w:pPr>
    </w:p>
    <w:p w:rsidR="0068028D" w:rsidP="00683F7E" w:rsidRDefault="0068028D">
      <w:pPr>
        <w:jc w:val="both"/>
      </w:pPr>
      <w:r>
        <w:t xml:space="preserve"> </w:t>
      </w:r>
      <w:r w:rsidR="00683F7E">
        <w:tab/>
      </w:r>
      <w:r w:rsidR="00683F7E">
        <w:tab/>
      </w:r>
      <w:r w:rsidR="00683F7E">
        <w:tab/>
      </w:r>
      <w:r w:rsidR="00683F7E">
        <w:tab/>
      </w:r>
      <w:r w:rsidR="00683F7E">
        <w:tab/>
        <w:t xml:space="preserve">    </w:t>
      </w:r>
      <w:r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="0068028D" w:rsidP="00683F7E" w:rsidRDefault="0068028D">
      <w:pPr>
        <w:jc w:val="both"/>
      </w:pPr>
    </w:p>
    <w:p w:rsidR="0068028D" w:rsidP="00683F7E" w:rsidRDefault="0068028D">
      <w:pPr>
        <w:jc w:val="both"/>
      </w:pPr>
    </w:p>
    <w:p w:rsidR="0068028D" w:rsidP="00683F7E" w:rsidRDefault="0068028D">
      <w:pPr>
        <w:ind w:firstLine="708"/>
        <w:jc w:val="both"/>
      </w:pPr>
      <w:r>
        <w:t>Nalaže s</w:t>
      </w:r>
      <w:r w:rsidR="00683F7E">
        <w:t>e računovodstvu</w:t>
      </w:r>
      <w:r w:rsidR="00272E7B">
        <w:t xml:space="preserve"> ovoga</w:t>
      </w:r>
      <w:r w:rsidR="00683F7E">
        <w:t xml:space="preserve"> suda u roku od pet dana od dana </w:t>
      </w:r>
      <w:r w:rsidR="00272E7B">
        <w:t>dostave</w:t>
      </w:r>
      <w:r w:rsidR="00683F7E">
        <w:t xml:space="preserve"> zaključka pren</w:t>
      </w:r>
      <w:r w:rsidR="009D62F5">
        <w:t xml:space="preserve">ijeti iznos od 4.825,00 kn koji </w:t>
      </w:r>
      <w:r w:rsidR="00683F7E">
        <w:t>je Financijska agencija</w:t>
      </w:r>
      <w:r w:rsidR="009D62F5">
        <w:t xml:space="preserve"> </w:t>
      </w:r>
      <w:r w:rsidR="00272E7B">
        <w:t>18. rujna 2019.</w:t>
      </w:r>
      <w:r w:rsidR="00683F7E">
        <w:t xml:space="preserve"> uplatila u Fond do</w:t>
      </w:r>
      <w:r w:rsidR="00272E7B">
        <w:t xml:space="preserve">datne pristojbe </w:t>
      </w:r>
      <w:r w:rsidR="00683F7E">
        <w:t>na račun stečajnog dužnika broj HR9423400091190027905.</w:t>
      </w:r>
    </w:p>
    <w:p w:rsidR="0068028D" w:rsidP="00683F7E" w:rsidRDefault="0068028D">
      <w:pPr>
        <w:jc w:val="both"/>
      </w:pPr>
    </w:p>
    <w:p w:rsidR="0068028D" w:rsidP="00683F7E" w:rsidRDefault="000464D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        U Zagrebu 4</w:t>
      </w:r>
      <w:r w:rsidR="0068028D">
        <w:t>. listopada 2019.</w:t>
      </w:r>
    </w:p>
    <w:p w:rsidR="009D62F5" w:rsidP="00683F7E" w:rsidRDefault="009D62F5">
      <w:pPr>
        <w:jc w:val="both"/>
      </w:pPr>
    </w:p>
    <w:p w:rsidR="0068028D" w:rsidP="00683F7E" w:rsidRDefault="0068028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="0068028D" w:rsidP="00683F7E" w:rsidRDefault="0068028D">
      <w:pPr>
        <w:ind w:left="5664" w:firstLine="708"/>
        <w:jc w:val="both"/>
      </w:pPr>
      <w:r>
        <w:t xml:space="preserve">Danijela </w:t>
      </w:r>
      <w:r w:rsidR="000464D9">
        <w:t>Uzelac Ljubić</w:t>
      </w:r>
      <w:r w:rsidR="00D11696">
        <w:t>,v.r.</w:t>
      </w:r>
    </w:p>
    <w:p w:rsidR="0068028D" w:rsidP="00683F7E" w:rsidRDefault="0068028D">
      <w:pPr>
        <w:ind w:left="5664" w:firstLine="708"/>
        <w:jc w:val="both"/>
      </w:pPr>
    </w:p>
    <w:p w:rsidR="0068028D" w:rsidP="00683F7E" w:rsidRDefault="0068028D">
      <w:pPr>
        <w:ind w:left="5664" w:firstLine="708"/>
        <w:jc w:val="both"/>
      </w:pPr>
    </w:p>
    <w:p w:rsidR="0068028D" w:rsidP="00683F7E" w:rsidRDefault="0068028D">
      <w:pPr>
        <w:jc w:val="both"/>
      </w:pPr>
      <w:r>
        <w:t>Uputa o pravnom lijeku: Protiv ovog zaključka  žalba nije dopuštena (čl. 19. st. 7. SZ).</w:t>
      </w:r>
    </w:p>
    <w:p w:rsidR="0068028D" w:rsidP="00683F7E" w:rsidRDefault="0068028D">
      <w:pPr>
        <w:jc w:val="both"/>
      </w:pPr>
    </w:p>
    <w:p w:rsidR="0068028D" w:rsidP="00D11696" w:rsidRDefault="0068028D">
      <w:pPr>
        <w:jc w:val="right"/>
      </w:pPr>
    </w:p>
    <w:p w:rsidR="0068028D" w:rsidP="00D11696" w:rsidRDefault="00D1169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="00D11696" w:rsidP="00D11696" w:rsidRDefault="00D11696">
      <w:pPr>
        <w:jc w:val="right"/>
      </w:pPr>
      <w:r>
        <w:t>Dijana Hadžić</w:t>
      </w:r>
    </w:p>
    <w:sectPr w:rsidR="00D11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22F"/>
    <w:rsid w:val="000464D9"/>
    <w:rsid w:val="00166736"/>
    <w:rsid w:val="00272E7B"/>
    <w:rsid w:val="0068028D"/>
    <w:rsid w:val="00683F7E"/>
    <w:rsid w:val="0070222F"/>
    <w:rsid w:val="009D62F5"/>
    <w:rsid w:val="00D11696"/>
    <w:rsid w:val="00DB351B"/>
    <w:rsid w:val="00FA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464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64D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A42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42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42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42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42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64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4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listopada 2019.</izvorni_sadrzaj>
    <derivirana_varijabla naziv="DomainObject.DatumDonosenjaOdluke_1">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</izvorni_sadrzaj>
    <derivirana_varijabla naziv="DomainObject.Primjedba_1">nalog računovodstvu</derivirana_varijabla>
  </DomainObject.Primjedba>
  <DomainObject.Oznaka>
    <izvorni_sadrzaj>St-828/2019-31</izvorni_sadrzaj>
    <derivirana_varijabla naziv="DomainObject.Oznaka_1">St-828/2019-31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St-828/2019</izvorni_sadrzaj>
    <derivirana_varijabla naziv="DomainObject.Predmet.OznakaBroj_1">St-828/2019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TERASE SISTEMI j.d.o.o. za usluge</izvorni_sadrzaj>
    <derivirana_varijabla naziv="DomainObject.Predmet.ProtustrankaFormated_1">  TERASE SISTEMI j.d.o.o. za usluge</derivirana_varijabla>
  </DomainObject.Predmet.ProtustrankaFormated>
  <DomainObject.Predmet.ProtustrankaFormatedOIB>
    <izvorni_sadrzaj>  TERASE SISTEMI j.d.o.o. za usluge, OIB 88006507930</izvorni_sadrzaj>
    <derivirana_varijabla naziv="DomainObject.Predmet.ProtustrankaFormatedOIB_1">  TERASE SISTEMI j.d.o.o. za usluge, OIB 88006507930</derivirana_varijabla>
  </DomainObject.Predmet.ProtustrankaFormatedOIB>
  <DomainObject.Predmet.ProtustrankaFormatedWithAdress>
    <izvorni_sadrzaj> TERASE SISTEMI j.d.o.o. za usluge, Mirka Bogovića 33, 10430 Samobor</izvorni_sadrzaj>
    <derivirana_varijabla naziv="DomainObject.Predmet.ProtustrankaFormatedWithAdress_1"> TERASE SISTEMI j.d.o.o. za usluge, Mirka Bogovića 33, 10430 Samobor</derivirana_varijabla>
  </DomainObject.Predmet.ProtustrankaFormatedWithAdress>
  <DomainObject.Predmet.ProtustrankaFormatedWithAdressOIB>
    <izvorni_sadrzaj> TERASE SISTEMI j.d.o.o. za usluge, OIB 88006507930, Mirka Bogovića 33, 10430 Samobor</izvorni_sadrzaj>
    <derivirana_varijabla naziv="DomainObject.Predmet.ProtustrankaFormatedWithAdressOIB_1"> TERASE SISTEMI j.d.o.o. za usluge, OIB 88006507930, Mirka Bogovića 33, 10430 Samobor</derivirana_varijabla>
  </DomainObject.Predmet.ProtustrankaFormatedWithAdressOIB>
  <DomainObject.Predmet.ProtustrankaWithAdress>
    <izvorni_sadrzaj>TERASE SISTEMI j.d.o.o. za usluge Mirka Bogovića 33, 10430 Samobor</izvorni_sadrzaj>
    <derivirana_varijabla naziv="DomainObject.Predmet.ProtustrankaWithAdress_1">TERASE SISTEMI j.d.o.o. za usluge Mirka Bogovića 33, 10430 Samobor</derivirana_varijabla>
  </DomainObject.Predmet.ProtustrankaWithAdress>
  <DomainObject.Predmet.ProtustrankaWithAdressOIB>
    <izvorni_sadrzaj>TERASE SISTEMI j.d.o.o. za usluge, OIB 88006507930, Mirka Bogovića 33, 10430 Samobor</izvorni_sadrzaj>
    <derivirana_varijabla naziv="DomainObject.Predmet.ProtustrankaWithAdressOIB_1">TERASE SISTEMI j.d.o.o. za usluge, OIB 88006507930, Mirka Bogovića 33, 10430 Samobor</derivirana_varijabla>
  </DomainObject.Predmet.ProtustrankaWithAdressOIB>
  <DomainObject.Predmet.ProtustrankaNazivFormated>
    <izvorni_sadrzaj>TERASE SISTEMI j.d.o.o. za usluge</izvorni_sadrzaj>
    <derivirana_varijabla naziv="DomainObject.Predmet.ProtustrankaNazivFormated_1">TERASE SISTEMI j.d.o.o. za usluge</derivirana_varijabla>
  </DomainObject.Predmet.ProtustrankaNazivFormated>
  <DomainObject.Predmet.ProtustrankaNazivFormatedOIB>
    <izvorni_sadrzaj>TERASE SISTEMI j.d.o.o. za usluge, OIB 88006507930</izvorni_sadrzaj>
    <derivirana_varijabla naziv="DomainObject.Predmet.ProtustrankaNazivFormatedOIB_1">TERASE SISTEMI j.d.o.o. za usluge, OIB 88006507930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TERASE SISTEMI j.d.o.o. za usluge</izvorni_sadrzaj>
    <derivirana_varijabla naziv="DomainObject.Predmet.StrankaFormated_1">  TERASE SISTEMI j.d.o.o. za usluge</derivirana_varijabla>
  </DomainObject.Predmet.StrankaFormated>
  <DomainObject.Predmet.StrankaFormatedOIB>
    <izvorni_sadrzaj>  TERASE SISTEMI j.d.o.o. za usluge, OIB 88006507930</izvorni_sadrzaj>
    <derivirana_varijabla naziv="DomainObject.Predmet.StrankaFormatedOIB_1">  TERASE SISTEMI j.d.o.o. za usluge, OIB 88006507930</derivirana_varijabla>
  </DomainObject.Predmet.StrankaFormatedOIB>
  <DomainObject.Predmet.StrankaFormatedWithAdress>
    <izvorni_sadrzaj> TERASE SISTEMI j.d.o.o. za usluge, Mirka Bogovića 33, 10430 Samobor</izvorni_sadrzaj>
    <derivirana_varijabla naziv="DomainObject.Predmet.StrankaFormatedWithAdress_1"> TERASE SISTEMI j.d.o.o. za usluge, Mirka Bogovića 33, 10430 Samobor</derivirana_varijabla>
  </DomainObject.Predmet.StrankaFormatedWithAdress>
  <DomainObject.Predmet.StrankaFormatedWithAdressOIB>
    <izvorni_sadrzaj> TERASE SISTEMI j.d.o.o. za usluge, OIB 88006507930, Mirka Bogovića 33, 10430 Samobor</izvorni_sadrzaj>
    <derivirana_varijabla naziv="DomainObject.Predmet.StrankaFormatedWithAdressOIB_1"> TERASE SISTEMI j.d.o.o. za usluge, OIB 88006507930, Mirka Bogovića 33, 10430 Samobor</derivirana_varijabla>
  </DomainObject.Predmet.StrankaFormatedWithAdressOIB>
  <DomainObject.Predmet.StrankaWithAdress>
    <izvorni_sadrzaj>TERASE SISTEMI j.d.o.o. za usluge Mirka Bogovića 33,10430 Samobor</izvorni_sadrzaj>
    <derivirana_varijabla naziv="DomainObject.Predmet.StrankaWithAdress_1">TERASE SISTEMI j.d.o.o. za usluge Mirka Bogovića 33,10430 Samobor</derivirana_varijabla>
  </DomainObject.Predmet.StrankaWithAdress>
  <DomainObject.Predmet.StrankaWithAdressOIB>
    <izvorni_sadrzaj>TERASE SISTEMI j.d.o.o. za usluge, OIB 88006507930, Mirka Bogovića 33,10430 Samobor</izvorni_sadrzaj>
    <derivirana_varijabla naziv="DomainObject.Predmet.StrankaWithAdressOIB_1">TERASE SISTEMI j.d.o.o. za usluge, OIB 88006507930, Mirka Bogovića 33,10430 Samobor</derivirana_varijabla>
  </DomainObject.Predmet.StrankaWithAdressOIB>
  <DomainObject.Predmet.StrankaNazivFormated>
    <izvorni_sadrzaj>TERASE SISTEMI j.d.o.o. za usluge</izvorni_sadrzaj>
    <derivirana_varijabla naziv="DomainObject.Predmet.StrankaNazivFormated_1">TERASE SISTEMI j.d.o.o. za usluge</derivirana_varijabla>
  </DomainObject.Predmet.StrankaNazivFormated>
  <DomainObject.Predmet.StrankaNazivFormatedOIB>
    <izvorni_sadrzaj>TERASE SISTEMI j.d.o.o. za usluge, OIB 88006507930</izvorni_sadrzaj>
    <derivirana_varijabla naziv="DomainObject.Predmet.StrankaNazivFormatedOIB_1">TERASE SISTEMI j.d.o.o. za usluge, OIB 88006507930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TERASE SISTEMI j.d.o.o. za usluge</item>
    </izvorni_sadrzaj>
    <derivirana_varijabla naziv="DomainObject.Predmet.StrankaListFormated_1">
      <item>TERASE SISTEMI j.d.o.o. za usluge</item>
    </derivirana_varijabla>
  </DomainObject.Predmet.StrankaListFormated>
  <DomainObject.Predmet.StrankaListFormatedOIB>
    <izvorni_sadrzaj>
      <item>TERASE SISTEMI j.d.o.o. za usluge, OIB 88006507930</item>
    </izvorni_sadrzaj>
    <derivirana_varijabla naziv="DomainObject.Predmet.StrankaListFormatedOIB_1">
      <item>TERASE SISTEMI j.d.o.o. za usluge, OIB 88006507930</item>
    </derivirana_varijabla>
  </DomainObject.Predmet.StrankaListFormatedOIB>
  <DomainObject.Predmet.StrankaListFormatedWithAdress>
    <izvorni_sadrzaj>
      <item>TERASE SISTEMI j.d.o.o. za usluge, Mirka Bogovića 33, 10430 Samobor</item>
    </izvorni_sadrzaj>
    <derivirana_varijabla naziv="DomainObject.Predmet.StrankaListFormatedWithAdress_1">
      <item>TERASE SISTEMI j.d.o.o. za usluge, Mirka Bogovića 33, 10430 Samobor</item>
    </derivirana_varijabla>
  </DomainObject.Predmet.StrankaListFormatedWithAdress>
  <DomainObject.Predmet.StrankaListFormatedWithAdressOIB>
    <izvorni_sadrzaj>
      <item>TERASE SISTEMI j.d.o.o. za usluge, OIB 88006507930, Mirka Bogovića 33, 10430 Samobor</item>
    </izvorni_sadrzaj>
    <derivirana_varijabla naziv="DomainObject.Predmet.StrankaListFormatedWithAdressOIB_1">
      <item>TERASE SISTEMI j.d.o.o. za usluge, OIB 88006507930, Mirka Bogovića 33, 10430 Samobor</item>
    </derivirana_varijabla>
  </DomainObject.Predmet.StrankaListFormatedWithAdressOIB>
  <DomainObject.Predmet.StrankaListNazivFormated>
    <izvorni_sadrzaj>
      <item>TERASE SISTEMI j.d.o.o. za usluge</item>
    </izvorni_sadrzaj>
    <derivirana_varijabla naziv="DomainObject.Predmet.StrankaListNazivFormated_1">
      <item>TERASE SISTEMI j.d.o.o. za usluge</item>
    </derivirana_varijabla>
  </DomainObject.Predmet.StrankaListNazivFormated>
  <DomainObject.Predmet.StrankaListNazivFormatedOIB>
    <izvorni_sadrzaj>
      <item>TERASE SISTEMI j.d.o.o. za usluge, OIB 88006507930</item>
    </izvorni_sadrzaj>
    <derivirana_varijabla naziv="DomainObject.Predmet.StrankaListNazivFormatedOIB_1">
      <item>TERASE SISTEMI j.d.o.o. za usluge, OIB 88006507930</item>
    </derivirana_varijabla>
  </DomainObject.Predmet.StrankaListNazivFormatedOIB>
  <DomainObject.Predmet.ProtuStrankaListFormated>
    <izvorni_sadrzaj>
      <item>TERASE SISTEMI j.d.o.o. za usluge</item>
    </izvorni_sadrzaj>
    <derivirana_varijabla naziv="DomainObject.Predmet.ProtuStrankaListFormated_1">
      <item>TERASE SISTEMI j.d.o.o. za usluge</item>
    </derivirana_varijabla>
  </DomainObject.Predmet.ProtuStrankaListFormated>
  <DomainObject.Predmet.ProtuStrankaListFormatedOIB>
    <izvorni_sadrzaj>
      <item>TERASE SISTEMI j.d.o.o. za usluge, OIB 88006507930</item>
    </izvorni_sadrzaj>
    <derivirana_varijabla naziv="DomainObject.Predmet.ProtuStrankaListFormatedOIB_1">
      <item>TERASE SISTEMI j.d.o.o. za usluge, OIB 88006507930</item>
    </derivirana_varijabla>
  </DomainObject.Predmet.ProtuStrankaListFormatedOIB>
  <DomainObject.Predmet.ProtuStrankaListFormatedWithAdress>
    <izvorni_sadrzaj>
      <item>TERASE SISTEMI j.d.o.o. za usluge, Mirka Bogovića 33, 10430 Samobor</item>
    </izvorni_sadrzaj>
    <derivirana_varijabla naziv="DomainObject.Predmet.ProtuStrankaListFormatedWithAdress_1">
      <item>TERASE SISTEMI j.d.o.o. za usluge, Mirka Bogovića 33, 10430 Samobor</item>
    </derivirana_varijabla>
  </DomainObject.Predmet.ProtuStrankaListFormatedWithAdress>
  <DomainObject.Predmet.ProtuStrankaListFormatedWithAdressOIB>
    <izvorni_sadrzaj>
      <item>TERASE SISTEMI j.d.o.o. za usluge, OIB 88006507930, Mirka Bogovića 33, 10430 Samobor</item>
    </izvorni_sadrzaj>
    <derivirana_varijabla naziv="DomainObject.Predmet.ProtuStrankaListFormatedWithAdressOIB_1">
      <item>TERASE SISTEMI j.d.o.o. za usluge, OIB 88006507930, Mirka Bogovića 33, 10430 Samobor</item>
    </derivirana_varijabla>
  </DomainObject.Predmet.ProtuStrankaListFormatedWithAdressOIB>
  <DomainObject.Predmet.ProtuStrankaListNazivFormated>
    <izvorni_sadrzaj>
      <item>TERASE SISTEMI j.d.o.o. za usluge</item>
    </izvorni_sadrzaj>
    <derivirana_varijabla naziv="DomainObject.Predmet.ProtuStrankaListNazivFormated_1">
      <item>TERASE SISTEMI j.d.o.o. za usluge</item>
    </derivirana_varijabla>
  </DomainObject.Predmet.ProtuStrankaListNazivFormated>
  <DomainObject.Predmet.ProtuStrankaListNazivFormatedOIB>
    <izvorni_sadrzaj>
      <item>TERASE SISTEMI j.d.o.o. za usluge, OIB 88006507930</item>
    </izvorni_sadrzaj>
    <derivirana_varijabla naziv="DomainObject.Predmet.ProtuStrankaListNazivFormatedOIB_1">
      <item>TERASE SISTEMI j.d.o.o. za usluge, OIB 88006507930</item>
    </derivirana_varijabla>
  </DomainObject.Predmet.ProtuStrankaListNazivFormatedOIB>
  <DomainObject.Predmet.OstaliListFormated>
    <izvorni_sadrzaj>
      <item>Marko Surma</item>
      <item>Vesna Surma</item>
    </izvorni_sadrzaj>
    <derivirana_varijabla naziv="DomainObject.Predmet.OstaliListFormated_1">
      <item>Marko Surma</item>
      <item>Vesna Surma</item>
    </derivirana_varijabla>
  </DomainObject.Predmet.OstaliListFormated>
  <DomainObject.Predmet.OstaliListFormatedOIB>
    <izvorni_sadrzaj>
      <item>Marko Surma, OIB 29130462220</item>
      <item>Vesna Surma, OIB 05939715714</item>
    </izvorni_sadrzaj>
    <derivirana_varijabla naziv="DomainObject.Predmet.OstaliListFormatedOIB_1">
      <item>Marko Surma, OIB 29130462220</item>
      <item>Vesna Surma, OIB 05939715714</item>
    </derivirana_varijabla>
  </DomainObject.Predmet.OstaliListFormatedOIB>
  <DomainObject.Predmet.OstaliListFormatedWithAdress>
    <izvorni_sadrzaj>
      <item>Marko Surma</item>
      <item>Vesna Surma, Jose Dokoze 94, 23244 Starigrad</item>
    </izvorni_sadrzaj>
    <derivirana_varijabla naziv="DomainObject.Predmet.OstaliListFormatedWithAdress_1">
      <item>Marko Surma</item>
      <item>Vesna Surma, Jose Dokoze 94, 23244 Starigrad</item>
    </derivirana_varijabla>
  </DomainObject.Predmet.OstaliListFormatedWithAdress>
  <DomainObject.Predmet.OstaliListFormatedWithAdressOIB>
    <izvorni_sadrzaj>
      <item>Marko Surma, OIB 29130462220</item>
      <item>Vesna Surma, OIB 05939715714, Jose Dokoze 94, 23244 Starigrad</item>
    </izvorni_sadrzaj>
    <derivirana_varijabla naziv="DomainObject.Predmet.OstaliListFormatedWithAdressOIB_1">
      <item>Marko Surma, OIB 29130462220</item>
      <item>Vesna Surma, OIB 05939715714, Jose Dokoze 94, 23244 Starigrad</item>
    </derivirana_varijabla>
  </DomainObject.Predmet.OstaliListFormatedWithAdressOIB>
  <DomainObject.Predmet.OstaliListNazivFormated>
    <izvorni_sadrzaj>
      <item>Marko Surma</item>
      <item>Vesna Surma</item>
    </izvorni_sadrzaj>
    <derivirana_varijabla naziv="DomainObject.Predmet.OstaliListNazivFormated_1">
      <item>Marko Surma</item>
      <item>Vesna Surma</item>
    </derivirana_varijabla>
  </DomainObject.Predmet.OstaliListNazivFormated>
  <DomainObject.Predmet.OstaliListNazivFormatedOIB>
    <izvorni_sadrzaj>
      <item>Marko Surma, OIB 29130462220</item>
      <item>Vesna Surma, OIB 05939715714</item>
    </izvorni_sadrzaj>
    <derivirana_varijabla naziv="DomainObject.Predmet.OstaliListNazivFormatedOIB_1">
      <item>Marko Surma, OIB 29130462220</item>
      <item>Vesna Surma, OIB 05939715714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2019.</izvorni_sadrzaj>
    <derivirana_varijabla naziv="DomainObject.Datum_1">4. listopada 2019.</derivirana_varijabla>
  </DomainObject.Datum>
  <DomainObject.PoslovniBrojDokumenta>
    <izvorni_sadrzaj>St-828/2019-31</izvorni_sadrzaj>
    <derivirana_varijabla naziv="DomainObject.PoslovniBrojDokumenta_1">St-828/2019-31</derivirana_varijabla>
  </DomainObject.PoslovniBrojDokumenta>
  <DomainObject.Predmet.StrankaIDrugi>
    <izvorni_sadrzaj>TERASE SISTEMI j.d.o.o. za usluge</izvorni_sadrzaj>
    <derivirana_varijabla naziv="DomainObject.Predmet.StrankaIDrugi_1">TERASE SISTEMI j.d.o.o. za usluge</derivirana_varijabla>
  </DomainObject.Predmet.StrankaIDrugi>
  <DomainObject.Predmet.ProtustrankaIDrugi>
    <izvorni_sadrzaj>TERASE SISTEMI j.d.o.o. za usluge</izvorni_sadrzaj>
    <derivirana_varijabla naziv="DomainObject.Predmet.ProtustrankaIDrugi_1">TERASE SISTEMI j.d.o.o. za usluge</derivirana_varijabla>
  </DomainObject.Predmet.ProtustrankaIDrugi>
  <DomainObject.Predmet.StrankaIDrugiAdressOIB>
    <izvorni_sadrzaj>TERASE SISTEMI j.d.o.o. za usluge, OIB 88006507930, Mirka Bogovića 33, 10430 Samobor</izvorni_sadrzaj>
    <derivirana_varijabla naziv="DomainObject.Predmet.StrankaIDrugiAdressOIB_1">TERASE SISTEMI j.d.o.o. za usluge, OIB 88006507930, Mirka Bogovića 33, 10430 Samobor</derivirana_varijabla>
  </DomainObject.Predmet.StrankaIDrugiAdressOIB>
  <DomainObject.Predmet.ProtustrankaIDrugiAdressOIB>
    <izvorni_sadrzaj>TERASE SISTEMI j.d.o.o. za usluge, OIB 88006507930, Mirka Bogovića 33, 10430 Samobor</izvorni_sadrzaj>
    <derivirana_varijabla naziv="DomainObject.Predmet.ProtustrankaIDrugiAdressOIB_1">TERASE SISTEMI j.d.o.o. za usluge, OIB 88006507930,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TERASE SISTEMI j.d.o.o. za usluge</item>
      <item>TERASE SISTEMI j.d.o.o. za usluge</item>
      <item>Marko Surma</item>
      <item>Vesna Surma</item>
    </izvorni_sadrzaj>
    <derivirana_varijabla naziv="DomainObject.Predmet.SudioniciListNaziv_1">
      <item>TERASE SISTEMI j.d.o.o. za usluge</item>
      <item>TERASE SISTEMI j.d.o.o. za usluge</item>
      <item>Marko Surma</item>
      <item>Vesna Surma</item>
    </derivirana_varijabla>
  </DomainObject.Predmet.SudioniciListNaziv>
  <DomainObject.Predmet.SudioniciListAdressOIB>
    <izvorni_sadrzaj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izvorni_sadrzaj>
    <derivirana_varijabla naziv="DomainObject.Predmet.SudioniciListAdressOIB_1"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88006507930</item>
      <item>, OIB 88006507930</item>
      <item>, OIB 29130462220</item>
      <item>, OIB 05939715714</item>
    </izvorni_sadrzaj>
    <derivirana_varijabla naziv="DomainObject.Predmet.SudioniciListNazivOIB_1">
      <item>, OIB 88006507930</item>
      <item>, OIB 88006507930</item>
      <item>, OIB 29130462220</item>
      <item>, OIB 05939715714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20. rujna 2019.</izvorni_sadrzaj>
    <derivirana_varijabla naziv="DomainObject.PredzadnjaOdlukaIzPredmeta.DatumDonosenjaOdluke_1">20. rujna 2019.</derivirana_varijabla>
  </DomainObject.PredzadnjaOdlukaIzPredmeta.DatumDonosenjaOdluke>
  <DomainObject.PredzadnjaOdlukaIzPredmeta.Oznaka>
    <izvorni_sadrzaj>St-828/2019-27</izvorni_sadrzaj>
    <derivirana_varijabla naziv="DomainObject.PredzadnjaOdlukaIzPredmeta.Oznaka_1">St-828/2019-27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141</properties:Words>
  <properties:Characters>655</properties:Characters>
  <properties:Lines>36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2019-10-01T07:46:00Z</dcterms:created>
  <dc:creator>Danijela Uzelac</dc:creator>
  <dc:description/>
  <cp:keywords/>
  <cp:lastModifiedBy>Katarina Franjić</cp:lastModifiedBy>
  <cp:lastPrinted>2019-10-04T08:57:00Z</cp:lastPrinted>
  <dcterms:modified xmlns:xsi="http://www.w3.org/2001/XMLSchema-instance" xsi:type="dcterms:W3CDTF">2019-10-04T08:57:00Z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St-828/2019-31 / Odluka - Zaključak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