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76c45" w14:paraId="4b76c45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DC6FD7">
        <w:rPr>
          <w:lang w:val="hr-HR"/>
        </w:rPr>
        <w:t>St-705/15-4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DC6FD7">
        <w:t>FTRUC j.d.o.o. za ugostiteljstvo i usluge, OIB: 03280175527 sa sjedištem u Matije Gupca 10, 40322 Orehovica</w:t>
      </w:r>
      <w:r w:rsidR="001D5B1B">
        <w:t>, dana 09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DC6FD7">
        <w:t>FTRUC j.d.o.o. za ugostiteljstvo i usluge, OIB: 03280175527 sa sjedištem u Matije Gupca 10, 40322 Orehovica</w:t>
      </w:r>
      <w:r w:rsidR="00830E49">
        <w:t xml:space="preserve">, iznosi </w:t>
      </w:r>
      <w:r w:rsidR="00DC6FD7">
        <w:t>57.575,98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DC6FD7">
        <w:t>direktor</w:t>
      </w:r>
      <w:r w:rsidR="002E00D7">
        <w:t xml:space="preserve"> dužnika </w:t>
      </w:r>
      <w:r w:rsidR="00DC6FD7">
        <w:t>Denis Mešanović, OIB: 44720095055, Orehovica, Matije Gupca 10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DC6FD7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>Dana</w:t>
      </w:r>
      <w:r w:rsidR="00210268">
        <w:rPr>
          <w:lang w:val="hr-HR"/>
        </w:rPr>
        <w:t xml:space="preserve"> </w:t>
      </w:r>
      <w:r w:rsidR="00DC6FD7">
        <w:rPr>
          <w:lang w:val="hr-HR"/>
        </w:rPr>
        <w:t>04.11.2015.</w:t>
      </w:r>
      <w:r w:rsidR="00210268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DC6FD7">
        <w:t>FTRUC j.d.o.o. za ugostiteljstvo i usluge, OIB: 03280175527 sa sjedištem u Matije Gupca 10, 40322 Orehovica</w:t>
      </w:r>
      <w:r>
        <w:t>, navodeći da du</w:t>
      </w:r>
      <w:r w:rsidR="00715C85">
        <w:t xml:space="preserve">žnik na dan </w:t>
      </w:r>
      <w:r w:rsidR="00DC6FD7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DC6FD7">
        <w:t>57.575,98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D5B1B">
        <w:rPr>
          <w:lang w:val="hr-HR"/>
        </w:rPr>
        <w:t>09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B7B" w:rsidP="007F64E0" w:rsidR="004B6B7B">
      <w:r>
        <w:separator/>
      </w:r>
    </w:p>
  </w:endnote>
  <w:endnote w:id="0" w:type="continuationSeparator">
    <w:p w:rsidRDefault="004B6B7B" w:rsidP="007F64E0" w:rsidR="004B6B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B7B" w:rsidP="007F64E0" w:rsidR="004B6B7B">
      <w:r>
        <w:separator/>
      </w:r>
    </w:p>
  </w:footnote>
  <w:footnote w:id="0" w:type="continuationSeparator">
    <w:p w:rsidRDefault="004B6B7B" w:rsidP="007F64E0" w:rsidR="004B6B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941E2" w:rsidRPr="001941E2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DC6FD7">
      <w:rPr>
        <w:lang w:val="hr-HR"/>
      </w:rPr>
      <w:t>St-705/15-4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941E2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D5B1B"/>
    <w:rsid w:val="001E274D"/>
    <w:rsid w:val="001E50A7"/>
    <w:rsid w:val="001E5159"/>
    <w:rsid w:val="001F3DEA"/>
    <w:rsid w:val="001F7BE8"/>
    <w:rsid w:val="0020506B"/>
    <w:rsid w:val="00210268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2BC2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B6B7B"/>
    <w:rsid w:val="004C06B3"/>
    <w:rsid w:val="004C0A2C"/>
    <w:rsid w:val="004C18DA"/>
    <w:rsid w:val="004C2104"/>
    <w:rsid w:val="004C3677"/>
    <w:rsid w:val="004C4193"/>
    <w:rsid w:val="004D1B4A"/>
    <w:rsid w:val="004E376A"/>
    <w:rsid w:val="004E3B3F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066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C6FD7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4A5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4310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FTRUC jednostavno društvo s ograničenom odgovornošću za ugostiteljstvo i usluge</izvorni_sadrzaj>
    <derivirana_varijabla naziv="DomainObject.Predmet.ProtustrankaFormated_1">  FTRUC jednostavno društvo s ograničenom odgovornošću za ugostiteljstvo i usluge</derivirana_varijabla>
  </DomainObject.Predmet.ProtustrankaFormated>
  <DomainObject.Predmet.ProtustrankaFormatedOIB>
    <izvorni_sadrzaj>  FTRUC jednostavno društvo s ograničenom odgovornošću za ugostiteljstvo i usluge, OIB 03280175527</izvorni_sadrzaj>
    <derivirana_varijabla naziv="DomainObject.Predmet.ProtustrankaFormatedOIB_1">  FTRUC jednostavno društvo s ograničenom odgovornošću za ugostiteljstvo i usluge, OIB 03280175527</derivirana_varijabla>
  </DomainObject.Predmet.ProtustrankaFormatedOIB>
  <DomainObject.Predmet.ProtustrankaFormatedWithAdress>
    <izvorni_sadrzaj> FTRUC jednostavno društvo s ograničenom odgovornošću za ugostiteljstvo i usluge, Matije Gupca 10, 40000 Orehovica</izvorni_sadrzaj>
    <derivirana_varijabla naziv="DomainObject.Predmet.ProtustrankaFormatedWithAdress_1"> FTRUC jednostavno društvo s ograničenom odgovornošću za ugostiteljstvo i usluge, Matije Gupca 10, 40000 Orehovica</derivirana_varijabla>
  </DomainObject.Predmet.ProtustrankaFormatedWithAdress>
  <DomainObject.Predmet.ProtustrankaFormatedWithAdressOIB>
    <izvorni_sadrzaj> FTRUC jednostavno društvo s ograničenom odgovornošću za ugostiteljstvo i usluge, OIB 03280175527, Matije Gupca 10, 40000 Orehovica</izvorni_sadrzaj>
    <derivirana_varijabla naziv="DomainObject.Predmet.ProtustrankaFormatedWithAdressOIB_1"> FTRUC jednostavno društvo s ograničenom odgovornošću za ugostiteljstvo i usluge, OIB 03280175527, Matije Gupca 10, 40000 Orehovica</derivirana_varijabla>
  </DomainObject.Predmet.ProtustrankaFormatedWithAdressOIB>
  <DomainObject.Predmet.ProtustrankaWithAdress>
    <izvorni_sadrzaj>FTRUC jednostavno društvo s ograničenom odgovornošću za ugostiteljstvo i usluge Matije Gupca 10, 40000 Orehovica</izvorni_sadrzaj>
    <derivirana_varijabla naziv="DomainObject.Predmet.ProtustrankaWithAdress_1">FTRUC jednostavno društvo s ograničenom odgovornošću za ugostiteljstvo i usluge Matije Gupca 10, 40000 Orehovica</derivirana_varijabla>
  </DomainObject.Predmet.ProtustrankaWithAdress>
  <DomainObject.Predmet.ProtustrankaWithAdressOIB>
    <izvorni_sadrzaj>FTRUC jednostavno društvo s ograničenom odgovornošću za ugostiteljstvo i usluge, OIB 03280175527, Matije Gupca 10, 40000 Orehovica</izvorni_sadrzaj>
    <derivirana_varijabla naziv="DomainObject.Predmet.ProtustrankaWithAdressOIB_1">FTRUC jednostavno društvo s ograničenom odgovornošću za ugostiteljstvo i usluge, OIB 03280175527, Matije Gupca 10, 40000 Orehovica</derivirana_varijabla>
  </DomainObject.Predmet.ProtustrankaWithAdressOIB>
  <DomainObject.Predmet.ProtustrankaNazivFormated>
    <izvorni_sadrzaj>FTRUC jednostavno društvo s ograničenom odgovornošću za ugostiteljstvo i usluge</izvorni_sadrzaj>
    <derivirana_varijabla naziv="DomainObject.Predmet.ProtustrankaNazivFormated_1">FTRUC jednostavno društvo s ograničenom odgovornošću za ugostiteljstvo i usluge</derivirana_varijabla>
  </DomainObject.Predmet.ProtustrankaNazivFormated>
  <DomainObject.Predmet.ProtustrankaNazivFormatedOIB>
    <izvorni_sadrzaj>FTRUC jednostavno društvo s ograničenom odgovornošću za ugostiteljstvo i usluge, OIB 03280175527</izvorni_sadrzaj>
    <derivirana_varijabla naziv="DomainObject.Predmet.ProtustrankaNazivFormatedOIB_1">FTRUC jednostavno društvo s ograničenom odgovornošću za ugostiteljstvo i usluge, OIB 03280175527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57575.98</izvorni_sadrzaj>
    <derivirana_varijabla naziv="DomainObject.Predmet.TrenutnaVrijednost_1">57575.98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FTRUC jednostavno društvo s ograničenom odgovornošću za ugostiteljstvo i usluge</item>
    </izvorni_sadrzaj>
    <derivirana_varijabla naziv="DomainObject.Predmet.ProtuStrankaListFormated_1">
      <item>FTRUC jednostavno društvo s ograničenom odgovornošću za ugostiteljstvo i usluge</item>
    </derivirana_varijabla>
  </DomainObject.Predmet.ProtuStrankaListFormated>
  <DomainObject.Predmet.ProtuStrankaListFormatedOIB>
    <izvorni_sadrzaj>
      <item>FTRUC jednostavno društvo s ograničenom odgovornošću za ugostiteljstvo i usluge, OIB 03280175527</item>
    </izvorni_sadrzaj>
    <derivirana_varijabla naziv="DomainObject.Predmet.ProtuStrankaListFormatedOIB_1">
      <item>FTRUC jednostavno društvo s ograničenom odgovornošću za ugostiteljstvo i usluge, OIB 03280175527</item>
    </derivirana_varijabla>
  </DomainObject.Predmet.ProtuStrankaListFormatedOIB>
  <DomainObject.Predmet.ProtuStrankaListFormatedWithAdress>
    <izvorni_sadrzaj>
      <item>FTRUC jednostavno društvo s ograničenom odgovornošću za ugostiteljstvo i usluge, Matije Gupca 10, 40000 Orehovica</item>
    </izvorni_sadrzaj>
    <derivirana_varijabla naziv="DomainObject.Predmet.ProtuStrankaListFormatedWithAdress_1">
      <item>FTRUC jednostavno društvo s ograničenom odgovornošću za ugostiteljstvo i usluge, Matije Gupca 10, 40000 Orehovica</item>
    </derivirana_varijabla>
  </DomainObject.Predmet.ProtuStrankaListFormatedWithAdress>
  <DomainObject.Predmet.ProtuStrankaListFormatedWithAdressOIB>
    <izvorni_sadrzaj>
      <item>FTRUC jednostavno društvo s ograničenom odgovornošću za ugostiteljstvo i usluge, OIB 03280175527, Matije Gupca 10, 40000 Orehovica</item>
    </izvorni_sadrzaj>
    <derivirana_varijabla naziv="DomainObject.Predmet.ProtuStrankaListFormatedWithAdressOIB_1">
      <item>FTRUC jednostavno društvo s ograničenom odgovornošću za ugostiteljstvo i usluge, OIB 03280175527, Matije Gupca 10, 40000 Orehovica</item>
    </derivirana_varijabla>
  </DomainObject.Predmet.ProtuStrankaListFormatedWithAdressOIB>
  <DomainObject.Predmet.ProtuStrankaListNazivFormated>
    <izvorni_sadrzaj>
      <item>FTRUC jednostavno društvo s ograničenom odgovornošću za ugostiteljstvo i usluge</item>
    </izvorni_sadrzaj>
    <derivirana_varijabla naziv="DomainObject.Predmet.ProtuStrankaListNazivFormated_1">
      <item>FTRUC jednostavno društvo s ograničenom odgovornošću za ugostiteljstvo i usluge</item>
    </derivirana_varijabla>
  </DomainObject.Predmet.ProtuStrankaListNazivFormated>
  <DomainObject.Predmet.ProtuStrankaListNazivFormatedOIB>
    <izvorni_sadrzaj>
      <item>FTRUC jednostavno društvo s ograničenom odgovornošću za ugostiteljstvo i usluge, OIB 03280175527</item>
    </izvorni_sadrzaj>
    <derivirana_varijabla naziv="DomainObject.Predmet.ProtuStrankaListNazivFormatedOIB_1">
      <item>FTRUC jednostavno društvo s ograničenom odgovornošću za ugostiteljstvo i usluge, OIB 03280175527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FTRUC jednostavno društvo s ograničenom odgovornošću za ugostiteljstvo i usluge</izvorni_sadrzaj>
    <derivirana_varijabla naziv="DomainObject.Predmet.ProtustrankaIDrugi_1">FTRUC jednostavno društvo s ograničenom odgovornošću za ugostiteljstvo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FTRUC jednostavno društvo s ograničenom odgovornošću za ugostiteljstvo i usluge, OIB 03280175527, Matije Gupca 10, 40000 Orehovica</izvorni_sadrzaj>
    <derivirana_varijabla naziv="DomainObject.Predmet.ProtustrankaIDrugiAdressOIB_1">FTRUC jednostavno društvo s ograničenom odgovornošću za ugostiteljstvo i usluge, OIB 03280175527, Matije Gupca 10, 40000 Orehovica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FTRUC jednostavno društvo s ograničenom odgovornošću za ugostiteljstvo i usluge</item>
      <item>e-Oglasna</item>
      <item>Sudski registar</item>
    </izvorni_sadrzaj>
    <derivirana_varijabla naziv="DomainObject.Predmet.SudioniciListNaziv_1">
      <item>Financijska agencija</item>
      <item>FTRUC jednostavno društvo s ograničenom odgovornošću za ugostiteljstvo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FTRUC jednostavno društvo s ograničenom odgovornošću za ugostiteljstvo i usluge, OIB 03280175527, Matije Gupca 10,40000 Orehovica</item>
      <item>e-Oglasna</item>
      <item>Sudski registar</item>
    </izvorni_sadrzaj>
    <derivirana_varijabla naziv="DomainObject.Predmet.SudioniciListAdressOIB_1">
      <item>Financijska agencija, OIB 85821130368, A.Cesarca 2,42000 Varaždin</item>
      <item>FTRUC jednostavno društvo s ograničenom odgovornošću za ugostiteljstvo i usluge, OIB 03280175527, Matije Gupca 10,40000 Orehovica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03280175527</item>
      <item>, OIB null</item>
    </izvorni_sadrzaj>
    <derivirana_varijabla naziv="DomainObject.Predmet.SudioniciListNazivOIB_1">
      <item>, OIB null</item>
      <item>, OIB 85821130368</item>
      <item>, OIB 03280175527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478</properties:Words>
  <properties:Characters>2584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2015-11-09T08:32:00Z</dcterms:created>
  <dc:creator>user</dc:creator>
  <cp:lastModifiedBy>Marko Makaj</cp:lastModifiedBy>
  <cp:lastPrinted>2015-10-21T08:01:00Z</cp:lastPrinted>
  <dcterms:modified xmlns:xsi="http://www.w3.org/2001/XMLSchema-instance" xsi:type="dcterms:W3CDTF">2015-11-09T08:33:00Z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