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a20d" w14:paraId="d3ba20d" w:rsidRDefault="00BE5770" w:rsidP="00BE5770" w:rsidR="00BE5770">
      <w:pPr>
        <w:ind w:firstLine="708"/>
        <w:jc w:val="both"/>
        <w15:collapsed w:val="false"/>
      </w:pPr>
      <w:bookmarkStart w:name="_GoBack" w:id="0"/>
      <w:bookmarkEnd w:id="0"/>
    </w:p>
    <w:p w:rsidRDefault="00BE5770" w:rsidP="00BE5770" w:rsidR="00BE5770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CB77C7">
        <w:t>120/2012-344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2445C" w:rsidP="00BE5770" w:rsidR="0002445C">
      <w:pPr>
        <w:jc w:val="center"/>
        <w:rPr>
          <w:b/>
          <w:bCs/>
        </w:rPr>
      </w:pPr>
    </w:p>
    <w:p w:rsidRDefault="00BE5770" w:rsidP="00BE5770" w:rsidR="00BE5770">
      <w:pPr>
        <w:ind w:firstLine="708"/>
        <w:jc w:val="both"/>
      </w:pPr>
      <w:r>
        <w:t xml:space="preserve">TRGOVAČKI SUD U OSIJEKU, STALNA SLUŽBA U SLAVONSKOM BRODU, po stečajnoj sutkinji Danieli Martini Maoduš, u postupku stečaja nad dužnikom </w:t>
      </w:r>
      <w:r w:rsidR="00CB77C7">
        <w:rPr>
          <w:color w:val="000000"/>
        </w:rPr>
        <w:t xml:space="preserve">BT-Transporti d.o.o. u stečaju,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 6, OIB: 54057608366, zastupano po stečajnom upravitelju Milanu Nakiću iz Pakraca</w:t>
      </w:r>
      <w:r w:rsidR="00CB77C7">
        <w:t>, dana 8</w:t>
      </w:r>
      <w:r>
        <w:t>. siječnja 2018.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CB77C7">
        <w:rPr>
          <w:color w:val="000000"/>
        </w:rPr>
        <w:t xml:space="preserve">BT-Transporti d.o.o. u stečaju,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 6, OIB: 54057608366</w:t>
      </w:r>
      <w:r>
        <w:t xml:space="preserve"> ispitao i potvrdio završni račun stečajnog </w:t>
      </w:r>
      <w:r w:rsidR="006B05AB">
        <w:t xml:space="preserve">upravitelja </w:t>
      </w:r>
      <w:r w:rsidR="00CB77C7">
        <w:t>Milana Nakića iz Pakraca</w:t>
      </w:r>
      <w:r>
        <w:t xml:space="preserve"> koji je dostavljen </w:t>
      </w:r>
      <w:r w:rsidR="006B05AB">
        <w:t xml:space="preserve">dana </w:t>
      </w:r>
      <w:r w:rsidR="00FA2A8D">
        <w:t>5. siječnja 2018. te da se daje suglasnost na završni diobni popis.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FA2A8D">
        <w:t xml:space="preserve">pretežnog dijela </w:t>
      </w:r>
      <w:r>
        <w:t xml:space="preserve">stečajne mase te ispitivanja svih prijavljenih tražbina stečajnih vjerovnika, u postupku stečaja nad dužnikom </w:t>
      </w:r>
      <w:r w:rsidR="00CB77C7">
        <w:rPr>
          <w:color w:val="000000"/>
        </w:rPr>
        <w:t xml:space="preserve">BT-Transporti d.o.o. u stečaju,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 6, OIB: 54057608366</w:t>
      </w:r>
      <w:r w:rsidR="006B05AB">
        <w:rPr>
          <w:color w:val="000000"/>
        </w:rPr>
        <w:t>1,</w:t>
      </w:r>
      <w:r>
        <w:rPr>
          <w:b/>
          <w:bCs/>
        </w:rPr>
        <w:t xml:space="preserve"> </w:t>
      </w:r>
      <w:r>
        <w:t>stečajni upravitelj  </w:t>
      </w:r>
      <w:r w:rsidR="00CB77C7">
        <w:t>Milan Nakić</w:t>
      </w:r>
      <w:r>
        <w:t xml:space="preserve"> je  podneskom od </w:t>
      </w:r>
      <w:r w:rsidR="00CB77C7">
        <w:t>5. siječnja 2018</w:t>
      </w:r>
      <w:r w:rsidR="00567243">
        <w:t>.</w:t>
      </w:r>
      <w:r w:rsidR="00EF76C7">
        <w:t xml:space="preserve"> dostavio završni račun</w:t>
      </w:r>
      <w:r w:rsidR="00FA2A8D">
        <w:t xml:space="preserve"> i prijedlog završne diobe.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EF76C7">
        <w:t>S</w:t>
      </w:r>
      <w:r>
        <w:t xml:space="preserve">tečajni sudac  </w:t>
      </w:r>
      <w:r w:rsidR="00EF76C7">
        <w:t>ni</w:t>
      </w:r>
      <w:r>
        <w:t>je zatražila mišljenje odbora vjerovnika sukladno čl. 31</w:t>
      </w:r>
      <w:r w:rsidR="00FA2A8D">
        <w:t>.</w:t>
      </w:r>
      <w:r>
        <w:t xml:space="preserve"> st</w:t>
      </w:r>
      <w:r w:rsidR="00FA2A8D">
        <w:t>.</w:t>
      </w:r>
      <w:r>
        <w:t xml:space="preserve"> 2</w:t>
      </w:r>
      <w:r w:rsidR="00FA2A8D">
        <w:t>.</w:t>
      </w:r>
      <w:r>
        <w:t xml:space="preserve"> Stečajnog zakona (NN br. 44/96, 29/99, 129/00, 123/03, 82/06, 116/10, 25/12, 133/12, dalje SZ </w:t>
      </w:r>
      <w:r w:rsidR="00EF76C7">
        <w:t xml:space="preserve"> jer isti u ovom stečajnom postupku nije formiran.</w:t>
      </w:r>
    </w:p>
    <w:p w:rsidRDefault="00CB77C7" w:rsidP="00BE5770" w:rsidR="00CB77C7">
      <w:pPr>
        <w:jc w:val="both"/>
      </w:pPr>
    </w:p>
    <w:p w:rsidRDefault="00EF76C7" w:rsidP="00FA2A8D" w:rsidR="00BE5770">
      <w:pPr>
        <w:ind w:firstLine="708"/>
        <w:jc w:val="both"/>
      </w:pPr>
      <w:r>
        <w:t>S</w:t>
      </w:r>
      <w:r w:rsidR="00BE5770">
        <w:t>tečajni suda</w:t>
      </w:r>
      <w:r>
        <w:t>c</w:t>
      </w:r>
      <w:r w:rsidR="00BE5770"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BE5770" w:rsidP="00BE5770" w:rsidR="00BE5770">
      <w:pPr>
        <w:jc w:val="both"/>
      </w:pPr>
      <w:r>
        <w:t>            Iz tih razloga  je odlučeno  kao u izreci ovog rješenja na temelju čl. 31 st. 2 SZ-a.</w:t>
      </w:r>
    </w:p>
    <w:p w:rsidRDefault="00BE5770" w:rsidP="00BE5770" w:rsidR="00BE5770">
      <w:pPr>
        <w:ind w:firstLine="708"/>
        <w:jc w:val="both"/>
      </w:pPr>
      <w:r>
        <w:lastRenderedPageBreak/>
        <w:t xml:space="preserve">U  sudskoj pisarnici </w:t>
      </w:r>
      <w:r w:rsidR="00EF76C7">
        <w:t xml:space="preserve"> je </w:t>
      </w:r>
      <w:r>
        <w:t>izložen:   završni račun,</w:t>
      </w:r>
      <w:r w:rsidR="00FA2A8D">
        <w:t xml:space="preserve"> i diobni popis, </w:t>
      </w:r>
      <w:r>
        <w:t xml:space="preserve"> 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BE5770" w:rsidR="00BE5770">
      <w:pPr>
        <w:jc w:val="both"/>
      </w:pPr>
      <w:r>
        <w:t xml:space="preserve">                                   </w:t>
      </w:r>
    </w:p>
    <w:p w:rsidRDefault="00BE5770" w:rsidP="00BE5770" w:rsidR="00BE5770">
      <w:pPr>
        <w:ind w:firstLine="708"/>
        <w:jc w:val="both"/>
      </w:pPr>
      <w:r>
        <w:t>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</w:t>
      </w:r>
      <w:r w:rsidR="00CB77C7">
        <w:t>8</w:t>
      </w:r>
      <w:r w:rsidR="006B05AB">
        <w:t>. siječnja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Default="00BE5770" w:rsidP="00BE5770" w:rsidR="00BE5770">
      <w:r>
        <w:rPr>
          <w:sz w:val="20"/>
          <w:szCs w:val="20"/>
        </w:rPr>
        <w:t>2. Oglasna ploča suda</w:t>
      </w:r>
    </w:p>
    <w:p w:rsidRDefault="00BE577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2B1B2F"/>
    <w:rsid w:val="003E7804"/>
    <w:rsid w:val="00567243"/>
    <w:rsid w:val="005B2D98"/>
    <w:rsid w:val="005E15FD"/>
    <w:rsid w:val="00685A26"/>
    <w:rsid w:val="006B05AB"/>
    <w:rsid w:val="00BE5770"/>
    <w:rsid w:val="00CB77C7"/>
    <w:rsid w:val="00EF76C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412</properties:Words>
  <properties:Characters>2150</properties:Characters>
  <properties:Lines>68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2018-01-08T10:06:00Z</dcterms:created>
  <dc:creator>wsadmin</dc:creator>
  <cp:lastModifiedBy>wsadmin</cp:lastModifiedBy>
  <dcterms:modified xmlns:xsi="http://www.w3.org/2001/XMLSchema-instance" xsi:type="dcterms:W3CDTF">2018-01-08T11:50:00Z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