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3453DA" w:rsidP="001E5492" w:rsidR="003453DA" w:rsidRPr="00A67ED0">
            <w:pPr>
              <w:jc w:val="center"/>
            </w:pPr>
            <w:r w:rsidRPr="00A67ED0">
              <w:t>Trgovački sud u Splitu</w:t>
            </w:r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1e2356d" w14:paraId="1e2356d" w:rsidRDefault="003453DA" w:rsidP="003453DA" w:rsidR="003453DA" w:rsidRPr="00A67ED0">
      <w:pPr>
        <w:pStyle w:val="Zaglavlje"/>
        <w:jc w:val="right"/>
        <w15:collapsed w:val="false"/>
      </w:pPr>
      <w:r w:rsidRPr="00A67ED0">
        <w:t>Poslovni broj: 4.St-</w:t>
      </w:r>
      <w:r w:rsidR="009D123A">
        <w:t>318</w:t>
      </w:r>
      <w:r>
        <w:t>/2018-4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9D123A" w:rsidRPr="009D123A">
        <w:rPr>
          <w:lang w:val="hr-HR"/>
        </w:rPr>
        <w:t>NARAPLOV, d.o.o.</w:t>
      </w:r>
      <w:r w:rsidR="00B318B5" w:rsidRPr="00B318B5">
        <w:rPr>
          <w:lang w:val="hr-HR"/>
        </w:rPr>
        <w:t xml:space="preserve">, </w:t>
      </w:r>
      <w:r w:rsidR="009D123A" w:rsidRPr="009D123A">
        <w:rPr>
          <w:lang w:val="hr-HR"/>
        </w:rPr>
        <w:t>Sveti Nikola 51</w:t>
      </w:r>
      <w:r w:rsidR="009D123A">
        <w:rPr>
          <w:lang w:val="hr-HR"/>
        </w:rPr>
        <w:t>, Jesenice</w:t>
      </w:r>
      <w:r w:rsidR="00196EED">
        <w:rPr>
          <w:lang w:val="hr-HR"/>
        </w:rPr>
        <w:t>,</w:t>
      </w:r>
      <w:r w:rsidR="00B318B5" w:rsidRPr="00B318B5">
        <w:rPr>
          <w:lang w:val="hr-HR"/>
        </w:rPr>
        <w:t xml:space="preserve"> OIB: </w:t>
      </w:r>
      <w:r w:rsidR="009D123A" w:rsidRPr="009D123A">
        <w:rPr>
          <w:lang w:val="hr-HR"/>
        </w:rPr>
        <w:t>65313878083</w:t>
      </w:r>
      <w:r>
        <w:rPr>
          <w:lang w:val="hr-HR"/>
        </w:rPr>
        <w:t xml:space="preserve">, </w:t>
      </w:r>
      <w:r w:rsidR="003453DA">
        <w:rPr>
          <w:lang w:val="hr-HR"/>
        </w:rPr>
        <w:t>2</w:t>
      </w:r>
      <w:r w:rsidR="00196EED">
        <w:rPr>
          <w:lang w:val="hr-HR"/>
        </w:rPr>
        <w:t>6. travnja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</w:t>
      </w:r>
      <w:r w:rsidR="00196EED">
        <w:rPr>
          <w:lang w:val="hr-HR"/>
        </w:rPr>
        <w:t xml:space="preserve"> i 430/17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D123A" w:rsidRPr="009D123A">
        <w:rPr>
          <w:lang w:val="hr-HR"/>
        </w:rPr>
        <w:t>NARAPLOV, d.o.o.</w:t>
      </w:r>
      <w:r w:rsidR="009D123A" w:rsidRPr="00B318B5">
        <w:rPr>
          <w:lang w:val="hr-HR"/>
        </w:rPr>
        <w:t xml:space="preserve">, </w:t>
      </w:r>
      <w:r w:rsidR="009D123A" w:rsidRPr="009D123A">
        <w:rPr>
          <w:lang w:val="hr-HR"/>
        </w:rPr>
        <w:t>Sveti Nikola 51</w:t>
      </w:r>
      <w:r w:rsidR="009D123A">
        <w:rPr>
          <w:lang w:val="hr-HR"/>
        </w:rPr>
        <w:t>, Jesenice,</w:t>
      </w:r>
      <w:r w:rsidR="009D123A" w:rsidRPr="00B318B5">
        <w:rPr>
          <w:lang w:val="hr-HR"/>
        </w:rPr>
        <w:t xml:space="preserve"> OIB: </w:t>
      </w:r>
      <w:r w:rsidR="009D123A" w:rsidRPr="009D123A">
        <w:rPr>
          <w:lang w:val="hr-HR"/>
        </w:rPr>
        <w:t>65313878083</w:t>
      </w:r>
      <w:r w:rsidR="009D123A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9D123A">
        <w:rPr>
          <w:lang w:val="hr-HR"/>
        </w:rPr>
        <w:t>17</w:t>
      </w:r>
      <w:r w:rsidR="00196EED">
        <w:rPr>
          <w:lang w:val="hr-HR"/>
        </w:rPr>
        <w:t>. travnja 2018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9D123A">
        <w:rPr>
          <w:lang w:val="hr-HR"/>
        </w:rPr>
        <w:t>190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9D123A">
        <w:rPr>
          <w:lang w:val="hr-HR"/>
        </w:rPr>
        <w:t>6.217.829,37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r w:rsidRPr="003453DA">
        <w:t>U Splitu</w:t>
      </w:r>
      <w:r w:rsidR="00196EED">
        <w:t>,</w:t>
      </w:r>
      <w:r w:rsidRPr="003453DA">
        <w:t xml:space="preserve"> </w:t>
      </w:r>
      <w:r>
        <w:t>2</w:t>
      </w:r>
      <w:r w:rsidR="00196EED">
        <w:t>6. travnja</w:t>
      </w:r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>Sudac</w:t>
            </w: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63CE7" w:rsidR="00473132">
    <w:pPr>
      <w:pStyle w:val="Zaglavlje"/>
      <w:jc w:val="center"/>
    </w:pPr>
  </w:p>
  <w:p w:rsidRDefault="00C63CE7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96EED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9D123A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C63CE7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63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C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C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C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C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63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C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C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C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C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St-318/2018</izvorni_sadrzaj>
    <derivirana_varijabla naziv="DomainObject.Predmet.OznakaBroj_1">St-318/2018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NARAPLOV, društvo za pomorski prijevoz, brodogradnju, ribarstvo, trgovinu i usluge, društvo s ograničenom odgovornošću</izvorni_sadrzaj>
    <derivirana_varijabla naziv="DomainObject.Predmet.ProtustrankaFormated_1">  NARAPLOV, društvo za pomorski prijevoz, brodogradnju, ribarstvo, trgovinu i usluge, društvo s ograničenom odgovornošću</derivirana_varijabla>
  </DomainObject.Predmet.ProtustrankaFormated>
  <DomainObject.Predmet.ProtustrankaFormatedOIB>
    <izvorni_sadrzaj>  NARAPLOV, društvo za pomorski prijevoz, brodogradnju, ribarstvo, trgovinu i usluge, društvo s ograničenom odgovornošću, OIB 65313878083</izvorni_sadrzaj>
    <derivirana_varijabla naziv="DomainObject.Predmet.ProtustrankaFormatedOIB_1">  NARAPLOV, društvo za pomorski prijevoz, brodogradnju, ribarstvo, trgovinu i usluge, društvo s ograničenom odgovornošću, OIB 65313878083</derivirana_varijabla>
  </DomainObject.Predmet.ProtustrankaFormatedOIB>
  <DomainObject.Predmet.ProtustrankaFormatedWithAdress>
    <izvorni_sadrzaj> NARAPLOV, društvo za pomorski prijevoz, brodogradnju, ribarstvo, trgovinu i usluge, društvo s ograničenom odgovornošću, Sveti Nikola 51, 21315 Jesenice</izvorni_sadrzaj>
    <derivirana_varijabla naziv="DomainObject.Predmet.ProtustrankaFormatedWithAdress_1"> NARAPLOV, društvo za pomorski prijevoz, brodogradnju, ribarstvo, trgovinu i usluge, društvo s ograničenom odgovornošću, Sveti Nikola 51, 21315 Jesenice</derivirana_varijabla>
  </DomainObject.Predmet.ProtustrankaFormatedWithAdress>
  <DomainObject.Predmet.ProtustrankaFormatedWithAdressOIB>
    <izvorni_sadrzaj> NARAPLOV, društvo za pomorski prijevoz, brodogradnju, ribarstvo, trgovinu i usluge, društvo s ograničenom odgovornošću, OIB 65313878083, Sveti Nikola 51, 21315 Jesenice</izvorni_sadrzaj>
    <derivirana_varijabla naziv="DomainObject.Predmet.ProtustrankaFormatedWithAdressOIB_1"> NARAPLOV, društvo za pomorski prijevoz, brodogradnju, ribarstvo, trgovinu i usluge, društvo s ograničenom odgovornošću, OIB 65313878083, Sveti Nikola 51, 21315 Jesenice</derivirana_varijabla>
  </DomainObject.Predmet.ProtustrankaFormatedWithAdressOIB>
  <DomainObject.Predmet.ProtustrankaWithAdress>
    <izvorni_sadrzaj>NARAPLOV, društvo za pomorski prijevoz, brodogradnju, ribarstvo, trgovinu i usluge, društvo s ograničenom odgovornošću Sveti Nikola 51, 21315 Jesenice</izvorni_sadrzaj>
    <derivirana_varijabla naziv="DomainObject.Predmet.ProtustrankaWithAdress_1">NARAPLOV, društvo za pomorski prijevoz, brodogradnju, ribarstvo, trgovinu i usluge, društvo s ograničenom odgovornošću Sveti Nikola 51, 21315 Jesenice</derivirana_varijabla>
  </DomainObject.Predmet.ProtustrankaWithAdress>
  <DomainObject.Predmet.ProtustrankaWithAdressOIB>
    <izvorni_sadrzaj>NARAPLOV, društvo za pomorski prijevoz, brodogradnju, ribarstvo, trgovinu i usluge, društvo s ograničenom odgovornošću, OIB 65313878083, Sveti Nikola 51, 21315 Jesenice</izvorni_sadrzaj>
    <derivirana_varijabla naziv="DomainObject.Predmet.ProtustrankaWithAdressOIB_1">NARAPLOV, društvo za pomorski prijevoz, brodogradnju, ribarstvo, trgovinu i usluge, društvo s ograničenom odgovornošću, OIB 65313878083, Sveti Nikola 51, 21315 Jesenice</derivirana_varijabla>
  </DomainObject.Predmet.ProtustrankaWithAdressOIB>
  <DomainObject.Predmet.ProtustrankaNazivFormated>
    <izvorni_sadrzaj>NARAPLOV, društvo za pomorski prijevoz, brodogradnju, ribarstvo, trgovinu i usluge, društvo s ograničenom odgovornošću</izvorni_sadrzaj>
    <derivirana_varijabla naziv="DomainObject.Predmet.ProtustrankaNazivFormated_1">NARAPLOV, društvo za pomorski prijevoz, brodogradnju, ribarstvo, trgovinu i usluge, društvo s ograničenom odgovornošću</derivirana_varijabla>
  </DomainObject.Predmet.ProtustrankaNazivFormated>
  <DomainObject.Predmet.ProtustrankaNazivFormatedOIB>
    <izvorni_sadrzaj>NARAPLOV, društvo za pomorski prijevoz, brodogradnju, ribarstvo, trgovinu i usluge, društvo s ograničenom odgovornošću, OIB 65313878083</izvorni_sadrzaj>
    <derivirana_varijabla naziv="DomainObject.Predmet.ProtustrankaNazivFormatedOIB_1">NARAPLOV, društvo za pomorski prijevoz, brodogradnju, ribarstvo, trgovinu i usluge, društvo s ograničenom odgovornošću, OIB 65313878083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6217829.37</izvorni_sadrzaj>
    <derivirana_varijabla naziv="DomainObject.Predmet.TrenutnaVrijednost_1">6217829.37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NARAPLOV, društvo za pomorski prijevoz, brodogradnju, ribarstvo, trgovinu i usluge, društvo s ograničenom odgovornošću</item>
    </izvorni_sadrzaj>
    <derivirana_varijabla naziv="DomainObject.Predmet.ProtuStrankaListFormated_1">
      <item>NARAPLOV, društvo za pomorski prijevoz, brodogradnju, ribarstvo, trgovinu i usluge, društvo s ograničenom odgovornošću</item>
    </derivirana_varijabla>
  </DomainObject.Predmet.ProtuStrankaListFormated>
  <DomainObject.Predmet.ProtuStrankaListFormatedOIB>
    <izvorni_sadrzaj>
      <item>NARAPLOV, društvo za pomorski prijevoz, brodogradnju, ribarstvo, trgovinu i usluge, društvo s ograničenom odgovornošću, OIB 65313878083</item>
    </izvorni_sadrzaj>
    <derivirana_varijabla naziv="DomainObject.Predmet.ProtuStrankaListFormatedOIB_1">
      <item>NARAPLOV, društvo za pomorski prijevoz, brodogradnju, ribarstvo, trgovinu i usluge, društvo s ograničenom odgovornošću, OIB 65313878083</item>
    </derivirana_varijabla>
  </DomainObject.Predmet.ProtuStrankaListFormatedOIB>
  <DomainObject.Predmet.ProtuStrankaListFormatedWithAdress>
    <izvorni_sadrzaj>
      <item>NARAPLOV, društvo za pomorski prijevoz, brodogradnju, ribarstvo, trgovinu i usluge, društvo s ograničenom odgovornošću, Sveti Nikola 51, 21315 Jesenice</item>
    </izvorni_sadrzaj>
    <derivirana_varijabla naziv="DomainObject.Predmet.ProtuStrankaListFormatedWithAdress_1">
      <item>NARAPLOV, društvo za pomorski prijevoz, brodogradnju, ribarstvo, trgovinu i usluge, društvo s ograničenom odgovornošću, Sveti Nikola 51, 21315 Jesenice</item>
    </derivirana_varijabla>
  </DomainObject.Predmet.ProtuStrankaListFormatedWithAdress>
  <DomainObject.Predmet.ProtuStrankaListFormatedWithAdressOIB>
    <izvorni_sadrzaj>
      <item>NARAPLOV, društvo za pomorski prijevoz, brodogradnju, ribarstvo, trgovinu i usluge, društvo s ograničenom odgovornošću, OIB 65313878083, Sveti Nikola 51, 21315 Jesenice</item>
    </izvorni_sadrzaj>
    <derivirana_varijabla naziv="DomainObject.Predmet.ProtuStrankaListFormatedWithAdressOIB_1">
      <item>NARAPLOV, društvo za pomorski prijevoz, brodogradnju, ribarstvo, trgovinu i usluge, društvo s ograničenom odgovornošću, OIB 65313878083, Sveti Nikola 51, 21315 Jesenice</item>
    </derivirana_varijabla>
  </DomainObject.Predmet.ProtuStrankaListFormatedWithAdressOIB>
  <DomainObject.Predmet.ProtuStrankaListNazivFormated>
    <izvorni_sadrzaj>
      <item>NARAPLOV, društvo za pomorski prijevoz, brodogradnju, ribarstvo, trgovinu i usluge, društvo s ograničenom odgovornošću</item>
    </izvorni_sadrzaj>
    <derivirana_varijabla naziv="DomainObject.Predmet.ProtuStrankaListNazivFormated_1">
      <item>NARAPLOV, društvo za pomorski prijevoz, brodogradnju, ribarstvo, trgovinu i usluge, društvo s ograničenom odgovornošću</item>
    </derivirana_varijabla>
  </DomainObject.Predmet.ProtuStrankaListNazivFormated>
  <DomainObject.Predmet.ProtuStrankaListNazivFormatedOIB>
    <izvorni_sadrzaj>
      <item>NARAPLOV, društvo za pomorski prijevoz, brodogradnju, ribarstvo, trgovinu i usluge, društvo s ograničenom odgovornošću, OIB 65313878083</item>
    </izvorni_sadrzaj>
    <derivirana_varijabla naziv="DomainObject.Predmet.ProtuStrankaListNazivFormatedOIB_1">
      <item>NARAPLOV, društvo za pomorski prijevoz, brodogradnju, ribarstvo, trgovinu i usluge, društvo s ograničenom odgovornošću, OIB 65313878083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NARAPLOV, društvo za pomorski prijevoz, brodogradnju, ribarstvo, trgovinu i usluge, društvo s ograničenom odgovornošću</izvorni_sadrzaj>
    <derivirana_varijabla naziv="DomainObject.Predmet.ProtustrankaIDrugi_1">NARAPLOV, društvo za pomorski prijevoz, brodogradnju, ribarstvo,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NARAPLOV, društvo za pomorski prijevoz, brodogradnju, ribarstvo, trgovinu i usluge, društvo s ograničenom odgovornošću, OIB 65313878083, Sveti Nikola 51, 21315 Jesenice</izvorni_sadrzaj>
    <derivirana_varijabla naziv="DomainObject.Predmet.ProtustrankaIDrugiAdressOIB_1">NARAPLOV, društvo za pomorski prijevoz, brodogradnju, ribarstvo, trgovinu i usluge, društvo s ograničenom odgovornošću, OIB 65313878083, Sveti Nikola 51,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NARAPLOV, društvo za pomorski prijevoz, brodogradnju, ribarstvo, trgovinu i usluge, društvo s ograničenom odgovornošću</item>
      <item>FINANCIJSKA AGENCIJA, RC SPLIT</item>
    </izvorni_sadrzaj>
    <derivirana_varijabla naziv="DomainObject.Predmet.SudioniciListNaziv_1">
      <item>NARAPLOV, društvo za pomorski prijevoz, brodogradnju, ribarstvo, trgovinu i usluge, društvo s ograničenom odgovornošću</item>
      <item>FINANCIJSKA AGENCIJA, RC SPLIT</item>
    </derivirana_varijabla>
  </DomainObject.Predmet.SudioniciListNaziv>
  <DomainObject.Predmet.SudioniciListAdressOIB>
    <izvorni_sadrzaj>
      <item>NARAPLOV, društvo za pomorski prijevoz, brodogradnju, ribarstvo, trgovinu i usluge, društvo s ograničenom odgovornošću, OIB 65313878083, Sveti Nikola 51,21315 Jesenice</item>
      <item>FINANCIJSKA AGENCIJA, RC SPLIT, OIB 85821130368, Mažuranićevo šetalište 24 b,21000 Split</item>
    </izvorni_sadrzaj>
    <derivirana_varijabla naziv="DomainObject.Predmet.SudioniciListAdressOIB_1">
      <item>NARAPLOV, društvo za pomorski prijevoz, brodogradnju, ribarstvo, trgovinu i usluge, društvo s ograničenom odgovornošću, OIB 65313878083, Sveti Nikola 51,21315 Jesenice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65313878083</item>
      <item>, OIB 85821130368</item>
    </izvorni_sadrzaj>
    <derivirana_varijabla naziv="DomainObject.Predmet.SudioniciListNazivOIB_1">
      <item>, OIB 65313878083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1767</properties:Characters>
  <properties:Lines>48</properties:Lines>
  <properties:Paragraphs>16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2018-04-25T12:29:00Z</cp:lastPrinted>
  <dcterms:modified xmlns:xsi="http://www.w3.org/2001/XMLSchema-instance" xsi:type="dcterms:W3CDTF">2018-04-26T09:56:00Z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