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b842" w14:paraId="a95b842" w:rsidRDefault="00B0635F" w:rsidP="00B0635F" w:rsidR="00B0635F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2B76F3">
        <w:t>Poslovni broj 5</w:t>
      </w:r>
      <w:r w:rsidRPr="008C3132">
        <w:t>St-</w:t>
      </w:r>
      <w:r w:rsidR="002B76F3">
        <w:t>1126</w:t>
      </w:r>
      <w:r w:rsidR="00777563">
        <w:t>/201</w:t>
      </w:r>
      <w:r w:rsidR="002B76F3">
        <w:t>6</w:t>
      </w:r>
      <w:r w:rsidR="00777563">
        <w:t>-12</w:t>
      </w:r>
    </w:p>
    <w:p w:rsidRDefault="00B0635F" w:rsidP="00B0635F" w:rsidR="00B0635F" w:rsidRPr="008C3132">
      <w:pPr>
        <w:jc w:val="center"/>
      </w:pPr>
    </w:p>
    <w:p w:rsidRDefault="00B0635F" w:rsidP="00B0635F" w:rsidR="00B0635F">
      <w:pPr>
        <w:ind w:firstLine="708"/>
      </w:pPr>
    </w:p>
    <w:p w:rsidRDefault="00B0635F" w:rsidP="00B0635F" w:rsidR="00B0635F" w:rsidRPr="008C3132">
      <w:pPr>
        <w:ind w:firstLine="708"/>
      </w:pPr>
      <w:r w:rsidRPr="008C3132">
        <w:t>REPUBLIKA HRVATSKA</w:t>
      </w:r>
    </w:p>
    <w:p w:rsidRDefault="00B0635F" w:rsidP="00B0635F" w:rsidR="00B0635F">
      <w:pPr>
        <w:ind w:firstLine="708"/>
      </w:pPr>
      <w:r w:rsidRPr="008C3132">
        <w:t>TRGOVAČKI SUD U ZADRU</w:t>
      </w:r>
    </w:p>
    <w:p w:rsidRDefault="00B0635F" w:rsidP="00B0635F" w:rsidR="00B0635F">
      <w:pPr>
        <w:ind w:firstLine="708"/>
      </w:pPr>
      <w:r>
        <w:t>Zadar, Dr. Franje Tuđmana 35</w:t>
      </w:r>
    </w:p>
    <w:p w:rsidRDefault="00B0635F" w:rsidP="00B0635F" w:rsidR="00B0635F"/>
    <w:p w:rsidRDefault="00B0635F" w:rsidP="00B0635F" w:rsidR="00B0635F"/>
    <w:p w:rsidRDefault="00B0635F" w:rsidP="00B0635F" w:rsidR="00B0635F" w:rsidRPr="008C3132">
      <w:pPr>
        <w:jc w:val="center"/>
      </w:pPr>
      <w:r>
        <w:t xml:space="preserve">U  I M E  R E P U B L I K E  H R V A T S K E </w:t>
      </w:r>
    </w:p>
    <w:p w:rsidRDefault="00B0635F" w:rsidP="00B0635F" w:rsidR="00B0635F" w:rsidRPr="008C3132">
      <w:pPr>
        <w:jc w:val="both"/>
      </w:pPr>
    </w:p>
    <w:p w:rsidRDefault="00B0635F" w:rsidP="00B0635F" w:rsidR="00B0635F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0635F" w:rsidP="00B0635F" w:rsidR="00B0635F" w:rsidRPr="008C3132"/>
    <w:p w:rsidRDefault="00B0635F" w:rsidP="000740BD" w:rsidR="00B0635F" w:rsidRPr="008C3132">
      <w:pPr>
        <w:ind w:firstLine="705"/>
        <w:jc w:val="both"/>
      </w:pPr>
      <w:r>
        <w:t xml:space="preserve">Trgovački sud u Zadru, OIB: 39670464653, po </w:t>
      </w:r>
      <w:r w:rsidR="004975E1">
        <w:t>s</w:t>
      </w:r>
      <w:r>
        <w:t>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</w:t>
      </w:r>
      <w:r w:rsidR="002B76F3" w:rsidRPr="00FD5012">
        <w:t>na prijedlog sudskog savjetnika Krešimira Torbarine</w:t>
      </w:r>
      <w:r w:rsidR="002B76F3">
        <w:t xml:space="preserve">, </w:t>
      </w:r>
      <w:r>
        <w:t>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2B76F3">
        <w:t>16</w:t>
      </w:r>
      <w:r w:rsidR="00414D77">
        <w:t xml:space="preserve">. </w:t>
      </w:r>
      <w:r w:rsidR="002B76F3">
        <w:t>studenog</w:t>
      </w:r>
      <w:r>
        <w:t xml:space="preserve"> 201</w:t>
      </w:r>
      <w:r w:rsidR="002B76F3">
        <w:t>6</w:t>
      </w:r>
      <w:r>
        <w:t>. za provedbu skraćenoga stečajnog postupka</w:t>
      </w:r>
      <w:r w:rsidRPr="008C3132">
        <w:t xml:space="preserve"> nad dužnikom</w:t>
      </w:r>
      <w:r>
        <w:t xml:space="preserve"> </w:t>
      </w:r>
      <w:r w:rsidR="002B76F3">
        <w:t xml:space="preserve">ZRMANJA VELEBIT </w:t>
      </w:r>
      <w:r w:rsidR="00892909">
        <w:t xml:space="preserve">d.o.o. sa sjedištem u </w:t>
      </w:r>
      <w:r w:rsidR="002B76F3">
        <w:t>Obrovcu</w:t>
      </w:r>
      <w:r w:rsidR="00892909">
        <w:t xml:space="preserve">, </w:t>
      </w:r>
      <w:r w:rsidR="002B76F3">
        <w:t>Obala hrvatskog časnika Senada Župana 1</w:t>
      </w:r>
      <w:r>
        <w:t xml:space="preserve">, OIB: </w:t>
      </w:r>
      <w:r w:rsidR="002B76F3">
        <w:t>57882307314</w:t>
      </w:r>
      <w:r>
        <w:t>,</w:t>
      </w:r>
      <w:r w:rsidRPr="00A93E68">
        <w:t xml:space="preserve"> </w:t>
      </w:r>
      <w:r w:rsidR="002B76F3">
        <w:t>26</w:t>
      </w:r>
      <w:r w:rsidR="00777563">
        <w:t xml:space="preserve">. </w:t>
      </w:r>
      <w:r w:rsidR="002B76F3">
        <w:t>travnja</w:t>
      </w:r>
      <w:r>
        <w:t xml:space="preserve"> 201</w:t>
      </w:r>
      <w:r w:rsidR="002B76F3">
        <w:t>7</w:t>
      </w:r>
      <w:r>
        <w:t xml:space="preserve">.  </w:t>
      </w:r>
    </w:p>
    <w:p w:rsidRDefault="00B0635F" w:rsidP="00B0635F" w:rsidR="00B0635F">
      <w:pPr>
        <w:jc w:val="center"/>
      </w:pPr>
    </w:p>
    <w:p w:rsidRDefault="00B0635F" w:rsidP="00B0635F" w:rsidR="00B0635F">
      <w:pPr>
        <w:jc w:val="center"/>
      </w:pPr>
      <w:r w:rsidRPr="008C3132">
        <w:t>r i j e š i o  j e</w:t>
      </w:r>
    </w:p>
    <w:p w:rsidRDefault="00B0635F" w:rsidP="00B0635F" w:rsidR="00B0635F">
      <w:pPr>
        <w:jc w:val="both"/>
      </w:pPr>
    </w:p>
    <w:p w:rsidRDefault="005E138C" w:rsidP="00B0635F" w:rsidR="00B0635F">
      <w:pPr>
        <w:ind w:firstLine="708"/>
        <w:jc w:val="both"/>
      </w:pPr>
      <w:r>
        <w:t xml:space="preserve">I. </w:t>
      </w:r>
      <w:r w:rsidR="00B0635F" w:rsidRPr="00A93E68">
        <w:t xml:space="preserve">Obustavlja se skraćeni stečajni postupak nad dužnikom </w:t>
      </w:r>
      <w:r w:rsidR="002B76F3" w:rsidRPr="002B76F3">
        <w:t>ZRMANJA VELEBIT d.o.o. sa sjedištem u Obrovcu, Obala hrvatskog časnika Senada Župana 1, OIB: 57882307314</w:t>
      </w:r>
      <w:r w:rsidR="00B0635F">
        <w:t>.</w:t>
      </w:r>
    </w:p>
    <w:p w:rsidRDefault="005E138C" w:rsidP="00B0635F" w:rsidR="005E138C">
      <w:pPr>
        <w:ind w:firstLine="708"/>
        <w:jc w:val="both"/>
      </w:pPr>
    </w:p>
    <w:p w:rsidRDefault="005E138C" w:rsidP="005E138C" w:rsidR="005E138C">
      <w:pPr>
        <w:ind w:firstLine="708"/>
        <w:jc w:val="both"/>
      </w:pPr>
      <w:r>
        <w:t xml:space="preserve">II. Po pravomoćnosti ovog rješenja, sud će odgovarajućom primjenom općih odredbi stečajnoga postupka Stečajnog zakona donijeti rješenje o pokretanju prethodnoga postupka odnosno otvaranju stečajnoga postupka nad dužnikom. </w:t>
      </w:r>
    </w:p>
    <w:p w:rsidRDefault="005E138C" w:rsidP="00CC7025" w:rsidR="00CC7025" w:rsidRPr="00A93E68">
      <w:pPr>
        <w:ind w:firstLine="708"/>
        <w:jc w:val="both"/>
      </w:pPr>
      <w:r>
        <w:t xml:space="preserve"> </w:t>
      </w:r>
    </w:p>
    <w:p w:rsidRDefault="00B0635F" w:rsidP="00B0635F" w:rsidR="00B0635F" w:rsidRPr="00A93E68">
      <w:pPr>
        <w:jc w:val="center"/>
      </w:pPr>
      <w:r w:rsidRPr="00A93E68">
        <w:t>Obrazloženje</w:t>
      </w:r>
    </w:p>
    <w:p w:rsidRDefault="00B0635F" w:rsidP="00B0635F" w:rsidR="00B0635F">
      <w:pPr>
        <w:jc w:val="both"/>
      </w:pPr>
    </w:p>
    <w:p w:rsidRDefault="00B0635F" w:rsidP="00CC7025" w:rsidR="00C069C3">
      <w:pPr>
        <w:ind w:firstLine="708"/>
        <w:jc w:val="both"/>
      </w:pPr>
      <w:r w:rsidRPr="00A93E68">
        <w:t>Postupajući po zahtjevu</w:t>
      </w:r>
      <w:r>
        <w:t xml:space="preserve"> Financijske agencije, Regionalnog centra Split, Podružnice Zadar od </w:t>
      </w:r>
      <w:r w:rsidR="002B76F3">
        <w:t>16</w:t>
      </w:r>
      <w:r>
        <w:t xml:space="preserve">. </w:t>
      </w:r>
      <w:r w:rsidR="002B76F3">
        <w:t>studenog</w:t>
      </w:r>
      <w:r>
        <w:t xml:space="preserve"> 201</w:t>
      </w:r>
      <w:r w:rsidR="002B76F3">
        <w:t>6</w:t>
      </w:r>
      <w:r>
        <w:t>. za provedbu skraćenoga stečajnog postupka nad uvodno označenim dužnikom, oglasom</w:t>
      </w:r>
      <w:r w:rsidRPr="00A93E68">
        <w:t xml:space="preserve"> ovog suda od </w:t>
      </w:r>
      <w:r w:rsidR="002B76F3">
        <w:t>27</w:t>
      </w:r>
      <w:r>
        <w:t xml:space="preserve">. </w:t>
      </w:r>
      <w:r w:rsidR="00777563">
        <w:t>veljače</w:t>
      </w:r>
      <w:r>
        <w:t xml:space="preserve"> 201</w:t>
      </w:r>
      <w:r w:rsidR="002B76F3">
        <w:t>7</w:t>
      </w:r>
      <w:r>
        <w:t xml:space="preserve">. pozvane su osobe ovlaštene za zastupanje dužnika po zakonu u roku od 15 dana od dana objave oglasa, podnijeti sudu javnobilježnički ovjerovljen popis imovine i obveza </w:t>
      </w:r>
      <w:r w:rsidR="00CF5D70">
        <w:t>na propisanom obrascu, te su pozvani vjerovnici u roku od 45 dana predložiti otvaranje stečajnoga postupka</w:t>
      </w:r>
      <w:r w:rsidR="002E3AB0">
        <w:t xml:space="preserve"> nad dužnikom</w:t>
      </w:r>
      <w:r w:rsidR="00CF5D70">
        <w:t>, sve sukladno odredbama čl. 430. i 431. Stečajnog zakona (Narodne novine broj 71/15, dalje u tekstu: SZ).</w:t>
      </w:r>
      <w:r>
        <w:t xml:space="preserve"> </w:t>
      </w:r>
    </w:p>
    <w:p w:rsidRDefault="00C069C3" w:rsidP="00892909" w:rsidR="00414D77">
      <w:pPr>
        <w:ind w:firstLine="708"/>
        <w:jc w:val="both"/>
      </w:pPr>
      <w:r w:rsidRPr="00C069C3">
        <w:t xml:space="preserve">U propisanom roku osoba ovlaštena za zastupanje dužnika po zakonu podnijela je sudu javnobilježnički ovjerovljen popis imovine i obveza iz kojeg proizlazi da dužnik ima imovinu. </w:t>
      </w:r>
      <w:r w:rsidR="00892909">
        <w:t xml:space="preserve">U propisanom roku vjerovnici  </w:t>
      </w:r>
      <w:r w:rsidR="00777563">
        <w:t>Republika Hrvatska, Ministarstvo financija, Porezna uprava, Područni ured Dalmacija</w:t>
      </w:r>
      <w:r w:rsidR="002B76F3">
        <w:t>,</w:t>
      </w:r>
      <w:r w:rsidR="00777563">
        <w:t xml:space="preserve"> </w:t>
      </w:r>
      <w:r w:rsidR="002B76F3">
        <w:t>Privredna banka Zagreb d.d., Zagreb, Radni</w:t>
      </w:r>
      <w:r>
        <w:t xml:space="preserve">čka cesta 50, OIB: 02535697732, </w:t>
      </w:r>
      <w:r w:rsidR="002B76F3">
        <w:t>Interijeri more d.o.o., Bibinje, Mirkovi 8, OIB: 70926298073,</w:t>
      </w:r>
      <w:r w:rsidR="00A061B7">
        <w:t xml:space="preserve"> Knežević-CO, Poličnik, Poslovna zona Grabi bb, OIB: 71735311445,</w:t>
      </w:r>
      <w:r w:rsidR="002B76F3">
        <w:t xml:space="preserve"> </w:t>
      </w:r>
      <w:r w:rsidR="00892909">
        <w:t>dostavili su ovom</w:t>
      </w:r>
      <w:r w:rsidR="00777563">
        <w:t xml:space="preserve"> sudu</w:t>
      </w:r>
      <w:r w:rsidR="00892909">
        <w:t xml:space="preserve"> prijedlog</w:t>
      </w:r>
      <w:r w:rsidR="00777563">
        <w:t>e</w:t>
      </w:r>
      <w:r w:rsidR="00892909">
        <w:t xml:space="preserve"> za otvaranje stečaja nad dužnikom kuna kojim su učinili vjerojatnim postojanje svoje tražbine i imovine dužnika. </w:t>
      </w:r>
    </w:p>
    <w:p w:rsidRDefault="00892909" w:rsidP="005E138C" w:rsidR="006F798E">
      <w:pPr>
        <w:ind w:firstLine="708"/>
        <w:jc w:val="both"/>
      </w:pPr>
      <w:r>
        <w:t xml:space="preserve">Slijedom navedenog, razvidno je da u konkretnom slučaju </w:t>
      </w:r>
      <w:r w:rsidR="006F798E">
        <w:t xml:space="preserve">nisu ispunjene pretpostavke iz čl. 431. </w:t>
      </w:r>
      <w:r w:rsidR="005E138C">
        <w:t xml:space="preserve">SZ-a </w:t>
      </w:r>
      <w:r w:rsidR="006F798E">
        <w:t>za istodobno otvaranje i zaključenje skraćenog stečajnog postupka</w:t>
      </w:r>
      <w:r w:rsidR="005E138C">
        <w:t>, zbo</w:t>
      </w:r>
      <w:r w:rsidR="00B11E69">
        <w:t xml:space="preserve">g čega je temeljem odredbe čl. </w:t>
      </w:r>
      <w:r w:rsidR="005E138C">
        <w:t xml:space="preserve">433. SZ-a donesena odluka kao u točki I. i II. izreke ovog rješenja.  </w:t>
      </w:r>
    </w:p>
    <w:p w:rsidRDefault="00B0635F" w:rsidP="00B0635F" w:rsidR="00B0635F">
      <w:pPr>
        <w:jc w:val="both"/>
      </w:pPr>
    </w:p>
    <w:p w:rsidRDefault="002E3AB0" w:rsidP="00B0635F" w:rsidR="002E3AB0" w:rsidRPr="00A93E68">
      <w:pPr>
        <w:jc w:val="both"/>
      </w:pPr>
    </w:p>
    <w:p w:rsidRDefault="002E3AB0" w:rsidP="00B0635F" w:rsidR="00B0635F">
      <w:pPr>
        <w:jc w:val="center"/>
      </w:pPr>
      <w:r>
        <w:lastRenderedPageBreak/>
        <w:t xml:space="preserve">U Zadru </w:t>
      </w:r>
      <w:r w:rsidR="005B0C99">
        <w:t>26</w:t>
      </w:r>
      <w:r w:rsidR="00F7044C">
        <w:t xml:space="preserve">. </w:t>
      </w:r>
      <w:r w:rsidR="005B0C99">
        <w:t>travnja</w:t>
      </w:r>
      <w:r w:rsidR="005E138C">
        <w:t xml:space="preserve"> 201</w:t>
      </w:r>
      <w:r w:rsidR="005B0C99">
        <w:t>7</w:t>
      </w:r>
      <w:r w:rsidR="005E138C">
        <w:t>.</w:t>
      </w:r>
    </w:p>
    <w:p w:rsidRDefault="00CC7025" w:rsidP="00B0635F" w:rsidR="00CC7025">
      <w:pPr>
        <w:jc w:val="center"/>
      </w:pPr>
    </w:p>
    <w:p w:rsidRDefault="00CC7025" w:rsidP="00B0635F" w:rsidR="00CC7025">
      <w:pPr>
        <w:jc w:val="center"/>
      </w:pPr>
    </w:p>
    <w:p w:rsidRDefault="00560DDE" w:rsidP="00B0635F" w:rsidR="00560DDE">
      <w:pPr>
        <w:jc w:val="center"/>
      </w:pPr>
    </w:p>
    <w:p w:rsidRDefault="00C069C3" w:rsidP="00C069C3" w:rsidR="00CC7025">
      <w:r>
        <w:t>Sudski savjetnik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C78D1">
        <w:t xml:space="preserve">                                     </w:t>
      </w:r>
      <w:r>
        <w:t>Sutkinja</w:t>
      </w:r>
    </w:p>
    <w:p w:rsidRDefault="00C069C3" w:rsidP="00C069C3" w:rsidR="00CC7025">
      <w:r>
        <w:t>Krešimir Torbarina</w:t>
      </w:r>
      <w:r>
        <w:tab/>
      </w:r>
      <w:r>
        <w:tab/>
      </w:r>
      <w:r>
        <w:tab/>
      </w:r>
      <w:r w:rsidR="00AC78D1">
        <w:t xml:space="preserve">                                                                        </w:t>
      </w:r>
      <w:r w:rsidR="00CC7025">
        <w:t>Tina Grgas</w:t>
      </w:r>
    </w:p>
    <w:p w:rsidRDefault="005E138C" w:rsidP="00560DDE" w:rsidR="005E138C">
      <w:pPr>
        <w:jc w:val="right"/>
      </w:pPr>
    </w:p>
    <w:p w:rsidRDefault="00B0635F" w:rsidP="00B0635F" w:rsidR="00B0635F" w:rsidRPr="002B5AAE">
      <w:pPr>
        <w:jc w:val="both"/>
        <w:rPr>
          <w:b/>
        </w:rPr>
      </w:pPr>
    </w:p>
    <w:p w:rsidRDefault="00B0635F" w:rsidP="00B0635F" w:rsidR="00B0635F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547686" w:rsidP="00547686" w:rsidR="00547686">
      <w:pPr>
        <w:tabs>
          <w:tab w:pos="0" w:val="left"/>
        </w:tabs>
        <w:jc w:val="both"/>
      </w:pPr>
      <w:r>
        <w:tab/>
      </w:r>
      <w:r w:rsidRPr="00D1485A">
        <w:t xml:space="preserve">Protiv </w:t>
      </w:r>
      <w:r>
        <w:t xml:space="preserve">ovog </w:t>
      </w:r>
      <w:r w:rsidRPr="00D1485A">
        <w:t xml:space="preserve">rješenja </w:t>
      </w:r>
      <w:r>
        <w:t xml:space="preserve">može se izjaviti žalba </w:t>
      </w:r>
      <w:r w:rsidRPr="00D1485A">
        <w:t xml:space="preserve">u roku </w:t>
      </w:r>
      <w:r>
        <w:t>od osam dana od obavljene dostave istog,</w:t>
      </w:r>
      <w:r w:rsidRPr="00D1485A">
        <w:t xml:space="preserve"> a dostava se smatra obavljenom istekom osmog dana od dana objave rješenja na mrežnoj stranici e-Oglasna ploča sudova</w:t>
      </w:r>
      <w:r>
        <w:t xml:space="preserve"> (čl. 12. st. 1. i čl. 19. st</w:t>
      </w:r>
      <w:r w:rsidRPr="00D1485A">
        <w:t>.</w:t>
      </w:r>
      <w:r>
        <w:t xml:space="preserve"> 1. i 2. SZ-a). </w:t>
      </w:r>
      <w:r w:rsidRPr="00D1485A">
        <w:t xml:space="preserve"> Žalba se podnosi </w:t>
      </w:r>
      <w:r>
        <w:t>ovom</w:t>
      </w:r>
      <w:r w:rsidRPr="00D1485A">
        <w:t xml:space="preserve"> sudu</w:t>
      </w:r>
      <w:r>
        <w:t xml:space="preserve"> u tri istovjetna primjerka</w:t>
      </w:r>
      <w:r w:rsidRPr="00D1485A">
        <w:t xml:space="preserve">, a o </w:t>
      </w:r>
      <w:r>
        <w:t xml:space="preserve">istoj </w:t>
      </w:r>
      <w:r w:rsidRPr="00D1485A">
        <w:t xml:space="preserve">odlučuje </w:t>
      </w:r>
      <w:r>
        <w:t xml:space="preserve">Visoki trgovački sud Republike Hrvatske. </w:t>
      </w:r>
    </w:p>
    <w:p w:rsidRDefault="00547686" w:rsidP="00547686" w:rsidR="00547686">
      <w:pPr>
        <w:tabs>
          <w:tab w:pos="4438" w:val="left"/>
        </w:tabs>
        <w:jc w:val="both"/>
      </w:pPr>
    </w:p>
    <w:p w:rsidRDefault="00AC78D1" w:rsidP="00AC78D1" w:rsidR="00AC78D1" w:rsidRPr="004E2475">
      <w:pPr>
        <w:ind w:firstLine="360"/>
        <w:rPr>
          <w:b/>
        </w:rPr>
      </w:pPr>
      <w:r>
        <w:t>DNA:</w:t>
      </w:r>
    </w:p>
    <w:p w:rsidRDefault="00AC78D1" w:rsidP="00AC78D1" w:rsidR="00AC78D1" w:rsidRPr="00A93E68">
      <w:pPr>
        <w:numPr>
          <w:ilvl w:val="0"/>
          <w:numId w:val="2"/>
        </w:numPr>
      </w:pPr>
      <w:r>
        <w:t xml:space="preserve">FINA, RC Split, Podružnica Zadar </w:t>
      </w:r>
      <w:r w:rsidR="00560DDE">
        <w:t>e-Oglasna ploča</w:t>
      </w:r>
      <w:r>
        <w:t xml:space="preserve">  </w:t>
      </w:r>
    </w:p>
    <w:p w:rsidRDefault="00AC78D1" w:rsidP="00AC78D1" w:rsidR="00AC78D1" w:rsidRPr="00A93E68">
      <w:pPr>
        <w:numPr>
          <w:ilvl w:val="0"/>
          <w:numId w:val="2"/>
        </w:numPr>
      </w:pPr>
      <w:r>
        <w:t>e-O</w:t>
      </w:r>
      <w:r w:rsidRPr="00A93E68">
        <w:t>glasna ploča</w:t>
      </w:r>
      <w:r>
        <w:t xml:space="preserve"> suda </w:t>
      </w:r>
    </w:p>
    <w:p w:rsidRDefault="00AC78D1" w:rsidP="00AC78D1" w:rsidR="00AC78D1" w:rsidRPr="00A93E68">
      <w:pPr>
        <w:numPr>
          <w:ilvl w:val="0"/>
          <w:numId w:val="2"/>
        </w:numPr>
      </w:pPr>
      <w:r>
        <w:t>U spis</w:t>
      </w:r>
    </w:p>
    <w:p w:rsidRDefault="00AC78D1" w:rsidP="00AC78D1" w:rsidR="00AC78D1">
      <w:pPr>
        <w:rPr>
          <w:rFonts w:cs="Arial" w:hAnsi="Arial" w:ascii="Arial"/>
          <w:sz w:val="22"/>
          <w:szCs w:val="22"/>
        </w:rPr>
      </w:pPr>
    </w:p>
    <w:p w:rsidRDefault="006778DB" w:rsidP="00B0635F" w:rsidR="006778DB">
      <w:pPr>
        <w:ind w:firstLine="708"/>
        <w:jc w:val="both"/>
      </w:pPr>
    </w:p>
    <w:p w:rsidRDefault="005E138C" w:rsidP="005E138C" w:rsidR="005E138C" w:rsidRPr="00A93E68"/>
    <w:p w:rsidRDefault="00B0635F" w:rsidP="00B0635F" w:rsidR="00B0635F" w:rsidRPr="002B5AAE">
      <w:pPr>
        <w:ind w:hanging="705" w:left="705"/>
        <w:jc w:val="both"/>
      </w:pPr>
    </w:p>
    <w:p w:rsidRDefault="00B0635F" w:rsidP="00B0635F" w:rsidR="00B0635F">
      <w:pPr>
        <w:ind w:hanging="705" w:left="705"/>
        <w:jc w:val="both"/>
      </w:pPr>
    </w:p>
    <w:p w:rsidRDefault="009A40CC" w:rsidR="009A40CC"/>
    <w:sectPr w:rsidSect="00BE1154" w:rsidR="009A40CC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138C" w:rsidP="005E138C" w:rsidR="005E138C">
      <w:r>
        <w:separator/>
      </w:r>
    </w:p>
  </w:endnote>
  <w:endnote w:id="0" w:type="continuationSeparator">
    <w:p w:rsidRDefault="005E138C" w:rsidP="005E138C" w:rsidR="005E1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138C" w:rsidP="005E138C" w:rsidR="005E138C">
      <w:r>
        <w:separator/>
      </w:r>
    </w:p>
  </w:footnote>
  <w:footnote w:id="0" w:type="continuationSeparator">
    <w:p w:rsidRDefault="005E138C" w:rsidP="005E138C" w:rsidR="005E13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69D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DE2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69D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6D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369D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</w:t>
    </w:r>
    <w:r w:rsidR="002B76F3">
      <w:t>5</w:t>
    </w:r>
    <w:r w:rsidRPr="00BE1154">
      <w:t xml:space="preserve"> St-</w:t>
    </w:r>
    <w:r w:rsidR="002B76F3">
      <w:t>1126</w:t>
    </w:r>
    <w:r w:rsidR="00560DDE">
      <w:t>/201</w:t>
    </w:r>
    <w:r w:rsidR="002B76F3">
      <w:t>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35F"/>
    <w:rsid w:val="000740BD"/>
    <w:rsid w:val="00197EA1"/>
    <w:rsid w:val="00256B4E"/>
    <w:rsid w:val="002B76F3"/>
    <w:rsid w:val="002E3AB0"/>
    <w:rsid w:val="00414D77"/>
    <w:rsid w:val="004975E1"/>
    <w:rsid w:val="004A5442"/>
    <w:rsid w:val="00547686"/>
    <w:rsid w:val="00560DDE"/>
    <w:rsid w:val="005B0C99"/>
    <w:rsid w:val="005C2005"/>
    <w:rsid w:val="005E138C"/>
    <w:rsid w:val="006778DB"/>
    <w:rsid w:val="006F798E"/>
    <w:rsid w:val="00777563"/>
    <w:rsid w:val="00870107"/>
    <w:rsid w:val="00876DE2"/>
    <w:rsid w:val="00892909"/>
    <w:rsid w:val="008B26F6"/>
    <w:rsid w:val="008F204A"/>
    <w:rsid w:val="0097369D"/>
    <w:rsid w:val="009A40CC"/>
    <w:rsid w:val="009F0CBC"/>
    <w:rsid w:val="00A061B7"/>
    <w:rsid w:val="00AC78D1"/>
    <w:rsid w:val="00B0635F"/>
    <w:rsid w:val="00B11E69"/>
    <w:rsid w:val="00B5433C"/>
    <w:rsid w:val="00B84709"/>
    <w:rsid w:val="00BA41A3"/>
    <w:rsid w:val="00C069C3"/>
    <w:rsid w:val="00CC7025"/>
    <w:rsid w:val="00CF5D70"/>
    <w:rsid w:val="00F7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3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38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6D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D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D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D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D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3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38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6D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D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D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D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D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ZRMANJA VELEBIT d.o.o. za turizam, trgovinu i graditeljstvo</izvorni_sadrzaj>
    <derivirana_varijabla naziv="DomainObject.Predmet.ProtustrankaFormated_1">  ZRMANJA VELEBIT d.o.o. za turizam, trgovinu i graditeljstvo</derivirana_varijabla>
  </DomainObject.Predmet.ProtustrankaFormated>
  <DomainObject.Predmet.ProtustrankaFormatedOIB>
    <izvorni_sadrzaj>  ZRMANJA VELEBIT d.o.o. za turizam, trgovinu i graditeljstvo, OIB 57882307314</izvorni_sadrzaj>
    <derivirana_varijabla naziv="DomainObject.Predmet.ProtustrankaFormatedOIB_1">  ZRMANJA VELEBIT d.o.o. za turizam, trgovinu i graditeljstvo, OIB 57882307314</derivirana_varijabla>
  </DomainObject.Predmet.ProtustrankaFormatedOIB>
  <DomainObject.Predmet.ProtustrankaFormatedWithAdress>
    <izvorni_sadrzaj> ZRMANJA VELEBIT d.o.o. za turizam, trgovinu i graditeljstvo, Obala hrvatskog časnika Senada Župana 1, 23450 Obrovac</izvorni_sadrzaj>
    <derivirana_varijabla naziv="DomainObject.Predmet.ProtustrankaFormatedWithAdress_1"> ZRMANJA VELEBIT d.o.o. za turizam, trgovinu i graditeljstvo, Obala hrvatskog časnika Senada Župana 1, 23450 Obrovac</derivirana_varijabla>
  </DomainObject.Predmet.ProtustrankaFormatedWithAdress>
  <DomainObject.Predmet.ProtustrankaFormatedWithAdressOIB>
    <izvorni_sadrzaj> ZRMANJA VELEBIT d.o.o. za turizam, trgovinu i graditeljstvo, OIB 57882307314, Obala hrvatskog časnika Senada Župana 1, 23450 Obrovac</izvorni_sadrzaj>
    <derivirana_varijabla naziv="DomainObject.Predmet.ProtustrankaFormatedWithAdressOIB_1"> ZRMANJA VELEBIT d.o.o. za turizam, trgovinu i graditeljstvo, OIB 57882307314, Obala hrvatskog časnika Senada Župana 1, 23450 Obrovac</derivirana_varijabla>
  </DomainObject.Predmet.ProtustrankaFormatedWithAdressOIB>
  <DomainObject.Predmet.ProtustrankaWithAdress>
    <izvorni_sadrzaj>ZRMANJA VELEBIT d.o.o. za turizam, trgovinu i graditeljstvo Obala hrvatskog časnika Senada Župana 1, 23450 Obrovac</izvorni_sadrzaj>
    <derivirana_varijabla naziv="DomainObject.Predmet.ProtustrankaWithAdress_1">ZRMANJA VELEBIT d.o.o. za turizam, trgovinu i graditeljstvo Obala hrvatskog časnika Senada Župana 1, 23450 Obrovac</derivirana_varijabla>
  </DomainObject.Predmet.ProtustrankaWithAdress>
  <DomainObject.Predmet.ProtustrankaWithAdressOIB>
    <izvorni_sadrzaj>ZRMANJA VELEBIT d.o.o. za turizam, trgovinu i graditeljstvo, OIB 57882307314, Obala hrvatskog časnika Senada Župana 1, 23450 Obrovac</izvorni_sadrzaj>
    <derivirana_varijabla naziv="DomainObject.Predmet.ProtustrankaWithAdressOIB_1">ZRMANJA VELEBIT d.o.o. za turizam, trgovinu i graditeljstvo, OIB 57882307314, Obala hrvatskog časnika Senada Župana 1, 23450 Obrovac</derivirana_varijabla>
  </DomainObject.Predmet.ProtustrankaWithAdressOIB>
  <DomainObject.Predmet.ProtustrankaNazivFormated>
    <izvorni_sadrzaj>ZRMANJA VELEBIT d.o.o. za turizam, trgovinu i graditeljstvo</izvorni_sadrzaj>
    <derivirana_varijabla naziv="DomainObject.Predmet.ProtustrankaNazivFormated_1">ZRMANJA VELEBIT d.o.o. za turizam, trgovinu i graditeljstvo</derivirana_varijabla>
  </DomainObject.Predmet.ProtustrankaNazivFormated>
  <DomainObject.Predmet.ProtustrankaNazivFormatedOIB>
    <izvorni_sadrzaj>ZRMANJA VELEBIT d.o.o. za turizam, trgovinu i graditeljstvo, OIB 57882307314</izvorni_sadrzaj>
    <derivirana_varijabla naziv="DomainObject.Predmet.ProtustrankaNazivFormatedOIB_1">ZRMANJA VELEBIT d.o.o. za turizam, trgovinu i graditeljstvo, OIB 57882307314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ZRMANJA VELEBIT d.o.o. za turizam, trgovinu i graditeljstvo</item>
    </izvorni_sadrzaj>
    <derivirana_varijabla naziv="DomainObject.Predmet.ProtuStrankaListFormated_1">
      <item>ZRMANJA VELEBIT d.o.o. za turizam, trgovinu i graditeljstvo</item>
    </derivirana_varijabla>
  </DomainObject.Predmet.ProtuStrankaListFormated>
  <DomainObject.Predmet.ProtuStrankaListFormatedOIB>
    <izvorni_sadrzaj>
      <item>ZRMANJA VELEBIT d.o.o. za turizam, trgovinu i graditeljstvo, OIB 57882307314</item>
    </izvorni_sadrzaj>
    <derivirana_varijabla naziv="DomainObject.Predmet.ProtuStrankaListFormatedOIB_1">
      <item>ZRMANJA VELEBIT d.o.o. za turizam, trgovinu i graditeljstvo, OIB 57882307314</item>
    </derivirana_varijabla>
  </DomainObject.Predmet.ProtuStrankaListFormatedOIB>
  <DomainObject.Predmet.ProtuStrankaListFormatedWithAdress>
    <izvorni_sadrzaj>
      <item>ZRMANJA VELEBIT d.o.o. za turizam, trgovinu i graditeljstvo, Obala hrvatskog časnika Senada Župana 1, 23450 Obrovac</item>
    </izvorni_sadrzaj>
    <derivirana_varijabla naziv="DomainObject.Predmet.ProtuStrankaListFormatedWithAdress_1">
      <item>ZRMANJA VELEBIT d.o.o. za turizam, trgovinu i graditeljstvo, Obala hrvatskog časnika Senada Župana 1, 23450 Obrovac</item>
    </derivirana_varijabla>
  </DomainObject.Predmet.ProtuStrankaListFormatedWithAdress>
  <DomainObject.Predmet.ProtuStrankaListFormatedWithAdressOIB>
    <izvorni_sadrzaj>
      <item>ZRMANJA VELEBIT d.o.o. za turizam, trgovinu i graditeljstvo, OIB 57882307314, Obala hrvatskog časnika Senada Župana 1, 23450 Obrovac</item>
    </izvorni_sadrzaj>
    <derivirana_varijabla naziv="DomainObject.Predmet.ProtuStrankaListFormatedWithAdressOIB_1">
      <item>ZRMANJA VELEBIT d.o.o. za turizam, trgovinu i graditeljstvo, OIB 57882307314, Obala hrvatskog časnika Senada Župana 1, 23450 Obrovac</item>
    </derivirana_varijabla>
  </DomainObject.Predmet.ProtuStrankaListFormatedWithAdressOIB>
  <DomainObject.Predmet.ProtuStrankaListNazivFormated>
    <izvorni_sadrzaj>
      <item>ZRMANJA VELEBIT d.o.o. za turizam, trgovinu i graditeljstvo</item>
    </izvorni_sadrzaj>
    <derivirana_varijabla naziv="DomainObject.Predmet.ProtuStrankaListNazivFormated_1">
      <item>ZRMANJA VELEBIT d.o.o. za turizam, trgovinu i graditeljstvo</item>
    </derivirana_varijabla>
  </DomainObject.Predmet.ProtuStrankaListNazivFormated>
  <DomainObject.Predmet.ProtuStrankaListNazivFormatedOIB>
    <izvorni_sadrzaj>
      <item>ZRMANJA VELEBIT d.o.o. za turizam, trgovinu i graditeljstvo, OIB 57882307314</item>
    </izvorni_sadrzaj>
    <derivirana_varijabla naziv="DomainObject.Predmet.ProtuStrankaListNazivFormatedOIB_1">
      <item>ZRMANJA VELEBIT d.o.o. za turizam, trgovinu i graditeljstvo, OIB 57882307314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ZRMANJA VELEBIT d.o.o. za turizam, trgovinu i graditeljstvo</izvorni_sadrzaj>
    <derivirana_varijabla naziv="DomainObject.Predmet.ProtustrankaIDrugi_1">ZRMANJA VELEBIT d.o.o. za turizam, trgovinu i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ZRMANJA VELEBIT d.o.o. za turizam, trgovinu i graditeljstvo, OIB 57882307314, Obala hrvatskog časnika Senada Župana 1, 23450 Obrovac</izvorni_sadrzaj>
    <derivirana_varijabla naziv="DomainObject.Predmet.ProtustrankaIDrugiAdressOIB_1">ZRMANJA VELEBIT d.o.o. za turizam, trgovinu i graditeljstvo, OIB 57882307314, Obala hrvatskog časnika Senada Župana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ZRMANJA VELEBIT d.o.o. za turizam, trgovinu i graditeljstvo</item>
    </izvorni_sadrzaj>
    <derivirana_varijabla naziv="DomainObject.Predmet.SudioniciListNaziv_1">
      <item>FINA</item>
      <item>ZRMANJA VELEBIT d.o.o. za turizam, trgovinu i graditeljstvo</item>
    </derivirana_varijabla>
  </DomainObject.Predmet.SudioniciListNaziv>
  <DomainObject.Predmet.SudioniciListAdressOIB>
    <izvorni_sadrzaj>
      <item>FINA, OIB 85821130368</item>
      <item>ZRMANJA VELEBIT d.o.o. za turizam, trgovinu i graditeljstvo, OIB 57882307314, Obala hrvatskog časnika Senada Župana 1,23450 Obrovac</item>
    </izvorni_sadrzaj>
    <derivirana_varijabla naziv="DomainObject.Predmet.SudioniciListAdressOIB_1">
      <item>FINA, OIB 85821130368</item>
      <item>ZRMANJA VELEBIT d.o.o. za turizam, trgovinu i graditeljstvo, OIB 57882307314, Obala hrvatskog časnika Senada Župana 1,23450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57882307314</item>
    </izvorni_sadrzaj>
    <derivirana_varijabla naziv="DomainObject.Predmet.SudioniciListNazivOIB_1">
      <item>, OIB 85821130368</item>
      <item>, OIB 57882307314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20DD0C-8F24-42A4-8F6D-CFCBF31FCB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2614</properties:Characters>
  <properties:Lines>75</properties:Lines>
  <properties:Paragraphs>23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2017-04-26T07:14:00Z</dcterms:created>
  <dc:creator>Tina Grgas</dc:creator>
  <cp:lastModifiedBy>Krešimir Torbarina</cp:lastModifiedBy>
  <cp:lastPrinted>2016-06-08T08:25:00Z</cp:lastPrinted>
  <dcterms:modified xmlns:xsi="http://www.w3.org/2001/XMLSchema-instance" xsi:type="dcterms:W3CDTF">2017-04-26T11:13:00Z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