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97ce" w14:paraId="b4c97ce" w:rsidRDefault="001C4E9D" w:rsidP="001C4E9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C4E9D" w:rsidR="00AE649C" w:rsidRPr="00B76F3C">
      <w:pPr>
        <w:pStyle w:val="NormaleSPIS"/>
        <w:spacing w:after="0"/>
      </w:pPr>
    </w:p>
    <w:p w:rsidRDefault="001C4E9D" w:rsidP="001C4E9D" w:rsidR="001C4E9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C4E9D" w:rsidP="001C4E9D" w:rsidR="001C4E9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C4E9D" w:rsidP="001C4E9D" w:rsidR="001C4E9D" w:rsidRPr="001C4E9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C4E9D" w:rsidP="001C4E9D" w:rsidR="001C4E9D">
      <w:pPr>
        <w:spacing w:after="0"/>
        <w:jc w:val="right"/>
      </w:pPr>
      <w:r>
        <w:t>Poslovni broj: 2 St-125/2019-3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center"/>
      </w:pPr>
      <w:r>
        <w:t>U  I M E   R E P U B L I K E   H R V A T S K E</w:t>
      </w:r>
    </w:p>
    <w:p w:rsidRDefault="001C4E9D" w:rsidP="001C4E9D" w:rsidR="001C4E9D">
      <w:pPr>
        <w:spacing w:after="0"/>
        <w:jc w:val="center"/>
      </w:pPr>
    </w:p>
    <w:p w:rsidRDefault="001C4E9D" w:rsidP="001C4E9D" w:rsidR="001C4E9D">
      <w:pPr>
        <w:spacing w:after="0"/>
        <w:jc w:val="center"/>
      </w:pPr>
      <w:r>
        <w:t xml:space="preserve"> R J E Š E N J E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INSTA OIL d.o.o. za trgovinu i usluge, Dugo Selo, Sajmišna 3, MBS: 080911445, OIB: 48793810950, 5. lipnja 2019.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center"/>
      </w:pPr>
      <w:r>
        <w:t>r i j e š i o   j e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  <w:rPr>
          <w:szCs w:val="20"/>
        </w:rPr>
      </w:pPr>
      <w:r>
        <w:tab/>
        <w:t>1. Otvara se skraćeni stečajni postupak nad dužnikom INSTA OIL d.o.o. za trgovinu i usluge, Dugo Selo, Sajmišna 3, MBS: 080911445, OIB: 48793810950.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</w:pPr>
      <w:r>
        <w:tab/>
        <w:t>2. Za stečajnog upravitelja imenuje se VLADIMIR BESEK, iz Virovitice, Podravska 9, OIB: 38938830728.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  <w:rPr>
          <w:szCs w:val="20"/>
        </w:rPr>
      </w:pPr>
      <w:r>
        <w:tab/>
        <w:t>3. Zaključuje se skraćeni stečajni postupak nad dužnikom INSTA OIL d.o.o. za trgovinu i usluge, Dugo Selo, Sajmišna 3, MBS: 080911445, OIB: 48793810950.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</w:pPr>
      <w:r>
        <w:tab/>
        <w:t>4. Stečajni postupak je otvoren i zaključen s danom 5. lipnja 2019. godine u 12,30 sati, kada je ovo rješenje objavljeno na e-oglasnoj ploči ovoga suda.</w:t>
      </w:r>
    </w:p>
    <w:p w:rsidRDefault="001C4E9D" w:rsidP="001C4E9D" w:rsidR="001C4E9D">
      <w:pPr>
        <w:pStyle w:val="Bezproreda"/>
        <w:spacing w:after="0"/>
        <w:jc w:val="both"/>
      </w:pPr>
    </w:p>
    <w:p w:rsidRDefault="001C4E9D" w:rsidP="001C4E9D" w:rsidR="001C4E9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C4E9D" w:rsidP="001C4E9D" w:rsidR="001C4E9D">
      <w:pPr>
        <w:spacing w:after="0"/>
        <w:jc w:val="both"/>
        <w:rPr>
          <w:rFonts w:cs="Times New Roman"/>
        </w:rPr>
      </w:pPr>
    </w:p>
    <w:p w:rsidRDefault="001C4E9D" w:rsidP="001C4E9D" w:rsidR="001C4E9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center"/>
      </w:pPr>
      <w:r>
        <w:t>Obrazloženje</w:t>
      </w:r>
    </w:p>
    <w:p w:rsidRDefault="001C4E9D" w:rsidP="001C4E9D" w:rsidR="001C4E9D">
      <w:pPr>
        <w:spacing w:after="0"/>
        <w:jc w:val="center"/>
      </w:pPr>
    </w:p>
    <w:p w:rsidRDefault="001C4E9D" w:rsidP="001C4E9D" w:rsidR="001C4E9D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St-125/2019-2, koji je objavljen na mrežnoj stranici e-oglasna ploča Trgovačkog suda u Bjelovaru 16. travnja 2019.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C4E9D" w:rsidP="001C4E9D" w:rsidR="001C4E9D">
      <w:pPr>
        <w:pStyle w:val="Bezproreda"/>
        <w:spacing w:after="0"/>
        <w:jc w:val="both"/>
      </w:pPr>
    </w:p>
    <w:p w:rsidRDefault="001C4E9D" w:rsidP="001C4E9D" w:rsidR="001C4E9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C4E9D" w:rsidP="001C4E9D" w:rsidR="001C4E9D">
      <w:pPr>
        <w:spacing w:after="0"/>
        <w:ind w:firstLine="851"/>
        <w:jc w:val="both"/>
      </w:pPr>
    </w:p>
    <w:p w:rsidRDefault="001C4E9D" w:rsidP="001C4E9D" w:rsidR="001C4E9D">
      <w:pPr>
        <w:spacing w:after="0"/>
        <w:jc w:val="center"/>
      </w:pPr>
      <w:r>
        <w:t>U Bjelovaru 5. lipnja 2019.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ind w:firstLine="720" w:left="4320"/>
      </w:pPr>
      <w:r>
        <w:t>SUDSKI SAVJETNIK</w:t>
      </w:r>
    </w:p>
    <w:p w:rsidRDefault="001C4E9D" w:rsidP="001C4E9D" w:rsidR="001C4E9D">
      <w:pPr>
        <w:spacing w:after="0"/>
        <w:ind w:firstLine="4111"/>
      </w:pPr>
      <w:r>
        <w:tab/>
        <w:t xml:space="preserve">     MIROSLAV LOVREKOVIĆ, v.r.</w:t>
      </w:r>
    </w:p>
    <w:p w:rsidRDefault="001C4E9D" w:rsidP="001C4E9D" w:rsidR="001C4E9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C4E9D" w:rsidP="001C4E9D" w:rsidR="001C4E9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C4E9D" w:rsidP="001C4E9D" w:rsidR="001C4E9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</w:pPr>
    </w:p>
    <w:p w:rsidRDefault="001C4E9D" w:rsidP="001C4E9D" w:rsidR="001C4E9D">
      <w:pPr>
        <w:spacing w:after="0"/>
        <w:jc w:val="both"/>
      </w:pPr>
    </w:p>
    <w:p w:rsidRDefault="001C4E9D" w:rsidP="001C4E9D" w:rsidR="00AE649C" w:rsidRPr="001C4E9D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C4E9D" w:rsidR="00AE649C" w:rsidRPr="001C4E9D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6939572"/>
      <w:docPartObj>
        <w:docPartGallery w:val="Page Numbers (Top of Page)"/>
        <w:docPartUnique/>
      </w:docPartObj>
    </w:sdtPr>
    <w:sdtContent>
      <w:p w:rsidRDefault="001C4E9D" w:rsidP="001C4E9D" w:rsidR="001C4E9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3E3">
          <w:t>2</w:t>
        </w:r>
        <w:r>
          <w:fldChar w:fldCharType="end"/>
        </w:r>
      </w:p>
    </w:sdtContent>
  </w:sdt>
  <w:p w:rsidRDefault="001C4E9D" w:rsidP="001C4E9D" w:rsidR="008333A9">
    <w:pPr>
      <w:spacing w:after="0"/>
      <w:jc w:val="right"/>
    </w:pPr>
    <w:r>
      <w:t>Poslovni broj: 2 St-125/2019-3</w:t>
    </w:r>
  </w:p>
  <w:p w:rsidRDefault="001C4E9D" w:rsidP="001C4E9D" w:rsidR="001C4E9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9D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3E3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8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75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St-125/2019-3</izvorni_sadrzaj>
    <derivirana_varijabla naziv="DomainObject.Oznaka_1">St-125/2019-3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St-125/2019</izvorni_sadrzaj>
    <derivirana_varijabla naziv="DomainObject.Predmet.OznakaBroj_1">St-125/2019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 OIL d.o.o. za trgovinu i usluge zastupanog po punomoćniku Ivan Smiljanić</izvorni_sadrzaj>
    <derivirana_varijabla naziv="DomainObject.Predmet.ProtustrankaFormated_1">  INSTA OIL d.o.o. za trgovinu i usluge zastupanog po punomoćniku Ivan Smiljanić</derivirana_varijabla>
  </DomainObject.Predmet.ProtustrankaFormated>
  <DomainObject.Predmet.ProtustrankaFormatedOIB>
    <izvorni_sadrzaj>  INSTA OIL d.o.o. za trgovinu i usluge, OIB 48793810950 zastupanog po punomoćniku Ivan Smiljanić</izvorni_sadrzaj>
    <derivirana_varijabla naziv="DomainObject.Predmet.ProtustrankaFormatedOIB_1">  INSTA OIL d.o.o. za trgovinu i usluge, OIB 48793810950 zastupanog po punomoćniku Ivan Smiljanić</derivirana_varijabla>
  </DomainObject.Predmet.ProtustrankaFormatedOIB>
  <DomainObject.Predmet.ProtustrankaFormatedWithAdress>
    <izvorni_sadrzaj> INSTA OIL d.o.o. za trgovinu i usluge, Sajmišna 3, 10370 Dugo Selo zastupanog po punomoćniku Ivan Smiljanić</izvorni_sadrzaj>
    <derivirana_varijabla naziv="DomainObject.Predmet.ProtustrankaFormatedWithAdress_1"> INSTA OIL d.o.o. za trgovinu i usluge, Sajmišna 3, 10370 Dugo Selo zastupanog po punomoćniku Ivan Smiljanić</derivirana_varijabla>
  </DomainObject.Predmet.ProtustrankaFormatedWithAdress>
  <DomainObject.Predmet.ProtustrankaFormatedWithAdressOIB>
    <izvorni_sadrzaj> INSTA OIL d.o.o. za trgovinu i usluge, OIB 48793810950, Sajmišna 3, 10370 Dugo Selo zastupanog po punomoćniku Ivan Smiljanić</izvorni_sadrzaj>
    <derivirana_varijabla naziv="DomainObject.Predmet.ProtustrankaFormatedWithAdressOIB_1"> INSTA OIL d.o.o. za trgovinu i usluge, OIB 48793810950, Sajmišna 3, 10370 Dugo Selo zastupanog po punomoćniku Ivan Smiljanić</derivirana_varijabla>
  </DomainObject.Predmet.ProtustrankaFormatedWithAdressOIB>
  <DomainObject.Predmet.ProtustrankaWithAdress>
    <izvorni_sadrzaj>INSTA OIL d.o.o. za trgovinu i usluge Sajmišna 3, 10370 Dugo Selo</izvorni_sadrzaj>
    <derivirana_varijabla naziv="DomainObject.Predmet.ProtustrankaWithAdress_1">INSTA OIL d.o.o. za trgovinu i usluge Sajmišna 3, 10370 Dugo Selo</derivirana_varijabla>
  </DomainObject.Predmet.ProtustrankaWithAdress>
  <DomainObject.Predmet.ProtustrankaWithAdressOIB>
    <izvorni_sadrzaj>INSTA OIL d.o.o. za trgovinu i usluge, OIB 48793810950, Sajmišna 3, 10370 Dugo Selo</izvorni_sadrzaj>
    <derivirana_varijabla naziv="DomainObject.Predmet.ProtustrankaWithAdressOIB_1">INSTA OIL d.o.o. za trgovinu i usluge, OIB 48793810950, Sajmišna 3, 10370 Dugo Selo</derivirana_varijabla>
  </DomainObject.Predmet.ProtustrankaWithAdressOIB>
  <DomainObject.Predmet.ProtustrankaNazivFormated>
    <izvorni_sadrzaj>INSTA OIL d.o.o. za trgovinu i usluge</izvorni_sadrzaj>
    <derivirana_varijabla naziv="DomainObject.Predmet.ProtustrankaNazivFormated_1">INSTA OIL d.o.o. za trgovinu i usluge</derivirana_varijabla>
  </DomainObject.Predmet.ProtustrankaNazivFormated>
  <DomainObject.Predmet.ProtustrankaNazivFormatedOIB>
    <izvorni_sadrzaj>INSTA OIL d.o.o. za trgovinu i usluge, OIB 48793810950</izvorni_sadrzaj>
    <derivirana_varijabla naziv="DomainObject.Predmet.ProtustrankaNazivFormatedOIB_1">INSTA OIL d.o.o. za trgovinu i usluge, OIB 48793810950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 OIL d.o.o. za trgovinu i usluge zastupanog po punomoćniku Ivan Smiljanić</item>
    </izvorni_sadrzaj>
    <derivirana_varijabla naziv="DomainObject.Predmet.ProtuStrankaListFormated_1">
      <item>INSTA OIL d.o.o. za trgovinu i usluge zastupanog po punomoćniku Ivan Smiljanić</item>
    </derivirana_varijabla>
  </DomainObject.Predmet.ProtuStrankaListFormated>
  <DomainObject.Predmet.ProtuStrankaListFormatedOIB>
    <izvorni_sadrzaj>
      <item>INSTA OIL d.o.o. za trgovinu i usluge, OIB 48793810950 zastupanog po punomoćniku Ivan Smiljanić</item>
    </izvorni_sadrzaj>
    <derivirana_varijabla naziv="DomainObject.Predmet.ProtuStrankaListFormatedOIB_1">
      <item>INSTA OIL d.o.o. za trgovinu i usluge, OIB 48793810950 zastupanog po punomoćniku Ivan Smiljanić</item>
    </derivirana_varijabla>
  </DomainObject.Predmet.ProtuStrankaListFormatedOIB>
  <DomainObject.Predmet.ProtuStrankaListFormatedWithAdress>
    <izvorni_sadrzaj>
      <item>INSTA OIL d.o.o. za trgovinu i usluge, Sajmišna 3, 10370 Dugo Selo zastupanog po punomoćniku Ivan Smiljanić</item>
    </izvorni_sadrzaj>
    <derivirana_varijabla naziv="DomainObject.Predmet.ProtuStrankaListFormatedWithAdress_1">
      <item>INSTA OIL d.o.o. za trgovinu i usluge, Sajmišna 3, 10370 Dugo Selo zastupanog po punomoćniku Ivan Smiljanić</item>
    </derivirana_varijabla>
  </DomainObject.Predmet.ProtuStrankaListFormatedWithAdress>
  <DomainObject.Predmet.ProtuStrankaListFormatedWithAdressOIB>
    <izvorni_sadrzaj>
      <item>INSTA OIL d.o.o. za trgovinu i usluge, OIB 48793810950, Sajmišna 3, 10370 Dugo Selo zastupanog po punomoćniku Ivan Smiljanić</item>
    </izvorni_sadrzaj>
    <derivirana_varijabla naziv="DomainObject.Predmet.ProtuStrankaListFormatedWithAdressOIB_1">
      <item>INSTA OIL d.o.o. za trgovinu i usluge, OIB 48793810950, Sajmišna 3, 10370 Dugo Selo zastupanog po punomoćniku Ivan Smiljanić</item>
    </derivirana_varijabla>
  </DomainObject.Predmet.ProtuStrankaListFormatedWithAdressOIB>
  <DomainObject.Predmet.ProtuStrankaListNazivFormated>
    <izvorni_sadrzaj>
      <item>INSTA OIL d.o.o. za trgovinu i usluge</item>
    </izvorni_sadrzaj>
    <derivirana_varijabla naziv="DomainObject.Predmet.ProtuStrankaListNazivFormated_1">
      <item>INSTA OIL d.o.o. za trgovinu i usluge</item>
    </derivirana_varijabla>
  </DomainObject.Predmet.ProtuStrankaListNazivFormated>
  <DomainObject.Predmet.ProtuStrankaListNazivFormatedOIB>
    <izvorni_sadrzaj>
      <item>INSTA OIL d.o.o. za trgovinu i usluge, OIB 48793810950</item>
    </izvorni_sadrzaj>
    <derivirana_varijabla naziv="DomainObject.Predmet.ProtuStrankaListNazivFormatedOIB_1">
      <item>INSTA OIL d.o.o. za trgovinu i usluge, OIB 48793810950</item>
    </derivirana_varijabla>
  </DomainObject.Predmet.ProtuStrankaListNazivFormatedOIB>
  <DomainObject.Predmet.OstaliListFormated>
    <izvorni_sadrzaj>
      <item>Ivan Smiljanić punomoćnik sudionika u postupku INSTA OIL d.o.o. za trgovinu i usluge</item>
    </izvorni_sadrzaj>
    <derivirana_varijabla naziv="DomainObject.Predmet.OstaliListFormated_1">
      <item>Ivan Smiljanić punomoćnik sudionika u postupku INSTA OIL d.o.o. za trgovinu i usluge</item>
    </derivirana_varijabla>
  </DomainObject.Predmet.OstaliListFormated>
  <DomainObject.Predmet.OstaliListFormatedOIB>
    <izvorni_sadrzaj>
      <item>Ivan Smiljanić, OIB 83773812025 punomoćnik sudionika u postupku INSTA OIL d.o.o. za trgovinu i usluge</item>
    </izvorni_sadrzaj>
    <derivirana_varijabla naziv="DomainObject.Predmet.OstaliListFormatedOIB_1">
      <item>Ivan Smiljanić, OIB 83773812025 punomoćnik sudionika u postupku INSTA OIL d.o.o. za trgovinu i usluge</item>
    </derivirana_varijabla>
  </DomainObject.Predmet.OstaliListFormatedOIB>
  <DomainObject.Predmet.OstaliListFormatedWithAdress>
    <izvorni_sadrzaj>
      <item>Ivan Smiljanić, Ulica Hrvoja Macanovića 55, 10000 Zagreb punomoćnik sudionika u postupku INSTA OIL d.o.o. za trgovinu i usluge</item>
    </izvorni_sadrzaj>
    <derivirana_varijabla naziv="DomainObject.Predmet.OstaliListFormatedWithAdress_1">
      <item>Ivan Smiljanić, Ulica Hrvoja Macanovića 55, 10000 Zagreb punomoćnik sudionika u postupku INSTA OIL d.o.o. za trgovinu i usluge</item>
    </derivirana_varijabla>
  </DomainObject.Predmet.OstaliListFormatedWithAdress>
  <DomainObject.Predmet.OstaliListFormatedWithAdressOIB>
    <izvorni_sadrzaj>
      <item>Ivan Smiljanić, OIB 83773812025, Ulica Hrvoja Macanovića 55, 10000 Zagreb punomoćnik sudionika u postupku INSTA OIL d.o.o. za trgovinu i usluge</item>
    </izvorni_sadrzaj>
    <derivirana_varijabla naziv="DomainObject.Predmet.OstaliListFormatedWithAdressOIB_1">
      <item>Ivan Smiljanić, OIB 83773812025, Ulica Hrvoja Macanovića 55, 10000 Zagreb punomoćnik sudionika u postupku INSTA OIL d.o.o. za trgovinu i usluge</item>
    </derivirana_varijabla>
  </DomainObject.Predmet.OstaliListFormatedWithAdressOIB>
  <DomainObject.Predmet.OstaliListNazivFormated>
    <izvorni_sadrzaj>
      <item>Ivan Smiljanić</item>
    </izvorni_sadrzaj>
    <derivirana_varijabla naziv="DomainObject.Predmet.OstaliListNazivFormated_1">
      <item>Ivan Smiljanić</item>
    </derivirana_varijabla>
  </DomainObject.Predmet.OstaliListNazivFormated>
  <DomainObject.Predmet.OstaliListNazivFormatedOIB>
    <izvorni_sadrzaj>
      <item>Ivan Smiljanić, OIB 83773812025</item>
    </izvorni_sadrzaj>
    <derivirana_varijabla naziv="DomainObject.Predmet.OstaliListNazivFormatedOIB_1">
      <item>Ivan Smiljanić, OIB 83773812025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St-125/2019-3</izvorni_sadrzaj>
    <derivirana_varijabla naziv="DomainObject.PoslovniBrojDokumenta_1">St-125/2019-3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 OIL d.o.o. za trgovinu i usluge</izvorni_sadrzaj>
    <derivirana_varijabla naziv="DomainObject.Predmet.ProtustrankaIDrugi_1">INSTA OIL 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INSTA OIL d.o.o. za trgovinu i usluge, OIB 48793810950, Sajmišna 3, 10370 Dugo Selo</izvorni_sadrzaj>
    <derivirana_varijabla naziv="DomainObject.Predmet.ProtustrankaIDrugiAdressOIB_1">INSTA OIL d.o.o. za trgovinu i usluge, OIB 48793810950, Sajmišna 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 OIL d.o.o. za trgovinu i usluge</item>
      <item>FINA Regionalni centar Zagreb</item>
      <item>Ivan Smiljanić</item>
    </izvorni_sadrzaj>
    <derivirana_varijabla naziv="DomainObject.Predmet.SudioniciListNaziv_1">
      <item>INSTA OIL d.o.o. za trgovinu i usluge</item>
      <item>FINA Regionalni centar Zagreb</item>
      <item>Ivan Smiljanić</item>
    </derivirana_varijabla>
  </DomainObject.Predmet.SudioniciListNaziv>
  <DomainObject.Predmet.SudioniciListAdressOIB>
    <izvorni_sadrzaj>
      <item>INSTA OIL d.o.o. za trgovinu i usluge, OIB 48793810950, Sajmišna 3,10370 Dugo Selo</item>
      <item>FINA Regionalni centar Zagreb, OIB 85821130368</item>
      <item>Ivan Smiljanić, OIB 83773812025, Ulica Hrvoja Macanovića 55,10000 Zagreb</item>
    </izvorni_sadrzaj>
    <derivirana_varijabla naziv="DomainObject.Predmet.SudioniciListAdressOIB_1">
      <item>INSTA OIL d.o.o. za trgovinu i usluge, OIB 48793810950, Sajmišna 3,10370 Dugo Selo</item>
      <item>FINA Regionalni centar Zagreb, OIB 85821130368</item>
      <item>Ivan Smiljanić, OIB 83773812025, Ulica Hrvoja Macanovića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1FEDB-F779-4601-8677-D9C237825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3482</properties:Characters>
  <properties:Lines>92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2019-06-05T10:00:00Z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St-125/2019-3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