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e84e" w14:paraId="b6ee84e" w:rsidRDefault="00F33CFF" w:rsidP="00F369AA" w:rsidR="00F33CFF">
      <w:pPr>
        <w15:collapsed w:val="false"/>
        <w:rPr>
          <w:b/>
          <w:sz w:val="26"/>
          <w:szCs w:val="26"/>
        </w:rPr>
      </w:pPr>
      <w:bookmarkStart w:name="_GoBack" w:id="0"/>
      <w:bookmarkEnd w:id="0"/>
      <w:r>
        <w:rPr>
          <w:b/>
          <w:sz w:val="26"/>
          <w:szCs w:val="26"/>
        </w:rPr>
        <w:t xml:space="preserve">TEMPO d.d. – u stečaju, </w:t>
      </w:r>
    </w:p>
    <w:p w:rsidRDefault="00F33CFF" w:rsidP="00F369AA" w:rsidR="00F33CFF">
      <w:pPr>
        <w:rPr>
          <w:b/>
          <w:sz w:val="26"/>
          <w:szCs w:val="26"/>
        </w:rPr>
      </w:pPr>
      <w:r>
        <w:rPr>
          <w:b/>
          <w:sz w:val="26"/>
          <w:szCs w:val="26"/>
        </w:rPr>
        <w:t>Stojarska cesta 12/b</w:t>
      </w:r>
    </w:p>
    <w:p w:rsidRDefault="00F33CFF" w:rsidP="00F369AA" w:rsidR="00F33CFF">
      <w:pPr>
        <w:rPr>
          <w:b/>
          <w:sz w:val="26"/>
          <w:szCs w:val="26"/>
        </w:rPr>
      </w:pPr>
      <w:r>
        <w:rPr>
          <w:b/>
          <w:sz w:val="26"/>
          <w:szCs w:val="26"/>
        </w:rPr>
        <w:t>10 000 Zagreb</w:t>
      </w:r>
    </w:p>
    <w:p w:rsidRDefault="00F33CFF" w:rsidP="00F369AA" w:rsidR="00F33CFF">
      <w:pPr>
        <w:rPr>
          <w:b/>
          <w:sz w:val="26"/>
          <w:szCs w:val="26"/>
        </w:rPr>
      </w:pPr>
      <w:r>
        <w:rPr>
          <w:b/>
          <w:sz w:val="26"/>
          <w:szCs w:val="26"/>
        </w:rPr>
        <w:t xml:space="preserve">OIB: </w:t>
      </w:r>
      <w:r w:rsidRPr="00F33CFF">
        <w:rPr>
          <w:b/>
          <w:sz w:val="26"/>
          <w:szCs w:val="26"/>
        </w:rPr>
        <w:t>16001962270</w:t>
      </w:r>
    </w:p>
    <w:p w:rsidRDefault="00F33CFF" w:rsidP="00F369AA" w:rsidR="00F33CFF">
      <w:pPr>
        <w:rPr>
          <w:b/>
          <w:sz w:val="26"/>
          <w:szCs w:val="26"/>
        </w:rPr>
      </w:pPr>
      <w:r>
        <w:rPr>
          <w:b/>
          <w:sz w:val="26"/>
          <w:szCs w:val="26"/>
        </w:rPr>
        <w:t xml:space="preserve">MBS: </w:t>
      </w:r>
      <w:r w:rsidRPr="00F33CFF">
        <w:rPr>
          <w:b/>
          <w:sz w:val="26"/>
          <w:szCs w:val="26"/>
        </w:rPr>
        <w:t>080040145</w:t>
      </w:r>
    </w:p>
    <w:p w:rsidRDefault="00F33CFF" w:rsidP="00F369AA" w:rsidR="00F33CFF">
      <w:pPr>
        <w:rPr>
          <w:b/>
          <w:sz w:val="26"/>
          <w:szCs w:val="26"/>
        </w:rPr>
      </w:pPr>
      <w:r>
        <w:rPr>
          <w:b/>
          <w:sz w:val="26"/>
          <w:szCs w:val="26"/>
        </w:rPr>
        <w:t xml:space="preserve">zastupan po </w:t>
      </w:r>
    </w:p>
    <w:p w:rsidRDefault="00F33CFF" w:rsidP="00F369AA" w:rsidR="00F33CFF">
      <w:pPr>
        <w:rPr>
          <w:b/>
          <w:sz w:val="26"/>
          <w:szCs w:val="26"/>
        </w:rPr>
      </w:pPr>
      <w:r>
        <w:rPr>
          <w:b/>
          <w:sz w:val="26"/>
          <w:szCs w:val="26"/>
        </w:rPr>
        <w:t>stečajni upravitelj Mladen Selec</w:t>
      </w:r>
    </w:p>
    <w:p w:rsidRDefault="00F33CFF" w:rsidP="00F369AA" w:rsidR="00F33CFF">
      <w:pPr>
        <w:rPr>
          <w:b/>
          <w:sz w:val="26"/>
          <w:szCs w:val="26"/>
        </w:rPr>
      </w:pPr>
    </w:p>
    <w:p w:rsidRDefault="00F33CFF" w:rsidP="00F369AA" w:rsidR="00F33CFF">
      <w:pPr>
        <w:rPr>
          <w:b/>
          <w:sz w:val="26"/>
          <w:szCs w:val="26"/>
        </w:rPr>
      </w:pPr>
    </w:p>
    <w:p w:rsidRDefault="00F33CFF" w:rsidP="00F369AA" w:rsidR="00F33CFF">
      <w:pP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76528E" w:rsidP="00F33CFF" w:rsidR="0076528E">
      <w:pPr>
        <w:jc w:val="center"/>
        <w:rPr>
          <w:b/>
          <w:sz w:val="26"/>
          <w:szCs w:val="26"/>
        </w:rPr>
      </w:pPr>
      <w:r>
        <w:rPr>
          <w:b/>
          <w:sz w:val="26"/>
          <w:szCs w:val="26"/>
        </w:rPr>
        <w:t xml:space="preserve">IZVJEŠĆE O </w:t>
      </w:r>
      <w:r w:rsidR="00F33CFF">
        <w:rPr>
          <w:b/>
          <w:sz w:val="26"/>
          <w:szCs w:val="26"/>
        </w:rPr>
        <w:t>PARN</w:t>
      </w:r>
      <w:r w:rsidR="005977BC">
        <w:rPr>
          <w:b/>
          <w:sz w:val="26"/>
          <w:szCs w:val="26"/>
        </w:rPr>
        <w:t>I</w:t>
      </w:r>
      <w:r w:rsidR="00F33CFF">
        <w:rPr>
          <w:b/>
          <w:sz w:val="26"/>
          <w:szCs w:val="26"/>
        </w:rPr>
        <w:t>ČNIM</w:t>
      </w:r>
      <w:r>
        <w:rPr>
          <w:b/>
          <w:sz w:val="26"/>
          <w:szCs w:val="26"/>
        </w:rPr>
        <w:t xml:space="preserve"> </w:t>
      </w:r>
      <w:r w:rsidR="005977BC">
        <w:rPr>
          <w:b/>
          <w:sz w:val="26"/>
          <w:szCs w:val="26"/>
        </w:rPr>
        <w:t xml:space="preserve">I OVRŠNIM </w:t>
      </w:r>
      <w:r>
        <w:rPr>
          <w:b/>
          <w:sz w:val="26"/>
          <w:szCs w:val="26"/>
        </w:rPr>
        <w:t>POSTUPCIMA</w:t>
      </w:r>
      <w:r w:rsidRPr="0076528E">
        <w:rPr>
          <w:b/>
          <w:sz w:val="26"/>
          <w:szCs w:val="26"/>
        </w:rPr>
        <w:t xml:space="preserve"> U KOJIM</w:t>
      </w:r>
      <w:r w:rsidR="00F33CFF">
        <w:rPr>
          <w:b/>
          <w:sz w:val="26"/>
          <w:szCs w:val="26"/>
        </w:rPr>
        <w:t>A</w:t>
      </w:r>
      <w:r w:rsidRPr="0076528E">
        <w:rPr>
          <w:b/>
          <w:sz w:val="26"/>
          <w:szCs w:val="26"/>
        </w:rPr>
        <w:t xml:space="preserve"> JE TEMPO d.d. U STEČAJU STRANKA U POSTUPKU</w:t>
      </w: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F33CFF" w:rsidP="00F33CFF" w:rsidR="00F33CFF">
      <w:pPr>
        <w:jc w:val="center"/>
        <w:rPr>
          <w:b/>
          <w:sz w:val="26"/>
          <w:szCs w:val="26"/>
        </w:rPr>
      </w:pPr>
    </w:p>
    <w:p w:rsidRDefault="00075837" w:rsidP="00F369AA" w:rsidR="00075837">
      <w:pPr>
        <w:rPr>
          <w:b/>
          <w:sz w:val="26"/>
          <w:szCs w:val="26"/>
        </w:rPr>
      </w:pPr>
    </w:p>
    <w:p w:rsidRDefault="00075837" w:rsidP="00F33CFF" w:rsidR="00075837">
      <w:pPr>
        <w:jc w:val="center"/>
        <w:rPr>
          <w:b/>
          <w:sz w:val="26"/>
          <w:szCs w:val="26"/>
        </w:rPr>
      </w:pPr>
      <w:r>
        <w:rPr>
          <w:b/>
          <w:sz w:val="26"/>
          <w:szCs w:val="26"/>
        </w:rPr>
        <w:t>U Zagrebu, dana 21.</w:t>
      </w:r>
      <w:r w:rsidR="00D741D8">
        <w:rPr>
          <w:b/>
          <w:sz w:val="26"/>
          <w:szCs w:val="26"/>
        </w:rPr>
        <w:t>09</w:t>
      </w:r>
      <w:r>
        <w:rPr>
          <w:b/>
          <w:sz w:val="26"/>
          <w:szCs w:val="26"/>
        </w:rPr>
        <w:t>.2017.</w:t>
      </w:r>
    </w:p>
    <w:p w:rsidRDefault="00F33CFF" w:rsidP="00F33CFF" w:rsidR="00F33CFF">
      <w:pPr>
        <w:jc w:val="center"/>
        <w:rPr>
          <w:b/>
          <w:sz w:val="26"/>
          <w:szCs w:val="26"/>
        </w:rPr>
      </w:pPr>
    </w:p>
    <w:p w:rsidRDefault="00CC061B" w:rsidP="00F33CFF" w:rsidR="00CC061B">
      <w:pPr>
        <w:jc w:val="center"/>
        <w:rPr>
          <w:b/>
          <w:sz w:val="26"/>
          <w:szCs w:val="26"/>
        </w:rPr>
      </w:pPr>
    </w:p>
    <w:p w:rsidRDefault="00CC061B" w:rsidP="00F33CFF" w:rsidR="00CC061B">
      <w:pPr>
        <w:jc w:val="center"/>
        <w:rPr>
          <w:b/>
          <w:sz w:val="26"/>
          <w:szCs w:val="26"/>
        </w:rPr>
      </w:pPr>
    </w:p>
    <w:p w:rsidRDefault="00CC061B" w:rsidP="00F33CFF" w:rsidR="00CC061B">
      <w:pPr>
        <w:jc w:val="center"/>
        <w:rPr>
          <w:b/>
          <w:sz w:val="26"/>
          <w:szCs w:val="26"/>
        </w:rPr>
      </w:pPr>
    </w:p>
    <w:p w:rsidRDefault="00F33CFF" w:rsidP="00F33CFF" w:rsidR="00F33CFF">
      <w:pPr>
        <w:jc w:val="center"/>
        <w:rPr>
          <w:b/>
          <w:sz w:val="26"/>
          <w:szCs w:val="26"/>
        </w:rPr>
      </w:pPr>
    </w:p>
    <w:p w:rsidRDefault="00F33CFF" w:rsidP="00F33CFF" w:rsidR="00F33CFF">
      <w:pPr>
        <w:pBdr>
          <w:bottom w:space="1" w:sz="4" w:color="auto" w:val="single"/>
        </w:pBdr>
        <w:jc w:val="center"/>
        <w:rPr>
          <w:b/>
          <w:sz w:val="26"/>
          <w:szCs w:val="26"/>
        </w:rPr>
      </w:pPr>
    </w:p>
    <w:p w:rsidRDefault="00F33CFF" w:rsidP="00F33CFF" w:rsidR="00F33CFF" w:rsidRPr="00F33CFF">
      <w:pPr>
        <w:rPr>
          <w:i/>
          <w:sz w:val="20"/>
          <w:szCs w:val="20"/>
        </w:rPr>
      </w:pPr>
      <w:r w:rsidRPr="00F33CFF">
        <w:rPr>
          <w:i/>
          <w:sz w:val="20"/>
          <w:szCs w:val="20"/>
        </w:rPr>
        <w:t>* Predmetno je izvješće izrađeno temeljem informacija koje sam sa</w:t>
      </w:r>
      <w:r>
        <w:rPr>
          <w:i/>
          <w:sz w:val="20"/>
          <w:szCs w:val="20"/>
        </w:rPr>
        <w:t xml:space="preserve">znao od stečajnog upravitelja </w:t>
      </w:r>
      <w:r w:rsidRPr="00F33CFF">
        <w:rPr>
          <w:i/>
          <w:sz w:val="20"/>
          <w:szCs w:val="20"/>
        </w:rPr>
        <w:t xml:space="preserve">te preuzete dokumentacije, pa sam ih kao takve uzeo u obzir kao potpune i istinite. Isto se smije koristiti samo za internu uporabu ili kao orijentacija. Pravna stajališta iznijeta u ovom izvješću predstavljaju </w:t>
      </w:r>
      <w:r w:rsidRPr="00F33CFF">
        <w:rPr>
          <w:i/>
          <w:sz w:val="20"/>
          <w:szCs w:val="20"/>
        </w:rPr>
        <w:lastRenderedPageBreak/>
        <w:t>isključivo pravna stajališta odvjetnika Hrvoje Kraljičković, što ne isključuje mogućnost drugačijih pravnih poimanja istih činjeničnih pozicija od strane sudova i drugih državnih tijela.</w:t>
      </w:r>
    </w:p>
    <w:p w:rsidRDefault="00CC061B" w:rsidP="00F369AA" w:rsidR="00CC061B">
      <w:pPr>
        <w:rPr>
          <w:sz w:val="26"/>
          <w:szCs w:val="26"/>
        </w:rPr>
      </w:pPr>
    </w:p>
    <w:p w:rsidRDefault="005977BC" w:rsidP="00F369AA" w:rsidR="00CC061B" w:rsidRPr="00146889">
      <w:pPr>
        <w:rPr>
          <w:b/>
          <w:sz w:val="26"/>
          <w:szCs w:val="26"/>
        </w:rPr>
      </w:pPr>
      <w:r w:rsidRPr="00146889">
        <w:rPr>
          <w:b/>
          <w:sz w:val="26"/>
          <w:szCs w:val="26"/>
        </w:rPr>
        <w:t>1.</w:t>
      </w:r>
      <w:r w:rsidRPr="00146889">
        <w:rPr>
          <w:b/>
          <w:sz w:val="26"/>
          <w:szCs w:val="26"/>
        </w:rPr>
        <w:tab/>
      </w:r>
      <w:r w:rsidR="00CC061B" w:rsidRPr="00146889">
        <w:rPr>
          <w:b/>
          <w:sz w:val="26"/>
          <w:szCs w:val="26"/>
        </w:rPr>
        <w:t>UVOD</w:t>
      </w:r>
      <w:r w:rsidRPr="00146889">
        <w:rPr>
          <w:b/>
          <w:sz w:val="26"/>
          <w:szCs w:val="26"/>
        </w:rPr>
        <w:t>…………</w:t>
      </w:r>
      <w:r w:rsidR="00146889" w:rsidRPr="00146889">
        <w:rPr>
          <w:b/>
          <w:sz w:val="26"/>
          <w:szCs w:val="26"/>
        </w:rPr>
        <w:t>…………………………………………………………………………………</w:t>
      </w:r>
      <w:r w:rsidRPr="00146889">
        <w:rPr>
          <w:b/>
          <w:sz w:val="26"/>
          <w:szCs w:val="26"/>
        </w:rPr>
        <w:t xml:space="preserve"> 1</w:t>
      </w:r>
    </w:p>
    <w:p w:rsidRDefault="00194187" w:rsidP="00312133" w:rsidR="00194187">
      <w:pPr>
        <w:ind w:hanging="720" w:left="720"/>
        <w:rPr>
          <w:sz w:val="26"/>
          <w:szCs w:val="26"/>
        </w:rPr>
      </w:pPr>
    </w:p>
    <w:p w:rsidRDefault="00CC061B" w:rsidP="00312133" w:rsidR="00CC061B" w:rsidRPr="00146889">
      <w:pPr>
        <w:ind w:hanging="720" w:left="720"/>
        <w:rPr>
          <w:b/>
          <w:sz w:val="26"/>
          <w:szCs w:val="26"/>
        </w:rPr>
      </w:pPr>
      <w:r w:rsidRPr="00146889">
        <w:rPr>
          <w:b/>
          <w:sz w:val="26"/>
          <w:szCs w:val="26"/>
        </w:rPr>
        <w:t>2.</w:t>
      </w:r>
      <w:r w:rsidR="005977BC" w:rsidRPr="00146889">
        <w:rPr>
          <w:b/>
          <w:sz w:val="26"/>
          <w:szCs w:val="26"/>
        </w:rPr>
        <w:tab/>
      </w:r>
      <w:r w:rsidR="00312133" w:rsidRPr="00146889">
        <w:rPr>
          <w:b/>
          <w:sz w:val="26"/>
          <w:szCs w:val="26"/>
        </w:rPr>
        <w:t>PARNIČNI POSTUPCI GDJE JE TEMPO D.D. U STEČAJU AKTIVNO LEGITIMIRAN…</w:t>
      </w:r>
      <w:r w:rsidR="00146889" w:rsidRPr="00146889">
        <w:rPr>
          <w:b/>
          <w:sz w:val="26"/>
          <w:szCs w:val="26"/>
        </w:rPr>
        <w:t>………………………………………………………………………………</w:t>
      </w:r>
      <w:r w:rsidR="002D13F9" w:rsidRPr="00146889">
        <w:rPr>
          <w:b/>
          <w:sz w:val="26"/>
          <w:szCs w:val="26"/>
        </w:rPr>
        <w:t>4</w:t>
      </w:r>
    </w:p>
    <w:p w:rsidRDefault="00312133" w:rsidP="00194187" w:rsidR="00312133">
      <w:pPr>
        <w:ind w:left="720"/>
        <w:rPr>
          <w:sz w:val="26"/>
          <w:szCs w:val="26"/>
        </w:rPr>
      </w:pPr>
    </w:p>
    <w:p w:rsidRDefault="00312133" w:rsidP="00194187" w:rsidR="00312133" w:rsidRPr="00146889">
      <w:pPr>
        <w:ind w:hanging="720" w:left="720"/>
        <w:rPr>
          <w:b/>
          <w:sz w:val="26"/>
          <w:szCs w:val="26"/>
        </w:rPr>
      </w:pPr>
      <w:r w:rsidRPr="00146889">
        <w:rPr>
          <w:b/>
          <w:sz w:val="26"/>
          <w:szCs w:val="26"/>
        </w:rPr>
        <w:t>3.</w:t>
      </w:r>
      <w:r w:rsidR="00194187" w:rsidRPr="00146889">
        <w:rPr>
          <w:b/>
        </w:rPr>
        <w:tab/>
      </w:r>
      <w:r w:rsidR="00194187" w:rsidRPr="00146889">
        <w:rPr>
          <w:b/>
          <w:sz w:val="26"/>
          <w:szCs w:val="26"/>
        </w:rPr>
        <w:t>PARNIČNI POSTUPCI GDJE JE TEMPO D.D. U STEČAJU PASIVNO LEGITIMIRAN…………………………………………………</w:t>
      </w:r>
      <w:r w:rsidR="00146889" w:rsidRPr="00146889">
        <w:rPr>
          <w:b/>
          <w:sz w:val="26"/>
          <w:szCs w:val="26"/>
        </w:rPr>
        <w:t>…………………………… 14</w:t>
      </w:r>
    </w:p>
    <w:p w:rsidRDefault="00146889" w:rsidP="00194187" w:rsidR="00146889">
      <w:pPr>
        <w:ind w:hanging="720" w:left="720"/>
        <w:rPr>
          <w:sz w:val="26"/>
          <w:szCs w:val="26"/>
        </w:rPr>
      </w:pPr>
      <w:r>
        <w:rPr>
          <w:sz w:val="26"/>
          <w:szCs w:val="26"/>
        </w:rPr>
        <w:tab/>
        <w:t>3.1. Općinski građanski sud u Zagrebu………………………………………………… 14</w:t>
      </w:r>
    </w:p>
    <w:p w:rsidRDefault="00146889" w:rsidP="00146889" w:rsidR="00146889">
      <w:pPr>
        <w:ind w:hanging="720" w:left="720"/>
        <w:rPr>
          <w:sz w:val="26"/>
          <w:szCs w:val="26"/>
        </w:rPr>
      </w:pPr>
      <w:r>
        <w:rPr>
          <w:sz w:val="26"/>
          <w:szCs w:val="26"/>
        </w:rPr>
        <w:tab/>
        <w:t>3.2. Općinski sud u Novom Zagrebu …………………………………………………... 44</w:t>
      </w:r>
    </w:p>
    <w:p w:rsidRDefault="00146889" w:rsidP="00194187" w:rsidR="00146889">
      <w:pPr>
        <w:ind w:hanging="720" w:left="720"/>
        <w:rPr>
          <w:sz w:val="26"/>
          <w:szCs w:val="26"/>
        </w:rPr>
      </w:pPr>
      <w:r>
        <w:rPr>
          <w:sz w:val="26"/>
          <w:szCs w:val="26"/>
        </w:rPr>
        <w:tab/>
        <w:t>3.3. Općinski radni sud u Zagrebu ……………………………………………………… 48</w:t>
      </w:r>
    </w:p>
    <w:p w:rsidRDefault="00146889" w:rsidP="00194187" w:rsidR="00146889">
      <w:pPr>
        <w:ind w:hanging="720" w:left="720"/>
        <w:rPr>
          <w:sz w:val="26"/>
          <w:szCs w:val="26"/>
        </w:rPr>
      </w:pPr>
      <w:r>
        <w:rPr>
          <w:sz w:val="26"/>
          <w:szCs w:val="26"/>
        </w:rPr>
        <w:tab/>
        <w:t>3.4. Trgovački sud u Zagrebu …………………………………………………………….  57</w:t>
      </w:r>
    </w:p>
    <w:p w:rsidRDefault="00146889" w:rsidP="00194187" w:rsidR="00146889">
      <w:pPr>
        <w:ind w:hanging="720" w:left="720"/>
        <w:rPr>
          <w:sz w:val="26"/>
          <w:szCs w:val="26"/>
        </w:rPr>
      </w:pPr>
    </w:p>
    <w:p w:rsidRDefault="00146889" w:rsidP="00194187" w:rsidR="00146889">
      <w:pPr>
        <w:ind w:hanging="720" w:left="720"/>
        <w:rPr>
          <w:sz w:val="26"/>
          <w:szCs w:val="26"/>
        </w:rPr>
      </w:pPr>
    </w:p>
    <w:p w:rsidRDefault="00312133" w:rsidP="00F369AA" w:rsidR="00312133">
      <w:pPr>
        <w:rPr>
          <w:sz w:val="26"/>
          <w:szCs w:val="26"/>
        </w:rPr>
      </w:pPr>
    </w:p>
    <w:p w:rsidRDefault="00312133" w:rsidP="00F369AA" w:rsidR="00312133">
      <w:pPr>
        <w:rPr>
          <w:sz w:val="26"/>
          <w:szCs w:val="26"/>
        </w:rPr>
      </w:pPr>
    </w:p>
    <w:p w:rsidRDefault="00D14E5C" w:rsidP="00F369AA" w:rsidR="00D14E5C">
      <w:pPr>
        <w:rPr>
          <w:sz w:val="26"/>
          <w:szCs w:val="26"/>
        </w:rPr>
      </w:pPr>
    </w:p>
    <w:p w:rsidRDefault="00D14E5C" w:rsidP="00F369AA" w:rsidR="00D14E5C">
      <w:pPr>
        <w:rPr>
          <w:sz w:val="26"/>
          <w:szCs w:val="26"/>
        </w:rPr>
      </w:pPr>
    </w:p>
    <w:p w:rsidRDefault="00D14E5C" w:rsidP="00F369AA" w:rsidR="00D14E5C">
      <w:pPr>
        <w:rPr>
          <w:sz w:val="26"/>
          <w:szCs w:val="26"/>
        </w:rPr>
      </w:pPr>
    </w:p>
    <w:p w:rsidRDefault="00D14E5C" w:rsidP="00F369AA" w:rsidR="00D14E5C">
      <w:pPr>
        <w:rPr>
          <w:sz w:val="26"/>
          <w:szCs w:val="26"/>
        </w:rPr>
      </w:pPr>
    </w:p>
    <w:p w:rsidRDefault="00D14E5C" w:rsidP="00F369AA" w:rsidR="00D14E5C">
      <w:pPr>
        <w:rPr>
          <w:sz w:val="26"/>
          <w:szCs w:val="26"/>
        </w:rPr>
      </w:pPr>
    </w:p>
    <w:p w:rsidRDefault="00D14E5C" w:rsidP="00F369AA" w:rsidR="00D14E5C">
      <w:pPr>
        <w:rPr>
          <w:sz w:val="26"/>
          <w:szCs w:val="26"/>
        </w:rPr>
      </w:pPr>
    </w:p>
    <w:p w:rsidRDefault="00D14E5C" w:rsidP="00F369AA" w:rsidR="00D14E5C">
      <w:pPr>
        <w:rPr>
          <w:sz w:val="26"/>
          <w:szCs w:val="26"/>
        </w:rPr>
      </w:pPr>
    </w:p>
    <w:p w:rsidRDefault="00D14E5C" w:rsidP="00F369AA" w:rsidR="00D14E5C">
      <w:pPr>
        <w:rPr>
          <w:sz w:val="26"/>
          <w:szCs w:val="26"/>
        </w:rPr>
      </w:pPr>
    </w:p>
    <w:p w:rsidRDefault="00D14E5C" w:rsidP="00F369AA" w:rsidR="00D14E5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5977BC" w:rsidP="00F369AA" w:rsidR="005977BC">
      <w:pPr>
        <w:rPr>
          <w:sz w:val="26"/>
          <w:szCs w:val="26"/>
        </w:rPr>
      </w:pPr>
    </w:p>
    <w:p w:rsidRDefault="00CC061B" w:rsidP="00F369AA" w:rsidR="0076528E" w:rsidRPr="00806D3C">
      <w:pPr>
        <w:rPr>
          <w:b/>
          <w:sz w:val="26"/>
          <w:szCs w:val="26"/>
        </w:rPr>
      </w:pPr>
      <w:r w:rsidRPr="00806D3C">
        <w:rPr>
          <w:b/>
          <w:sz w:val="26"/>
          <w:szCs w:val="26"/>
        </w:rPr>
        <w:t>1.</w:t>
      </w:r>
      <w:r w:rsidRPr="00806D3C">
        <w:rPr>
          <w:b/>
          <w:sz w:val="26"/>
          <w:szCs w:val="26"/>
        </w:rPr>
        <w:tab/>
        <w:t>UVOD</w:t>
      </w:r>
    </w:p>
    <w:p w:rsidRDefault="0076528E" w:rsidP="00F369AA" w:rsidR="0076528E">
      <w:pPr>
        <w:rPr>
          <w:sz w:val="26"/>
          <w:szCs w:val="26"/>
        </w:rPr>
      </w:pPr>
    </w:p>
    <w:p w:rsidRDefault="00CC061B" w:rsidP="00F369AA" w:rsidR="00CC061B">
      <w:pPr>
        <w:rPr>
          <w:sz w:val="26"/>
          <w:szCs w:val="26"/>
        </w:rPr>
      </w:pPr>
    </w:p>
    <w:p w:rsidRDefault="00CC061B" w:rsidP="00F369AA" w:rsidR="00CC061B">
      <w:pPr>
        <w:rPr>
          <w:sz w:val="26"/>
          <w:szCs w:val="26"/>
        </w:rPr>
      </w:pPr>
      <w:r>
        <w:rPr>
          <w:sz w:val="26"/>
          <w:szCs w:val="26"/>
        </w:rPr>
        <w:t xml:space="preserve">Nakon </w:t>
      </w:r>
      <w:r w:rsidR="00575B54">
        <w:rPr>
          <w:sz w:val="26"/>
          <w:szCs w:val="26"/>
        </w:rPr>
        <w:t>sklapanja Ugovora o zastupanju</w:t>
      </w:r>
      <w:r w:rsidR="00075837">
        <w:rPr>
          <w:sz w:val="26"/>
          <w:szCs w:val="26"/>
        </w:rPr>
        <w:t xml:space="preserve"> Tempo d.d. u stečaju</w:t>
      </w:r>
      <w:r w:rsidR="00D4537F">
        <w:rPr>
          <w:sz w:val="26"/>
          <w:szCs w:val="26"/>
        </w:rPr>
        <w:t xml:space="preserve"> od dana 05.05.2016.</w:t>
      </w:r>
      <w:r w:rsidR="00075837">
        <w:rPr>
          <w:sz w:val="26"/>
          <w:szCs w:val="26"/>
        </w:rPr>
        <w:t>,</w:t>
      </w:r>
      <w:r>
        <w:rPr>
          <w:sz w:val="26"/>
          <w:szCs w:val="26"/>
        </w:rPr>
        <w:t xml:space="preserve"> ovom odvjetničkom uredu</w:t>
      </w:r>
      <w:r w:rsidR="00075837">
        <w:rPr>
          <w:sz w:val="26"/>
          <w:szCs w:val="26"/>
        </w:rPr>
        <w:t xml:space="preserve"> </w:t>
      </w:r>
      <w:r>
        <w:rPr>
          <w:sz w:val="26"/>
          <w:szCs w:val="26"/>
        </w:rPr>
        <w:t xml:space="preserve">od strane stranke i prijašnjih punomoćnika </w:t>
      </w:r>
      <w:r w:rsidR="00075837">
        <w:rPr>
          <w:sz w:val="26"/>
          <w:szCs w:val="26"/>
        </w:rPr>
        <w:t>nij</w:t>
      </w:r>
      <w:r w:rsidR="00C350DF">
        <w:rPr>
          <w:sz w:val="26"/>
          <w:szCs w:val="26"/>
        </w:rPr>
        <w:t xml:space="preserve">e </w:t>
      </w:r>
      <w:r w:rsidR="00075837">
        <w:rPr>
          <w:sz w:val="26"/>
          <w:szCs w:val="26"/>
        </w:rPr>
        <w:t xml:space="preserve">dostavljen </w:t>
      </w:r>
      <w:r>
        <w:rPr>
          <w:sz w:val="26"/>
          <w:szCs w:val="26"/>
        </w:rPr>
        <w:t>niti jedan</w:t>
      </w:r>
      <w:r w:rsidR="00075837">
        <w:rPr>
          <w:sz w:val="26"/>
          <w:szCs w:val="26"/>
        </w:rPr>
        <w:t xml:space="preserve"> </w:t>
      </w:r>
      <w:r>
        <w:rPr>
          <w:sz w:val="26"/>
          <w:szCs w:val="26"/>
        </w:rPr>
        <w:t>fizički formiran spis</w:t>
      </w:r>
      <w:r w:rsidR="00075837">
        <w:rPr>
          <w:sz w:val="26"/>
          <w:szCs w:val="26"/>
        </w:rPr>
        <w:t xml:space="preserve"> predmeta u kojima je Tempo d.</w:t>
      </w:r>
      <w:r w:rsidR="00C350DF">
        <w:rPr>
          <w:sz w:val="26"/>
          <w:szCs w:val="26"/>
        </w:rPr>
        <w:t xml:space="preserve">d. u stečaju stranka u postupku, </w:t>
      </w:r>
      <w:r>
        <w:rPr>
          <w:sz w:val="26"/>
          <w:szCs w:val="26"/>
        </w:rPr>
        <w:t xml:space="preserve">stoga je prethodno </w:t>
      </w:r>
      <w:r w:rsidR="00C350DF">
        <w:rPr>
          <w:sz w:val="26"/>
          <w:szCs w:val="26"/>
        </w:rPr>
        <w:t xml:space="preserve">bilo </w:t>
      </w:r>
      <w:r>
        <w:rPr>
          <w:sz w:val="26"/>
          <w:szCs w:val="26"/>
        </w:rPr>
        <w:t>potrebno prvo obratiti se trgovačkim i općinskim sudovima u Republici Hrvatskoj sa zahtjevom za dostavu podataka o aktivnim postupcima u kojima je Tempo d.d. jedna od strana u postupku.</w:t>
      </w:r>
    </w:p>
    <w:p w:rsidRDefault="00CC061B" w:rsidP="00F369AA" w:rsidR="00CC061B">
      <w:pPr>
        <w:rPr>
          <w:sz w:val="26"/>
          <w:szCs w:val="26"/>
        </w:rPr>
      </w:pPr>
    </w:p>
    <w:p w:rsidRDefault="00D741D8" w:rsidP="00F369AA" w:rsidR="00806D3C">
      <w:pPr>
        <w:rPr>
          <w:sz w:val="26"/>
          <w:szCs w:val="26"/>
        </w:rPr>
      </w:pPr>
      <w:r>
        <w:rPr>
          <w:sz w:val="26"/>
          <w:szCs w:val="26"/>
        </w:rPr>
        <w:t>Nakon pribave tabličnog prikaza predmeta od strane sudova bilo j</w:t>
      </w:r>
      <w:r w:rsidR="00806D3C">
        <w:rPr>
          <w:sz w:val="26"/>
          <w:szCs w:val="26"/>
        </w:rPr>
        <w:t xml:space="preserve">e potrebno </w:t>
      </w:r>
      <w:r w:rsidR="00806D3C" w:rsidRPr="00806D3C">
        <w:rPr>
          <w:sz w:val="26"/>
          <w:szCs w:val="26"/>
        </w:rPr>
        <w:t xml:space="preserve">fizički </w:t>
      </w:r>
      <w:r w:rsidR="00806D3C">
        <w:rPr>
          <w:sz w:val="26"/>
          <w:szCs w:val="26"/>
        </w:rPr>
        <w:t xml:space="preserve">izvršiti uvide u sve aktivne </w:t>
      </w:r>
      <w:r w:rsidR="007F4279">
        <w:rPr>
          <w:sz w:val="26"/>
          <w:szCs w:val="26"/>
        </w:rPr>
        <w:t>postupke</w:t>
      </w:r>
      <w:r w:rsidR="00806D3C">
        <w:rPr>
          <w:sz w:val="26"/>
          <w:szCs w:val="26"/>
        </w:rPr>
        <w:t xml:space="preserve"> te priložiti punomoć za zastupanje, dok u </w:t>
      </w:r>
      <w:r w:rsidR="007F4279">
        <w:rPr>
          <w:sz w:val="26"/>
          <w:szCs w:val="26"/>
        </w:rPr>
        <w:t>postupke</w:t>
      </w:r>
      <w:r w:rsidR="00806D3C">
        <w:rPr>
          <w:sz w:val="26"/>
          <w:szCs w:val="26"/>
        </w:rPr>
        <w:t xml:space="preserve"> koji su arhivirani nije vršen fizički uvid već je informacija o predmetu obrađena sa internet portala e-predmet.hr.</w:t>
      </w:r>
    </w:p>
    <w:p w:rsidRDefault="00806D3C" w:rsidP="00F369AA" w:rsidR="00806D3C">
      <w:pPr>
        <w:rPr>
          <w:sz w:val="26"/>
          <w:szCs w:val="26"/>
        </w:rPr>
      </w:pPr>
    </w:p>
    <w:p w:rsidRDefault="00D14E5C" w:rsidP="00C350DF" w:rsidR="00851280">
      <w:pPr>
        <w:rPr>
          <w:sz w:val="26"/>
          <w:szCs w:val="26"/>
        </w:rPr>
      </w:pPr>
      <w:r>
        <w:rPr>
          <w:sz w:val="26"/>
          <w:szCs w:val="26"/>
        </w:rPr>
        <w:t xml:space="preserve">Za fizički uvid u arhivirane predmete </w:t>
      </w:r>
      <w:r w:rsidR="001F469E">
        <w:rPr>
          <w:sz w:val="26"/>
          <w:szCs w:val="26"/>
        </w:rPr>
        <w:t>potrebno je uplatiti 100,00 kuna državnih biljega</w:t>
      </w:r>
      <w:r w:rsidR="00851280">
        <w:rPr>
          <w:sz w:val="26"/>
          <w:szCs w:val="26"/>
        </w:rPr>
        <w:t xml:space="preserve"> kao trošak vađenja predmeta iz arhive</w:t>
      </w:r>
      <w:r>
        <w:rPr>
          <w:sz w:val="26"/>
          <w:szCs w:val="26"/>
        </w:rPr>
        <w:t xml:space="preserve"> te smo radi ekonomičnosti, a b</w:t>
      </w:r>
      <w:r w:rsidR="001F469E">
        <w:rPr>
          <w:sz w:val="26"/>
          <w:szCs w:val="26"/>
        </w:rPr>
        <w:t>udući da postoji ve</w:t>
      </w:r>
      <w:r>
        <w:rPr>
          <w:sz w:val="26"/>
          <w:szCs w:val="26"/>
        </w:rPr>
        <w:t>lik broj arhiviranih predmeta, informacije o istim obradili putem servisa e-predmet.hr.</w:t>
      </w:r>
    </w:p>
    <w:p w:rsidRDefault="00D14E5C" w:rsidP="00C350DF" w:rsidR="00D14E5C">
      <w:pPr>
        <w:rPr>
          <w:sz w:val="26"/>
          <w:szCs w:val="26"/>
        </w:rPr>
      </w:pPr>
    </w:p>
    <w:p w:rsidRDefault="00851280" w:rsidP="00C350DF" w:rsidR="00D14E5C">
      <w:pPr>
        <w:rPr>
          <w:sz w:val="26"/>
          <w:szCs w:val="26"/>
        </w:rPr>
      </w:pPr>
      <w:r>
        <w:rPr>
          <w:sz w:val="26"/>
          <w:szCs w:val="26"/>
        </w:rPr>
        <w:t xml:space="preserve">Također, veliki broj predmeta je arhiviran zbog prekida postupka uslijed otvaranja stečajnog postupka nad Tempo d.d. u stečaju. </w:t>
      </w:r>
    </w:p>
    <w:p w:rsidRDefault="00D14E5C" w:rsidP="00C350DF" w:rsidR="00D14E5C">
      <w:pPr>
        <w:rPr>
          <w:sz w:val="26"/>
          <w:szCs w:val="26"/>
        </w:rPr>
      </w:pPr>
    </w:p>
    <w:p w:rsidRDefault="00851280" w:rsidP="00C350DF" w:rsidR="00D14E5C">
      <w:pPr>
        <w:rPr>
          <w:sz w:val="26"/>
          <w:szCs w:val="26"/>
        </w:rPr>
      </w:pPr>
      <w:r>
        <w:rPr>
          <w:sz w:val="26"/>
          <w:szCs w:val="26"/>
        </w:rPr>
        <w:t xml:space="preserve">Praksa Općinskog građanskog suda i Općinskog radnog suda u Zagrebu je da se za </w:t>
      </w:r>
      <w:r w:rsidR="00D14E5C">
        <w:rPr>
          <w:sz w:val="26"/>
          <w:szCs w:val="26"/>
        </w:rPr>
        <w:t xml:space="preserve">uvid u </w:t>
      </w:r>
      <w:r>
        <w:rPr>
          <w:sz w:val="26"/>
          <w:szCs w:val="26"/>
        </w:rPr>
        <w:t xml:space="preserve">arhivirane predmete uslijed prekida ne plaća </w:t>
      </w:r>
      <w:r w:rsidR="00D14E5C">
        <w:rPr>
          <w:sz w:val="26"/>
          <w:szCs w:val="26"/>
        </w:rPr>
        <w:t>pristojba</w:t>
      </w:r>
      <w:r>
        <w:rPr>
          <w:sz w:val="26"/>
          <w:szCs w:val="26"/>
        </w:rPr>
        <w:t xml:space="preserve"> od 100,00 kuna, stoga smo pred tim sudovima izvrši</w:t>
      </w:r>
      <w:r w:rsidR="00D14E5C">
        <w:rPr>
          <w:sz w:val="26"/>
          <w:szCs w:val="26"/>
        </w:rPr>
        <w:t>li uvid u predmete dok je</w:t>
      </w:r>
      <w:r>
        <w:rPr>
          <w:sz w:val="26"/>
          <w:szCs w:val="26"/>
        </w:rPr>
        <w:t xml:space="preserve"> pred Trgovačkim sudom u Zagrebu </w:t>
      </w:r>
      <w:r w:rsidR="00D14E5C">
        <w:rPr>
          <w:sz w:val="26"/>
          <w:szCs w:val="26"/>
        </w:rPr>
        <w:t xml:space="preserve">za takav uvid </w:t>
      </w:r>
      <w:r>
        <w:rPr>
          <w:sz w:val="26"/>
          <w:szCs w:val="26"/>
        </w:rPr>
        <w:t xml:space="preserve">potrebno </w:t>
      </w:r>
      <w:r w:rsidR="00D14E5C">
        <w:rPr>
          <w:sz w:val="26"/>
          <w:szCs w:val="26"/>
        </w:rPr>
        <w:t>u</w:t>
      </w:r>
      <w:r>
        <w:rPr>
          <w:sz w:val="26"/>
          <w:szCs w:val="26"/>
        </w:rPr>
        <w:t>platiti trošak vađenja iz arhive</w:t>
      </w:r>
      <w:r w:rsidR="00D14E5C">
        <w:rPr>
          <w:sz w:val="26"/>
          <w:szCs w:val="26"/>
        </w:rPr>
        <w:t>.</w:t>
      </w:r>
    </w:p>
    <w:p w:rsidRDefault="00312133" w:rsidP="00C350DF" w:rsidR="00312133">
      <w:pPr>
        <w:rPr>
          <w:sz w:val="26"/>
          <w:szCs w:val="26"/>
        </w:rPr>
      </w:pPr>
    </w:p>
    <w:p w:rsidRDefault="00312133" w:rsidP="00C350DF" w:rsidR="00312133">
      <w:pPr>
        <w:rPr>
          <w:sz w:val="26"/>
          <w:szCs w:val="26"/>
        </w:rPr>
      </w:pPr>
      <w:r>
        <w:rPr>
          <w:sz w:val="26"/>
          <w:szCs w:val="26"/>
        </w:rPr>
        <w:t>Izvješće je rađeno u dva dijela, prvi dio čine prikaz postupaka gdje je Tempo d.d.-u stečaju aktivno legitimiran bilo kao tužitelj ili kao ovrhovoditelj, dok su u drugom dijelu iznijeti postupci u kojima je Tempo d.d. pasivno legitimiran ili kao ovršenik ili kao tuženik.</w:t>
      </w:r>
    </w:p>
    <w:p w:rsidRDefault="00851280" w:rsidP="00C350DF" w:rsidR="00851280">
      <w:pPr>
        <w:rPr>
          <w:sz w:val="26"/>
          <w:szCs w:val="26"/>
        </w:rPr>
      </w:pPr>
      <w:r>
        <w:rPr>
          <w:sz w:val="26"/>
          <w:szCs w:val="26"/>
        </w:rPr>
        <w:t xml:space="preserve"> </w:t>
      </w:r>
    </w:p>
    <w:p w:rsidRDefault="00C350DF" w:rsidP="00C350DF" w:rsidR="00C350DF">
      <w:pPr>
        <w:rPr>
          <w:sz w:val="26"/>
          <w:szCs w:val="26"/>
        </w:rPr>
      </w:pPr>
    </w:p>
    <w:p w:rsidRDefault="00C350DF" w:rsidP="00C350DF" w:rsidR="00C350DF">
      <w:pPr>
        <w:rPr>
          <w:sz w:val="26"/>
          <w:szCs w:val="26"/>
        </w:rPr>
      </w:pPr>
    </w:p>
    <w:p w:rsidRDefault="00AD6AC1" w:rsidP="00C350DF" w:rsidR="00AD6AC1">
      <w:pPr>
        <w:rPr>
          <w:sz w:val="26"/>
          <w:szCs w:val="26"/>
        </w:rPr>
      </w:pPr>
    </w:p>
    <w:p w:rsidRDefault="00AD6AC1" w:rsidP="00C350DF" w:rsidR="00AD6AC1">
      <w:pPr>
        <w:rPr>
          <w:sz w:val="26"/>
          <w:szCs w:val="26"/>
        </w:rPr>
      </w:pPr>
    </w:p>
    <w:p w:rsidRDefault="00AD6AC1" w:rsidP="00C350DF" w:rsidR="00AD6AC1">
      <w:pPr>
        <w:rPr>
          <w:sz w:val="26"/>
          <w:szCs w:val="26"/>
        </w:rPr>
      </w:pPr>
    </w:p>
    <w:p w:rsidRDefault="00AD6AC1" w:rsidP="00C350DF" w:rsidR="00AD6AC1">
      <w:pPr>
        <w:rPr>
          <w:sz w:val="26"/>
          <w:szCs w:val="26"/>
        </w:rPr>
      </w:pPr>
    </w:p>
    <w:p w:rsidRDefault="00AD6AC1" w:rsidP="00C350DF" w:rsidR="00AD6AC1">
      <w:pPr>
        <w:rPr>
          <w:sz w:val="26"/>
          <w:szCs w:val="26"/>
        </w:rPr>
      </w:pPr>
    </w:p>
    <w:p w:rsidRDefault="00AD6AC1" w:rsidP="00C350DF" w:rsidR="00AD6AC1">
      <w:pPr>
        <w:rPr>
          <w:sz w:val="26"/>
          <w:szCs w:val="26"/>
        </w:rPr>
      </w:pPr>
    </w:p>
    <w:p w:rsidRDefault="00AD6AC1" w:rsidP="00C350DF" w:rsidR="00AD6AC1">
      <w:pPr>
        <w:rPr>
          <w:sz w:val="26"/>
          <w:szCs w:val="26"/>
        </w:rPr>
      </w:pPr>
    </w:p>
    <w:p w:rsidRDefault="00194187" w:rsidP="00C350DF" w:rsidR="00194187">
      <w:pPr>
        <w:rPr>
          <w:sz w:val="26"/>
          <w:szCs w:val="26"/>
        </w:rPr>
      </w:pPr>
    </w:p>
    <w:p w:rsidRDefault="00AD6AC1" w:rsidP="00AD6AC1" w:rsidR="00AD6AC1">
      <w:pPr>
        <w:ind w:hanging="720" w:left="720"/>
        <w:rPr>
          <w:b/>
          <w:sz w:val="26"/>
          <w:szCs w:val="26"/>
        </w:rPr>
      </w:pPr>
      <w:r>
        <w:rPr>
          <w:b/>
          <w:sz w:val="26"/>
          <w:szCs w:val="26"/>
        </w:rPr>
        <w:t>2.</w:t>
      </w:r>
      <w:r>
        <w:rPr>
          <w:b/>
          <w:sz w:val="26"/>
          <w:szCs w:val="26"/>
        </w:rPr>
        <w:tab/>
      </w:r>
      <w:r w:rsidRPr="008F4B32">
        <w:rPr>
          <w:b/>
          <w:sz w:val="26"/>
          <w:szCs w:val="26"/>
        </w:rPr>
        <w:t xml:space="preserve">PARNIČNI POSTUPCI GDJE JE TEMPO D.D. U STEČAJU AKTIVNO </w:t>
      </w:r>
      <w:r>
        <w:rPr>
          <w:b/>
          <w:sz w:val="26"/>
          <w:szCs w:val="26"/>
        </w:rPr>
        <w:t>LEGITIMIRAN</w:t>
      </w:r>
    </w:p>
    <w:p w:rsidRDefault="00AD6AC1" w:rsidP="00AD6AC1" w:rsidR="00AD6AC1">
      <w:pPr>
        <w:rPr>
          <w:b/>
          <w:sz w:val="26"/>
          <w:szCs w:val="26"/>
        </w:rPr>
      </w:pPr>
    </w:p>
    <w:p w:rsidRDefault="00B0342F" w:rsidP="00AD6AC1" w:rsidR="00AD6AC1">
      <w:pPr>
        <w:rPr>
          <w:b/>
          <w:sz w:val="26"/>
          <w:szCs w:val="26"/>
        </w:rPr>
      </w:pPr>
      <w:r>
        <w:rPr>
          <w:b/>
          <w:sz w:val="26"/>
          <w:szCs w:val="26"/>
        </w:rPr>
        <w:t>OPĆINSKI GRAĐANSKI SUD U ZAGREBU</w:t>
      </w:r>
    </w:p>
    <w:p w:rsidRDefault="00B0342F" w:rsidP="00AD6AC1" w:rsidR="00B0342F">
      <w:pPr>
        <w:rPr>
          <w:b/>
          <w:sz w:val="26"/>
          <w:szCs w:val="26"/>
        </w:rPr>
      </w:pPr>
    </w:p>
    <w:p w:rsidRDefault="00AD6AC1" w:rsidP="00AD6AC1" w:rsidR="00AD6AC1">
      <w:pPr>
        <w:rPr>
          <w:b/>
          <w:sz w:val="26"/>
          <w:szCs w:val="26"/>
        </w:rPr>
      </w:pPr>
      <w:r>
        <w:rPr>
          <w:b/>
          <w:sz w:val="26"/>
          <w:szCs w:val="26"/>
        </w:rPr>
        <w:t>1.</w:t>
      </w:r>
      <w:r>
        <w:rPr>
          <w:b/>
          <w:sz w:val="26"/>
          <w:szCs w:val="26"/>
        </w:rPr>
        <w:tab/>
        <w:t>Posl.br. P-6394/2016</w:t>
      </w:r>
    </w:p>
    <w:p w:rsidRDefault="00AD6AC1" w:rsidP="00AD6AC1" w:rsidR="00AD6AC1">
      <w:pPr>
        <w:ind w:firstLine="720"/>
        <w:rPr>
          <w:sz w:val="26"/>
          <w:szCs w:val="26"/>
        </w:rPr>
      </w:pPr>
      <w:r>
        <w:rPr>
          <w:sz w:val="26"/>
          <w:szCs w:val="26"/>
        </w:rPr>
        <w:t>Tužitelj: Tempo d.d. u stečaju</w:t>
      </w:r>
    </w:p>
    <w:p w:rsidRDefault="00AD6AC1" w:rsidP="00AD6AC1" w:rsidR="00AD6AC1">
      <w:pPr>
        <w:rPr>
          <w:sz w:val="26"/>
          <w:szCs w:val="26"/>
        </w:rPr>
      </w:pPr>
      <w:r>
        <w:rPr>
          <w:sz w:val="26"/>
          <w:szCs w:val="26"/>
        </w:rPr>
        <w:tab/>
        <w:t>Tuženik: Grad Zagreb</w:t>
      </w:r>
    </w:p>
    <w:p w:rsidRDefault="00AD6AC1" w:rsidP="00AD6AC1" w:rsidR="00AD6AC1">
      <w:pPr>
        <w:rPr>
          <w:sz w:val="26"/>
          <w:szCs w:val="26"/>
        </w:rPr>
      </w:pPr>
      <w:r>
        <w:rPr>
          <w:sz w:val="26"/>
          <w:szCs w:val="26"/>
        </w:rPr>
        <w:tab/>
        <w:t>Radi: isplate 2.349.892,70 kn sa zzk od 18.12.2003. godine do isplate</w:t>
      </w:r>
    </w:p>
    <w:p w:rsidRDefault="00AD6AC1" w:rsidP="00AD6AC1" w:rsidR="00AD6AC1">
      <w:pPr>
        <w:rPr>
          <w:sz w:val="26"/>
          <w:szCs w:val="26"/>
        </w:rPr>
      </w:pPr>
    </w:p>
    <w:p w:rsidRDefault="00AD6AC1" w:rsidP="00AD6AC1" w:rsidR="00AD6AC1">
      <w:pPr>
        <w:rPr>
          <w:sz w:val="26"/>
          <w:szCs w:val="26"/>
        </w:rPr>
      </w:pPr>
      <w:r>
        <w:rPr>
          <w:sz w:val="26"/>
          <w:szCs w:val="26"/>
        </w:rPr>
        <w:t>Postupak se vodi temeljem tužbe od 27.02.2004., radi plaćanja duga od 2.349.892,70 kn s osnova nenaplaćenih radova na cestovnoj prometnici s potpornim zidovima i kanalizacijom, te izvođenja radova na nathodniku i pothodniku „Savski gaj“ u sklopu rekonstrukcije građevine na sjevernoj dionici Remetinečke ceste.</w:t>
      </w:r>
    </w:p>
    <w:p w:rsidRDefault="00AD6AC1" w:rsidP="00AD6AC1" w:rsidR="00AD6AC1">
      <w:pPr>
        <w:rPr>
          <w:sz w:val="26"/>
          <w:szCs w:val="26"/>
        </w:rPr>
      </w:pPr>
      <w:r>
        <w:rPr>
          <w:sz w:val="26"/>
          <w:szCs w:val="26"/>
        </w:rPr>
        <w:t>Kamate na dan 20.07.2017.g. iznose 4.090.857,73 kuna.</w:t>
      </w:r>
    </w:p>
    <w:p w:rsidRDefault="00AD6AC1" w:rsidP="00AD6AC1" w:rsidR="00AD6AC1">
      <w:pPr>
        <w:rPr>
          <w:sz w:val="26"/>
          <w:szCs w:val="26"/>
        </w:rPr>
      </w:pPr>
    </w:p>
    <w:p w:rsidRDefault="00AD6AC1" w:rsidP="00AD6AC1" w:rsidR="00AD6AC1">
      <w:pPr>
        <w:rPr>
          <w:sz w:val="26"/>
          <w:szCs w:val="26"/>
        </w:rPr>
      </w:pPr>
      <w:r>
        <w:rPr>
          <w:sz w:val="26"/>
          <w:szCs w:val="26"/>
        </w:rPr>
        <w:t>Na ročištu održanom dana 03. srpnja 2017.g. sud je na prijedlog tužitelja odredio dopunsko građevinsko vještačenje po stalnom sudskom vještaku dipl. ing. Žarku Željko na okolnost visine vrijednosti izvedenih radova.</w:t>
      </w:r>
    </w:p>
    <w:p w:rsidRDefault="00AD6AC1" w:rsidP="00AD6AC1" w:rsidR="00AD6AC1">
      <w:pPr>
        <w:rPr>
          <w:sz w:val="26"/>
          <w:szCs w:val="26"/>
        </w:rPr>
      </w:pPr>
    </w:p>
    <w:p w:rsidRDefault="00AD6AC1" w:rsidP="00AD6AC1" w:rsidR="00AD6AC1">
      <w:pPr>
        <w:rPr>
          <w:sz w:val="26"/>
          <w:szCs w:val="26"/>
        </w:rPr>
      </w:pPr>
      <w:r>
        <w:rPr>
          <w:sz w:val="26"/>
          <w:szCs w:val="26"/>
        </w:rPr>
        <w:t>Dana 21.07.2017. godine punomoćniku tuženika je poslan poziv za sklapanjem nagodbe u ovome predmetu, na način da je Tempo d.d. u stečaju spreman otpustiti troškove parničnog postupka, koji u ovoj fazi postupka iznose 617.000,00 kuna, ukoliko je tuženik spreman isplatiti iznos od 2.349.892,70 kuna zajedno sa zakonskim zateznim kamatama od dana 18.12.2003. koje na dan 20.07.2017. iznose 4.090.857,73 kuna.</w:t>
      </w:r>
    </w:p>
    <w:p w:rsidRDefault="00AD6AC1" w:rsidP="00AD6AC1" w:rsidR="00AD6AC1">
      <w:pPr>
        <w:rPr>
          <w:sz w:val="26"/>
          <w:szCs w:val="26"/>
        </w:rPr>
      </w:pPr>
      <w:r>
        <w:rPr>
          <w:sz w:val="26"/>
          <w:szCs w:val="26"/>
        </w:rPr>
        <w:t xml:space="preserve">  </w:t>
      </w:r>
    </w:p>
    <w:p w:rsidRDefault="00AD6AC1" w:rsidP="00AD6AC1" w:rsidR="00AD6AC1">
      <w:pPr>
        <w:rPr>
          <w:sz w:val="26"/>
          <w:szCs w:val="26"/>
        </w:rPr>
      </w:pPr>
    </w:p>
    <w:p w:rsidRDefault="00AD6AC1" w:rsidP="00AD6AC1" w:rsidR="00AD6AC1">
      <w:pPr>
        <w:rPr>
          <w:b/>
          <w:sz w:val="26"/>
          <w:szCs w:val="26"/>
        </w:rPr>
      </w:pPr>
      <w:r w:rsidRPr="005D2F58">
        <w:rPr>
          <w:b/>
          <w:sz w:val="26"/>
          <w:szCs w:val="26"/>
        </w:rPr>
        <w:t>2.</w:t>
      </w:r>
      <w:r>
        <w:rPr>
          <w:b/>
          <w:sz w:val="26"/>
          <w:szCs w:val="26"/>
        </w:rPr>
        <w:tab/>
        <w:t>Posl.br. P-635/16</w:t>
      </w:r>
    </w:p>
    <w:p w:rsidRDefault="00AD6AC1" w:rsidP="00AD6AC1" w:rsidR="00AD6AC1">
      <w:pPr>
        <w:ind w:firstLine="720"/>
        <w:rPr>
          <w:sz w:val="26"/>
          <w:szCs w:val="26"/>
        </w:rPr>
      </w:pPr>
      <w:r>
        <w:rPr>
          <w:sz w:val="26"/>
          <w:szCs w:val="26"/>
        </w:rPr>
        <w:t>Tužitelj: Tempo d.d. u stečaju</w:t>
      </w:r>
    </w:p>
    <w:p w:rsidRDefault="00AD6AC1" w:rsidP="00AD6AC1" w:rsidR="00AD6AC1">
      <w:pPr>
        <w:rPr>
          <w:sz w:val="26"/>
          <w:szCs w:val="26"/>
        </w:rPr>
      </w:pPr>
      <w:r>
        <w:rPr>
          <w:sz w:val="26"/>
          <w:szCs w:val="26"/>
        </w:rPr>
        <w:tab/>
        <w:t>Tuženik: Zlatko Pejaković i dr.</w:t>
      </w:r>
    </w:p>
    <w:p w:rsidRDefault="00AD6AC1" w:rsidP="00AD6AC1" w:rsidR="00AD6AC1">
      <w:pPr>
        <w:rPr>
          <w:sz w:val="26"/>
          <w:szCs w:val="26"/>
        </w:rPr>
      </w:pPr>
      <w:r>
        <w:rPr>
          <w:sz w:val="26"/>
          <w:szCs w:val="26"/>
        </w:rPr>
        <w:tab/>
        <w:t xml:space="preserve">Radi: isplate 1.611.740,11 kn sa zzk od 14.08.2009. godine do isplate </w:t>
      </w:r>
    </w:p>
    <w:p w:rsidRDefault="00AD6AC1" w:rsidP="00AD6AC1" w:rsidR="00AD6AC1">
      <w:pPr>
        <w:rPr>
          <w:sz w:val="26"/>
          <w:szCs w:val="26"/>
        </w:rPr>
      </w:pPr>
    </w:p>
    <w:p w:rsidRDefault="00AD6AC1" w:rsidP="00AD6AC1" w:rsidR="00AD6AC1">
      <w:pPr>
        <w:rPr>
          <w:sz w:val="26"/>
          <w:szCs w:val="26"/>
        </w:rPr>
      </w:pPr>
      <w:r>
        <w:rPr>
          <w:sz w:val="26"/>
          <w:szCs w:val="26"/>
        </w:rPr>
        <w:t>Postupak se vodi temeljem tužbe od dana 14.08.2009., radi plaćanja duga od 1.611.740,11 kn s osnova izvršenih a nenaplaćenih radova na Stambeno poslovnoj građevini na adresi: Zagreb, Selska cesta 137, i to na čestici k.č.br. 2188/1, što odgovora z.k.č.br. 4815/5 i z.k.č.br. 4815/8, k.o. Grad Zagreb.</w:t>
      </w:r>
    </w:p>
    <w:p w:rsidRDefault="00AD6AC1" w:rsidP="00AD6AC1" w:rsidR="00AD6AC1">
      <w:pPr>
        <w:rPr>
          <w:sz w:val="26"/>
          <w:szCs w:val="26"/>
        </w:rPr>
      </w:pPr>
    </w:p>
    <w:p w:rsidRDefault="00AD6AC1" w:rsidP="00AD6AC1" w:rsidR="00AD6AC1">
      <w:pPr>
        <w:rPr>
          <w:sz w:val="26"/>
          <w:szCs w:val="26"/>
        </w:rPr>
      </w:pPr>
      <w:r>
        <w:rPr>
          <w:sz w:val="26"/>
          <w:szCs w:val="26"/>
        </w:rPr>
        <w:t>Postupak je zbog otvaranja stečaja bio u prekidu, te je nastavljen dana 04. studenog 2015. godine.</w:t>
      </w:r>
    </w:p>
    <w:p w:rsidRDefault="00AD6AC1" w:rsidP="00AD6AC1" w:rsidR="00AD6AC1">
      <w:pPr>
        <w:rPr>
          <w:sz w:val="26"/>
          <w:szCs w:val="26"/>
        </w:rPr>
      </w:pPr>
    </w:p>
    <w:p w:rsidRDefault="00AD6AC1" w:rsidP="00AD6AC1" w:rsidR="00AD6AC1">
      <w:pPr>
        <w:rPr>
          <w:sz w:val="26"/>
          <w:szCs w:val="26"/>
        </w:rPr>
      </w:pPr>
      <w:r>
        <w:rPr>
          <w:sz w:val="26"/>
          <w:szCs w:val="26"/>
        </w:rPr>
        <w:lastRenderedPageBreak/>
        <w:t xml:space="preserve">Na ročištu održanom dana 10. svibnja 2017. godine stranke su predložile mirno </w:t>
      </w:r>
      <w:r w:rsidR="00760BB9">
        <w:rPr>
          <w:sz w:val="26"/>
          <w:szCs w:val="26"/>
        </w:rPr>
        <w:t>rješenje</w:t>
      </w:r>
      <w:r>
        <w:rPr>
          <w:sz w:val="26"/>
          <w:szCs w:val="26"/>
        </w:rPr>
        <w:t xml:space="preserve"> spora osobito imajući u vidu da </w:t>
      </w:r>
      <w:r w:rsidR="00760BB9">
        <w:rPr>
          <w:sz w:val="26"/>
          <w:szCs w:val="26"/>
        </w:rPr>
        <w:t xml:space="preserve">je pred istim sudom između istih stranaka u tijeku parnični postupak radi naknade štete (sada utvrđenja osnovanosti tražbine) </w:t>
      </w:r>
      <w:r>
        <w:rPr>
          <w:sz w:val="26"/>
          <w:szCs w:val="26"/>
        </w:rPr>
        <w:t xml:space="preserve">posl.br. </w:t>
      </w:r>
      <w:r w:rsidR="00760BB9" w:rsidRPr="00760BB9">
        <w:rPr>
          <w:sz w:val="26"/>
          <w:szCs w:val="26"/>
        </w:rPr>
        <w:t>Pn-5094/2014</w:t>
      </w:r>
      <w:r w:rsidR="00760BB9">
        <w:rPr>
          <w:sz w:val="26"/>
          <w:szCs w:val="26"/>
        </w:rPr>
        <w:t xml:space="preserve"> u kojem je tužitelj Zlatko Pejaković.</w:t>
      </w:r>
    </w:p>
    <w:p w:rsidRDefault="00760BB9" w:rsidP="00AD6AC1" w:rsidR="00760BB9">
      <w:pPr>
        <w:rPr>
          <w:sz w:val="26"/>
          <w:szCs w:val="26"/>
        </w:rPr>
      </w:pPr>
    </w:p>
    <w:p w:rsidRDefault="00760BB9" w:rsidP="00AD6AC1" w:rsidR="00AD6AC1">
      <w:pPr>
        <w:rPr>
          <w:sz w:val="26"/>
          <w:szCs w:val="26"/>
        </w:rPr>
      </w:pPr>
      <w:r>
        <w:rPr>
          <w:sz w:val="26"/>
          <w:szCs w:val="26"/>
        </w:rPr>
        <w:t>Prema dosadašnjim saznanjima tuženik nema imovine stoga je u slučaju uspjeha u sporu pitanje da li će Tempo d.d. moći naplatiti tražbinu.</w:t>
      </w:r>
      <w:r w:rsidR="00AD6AC1">
        <w:rPr>
          <w:sz w:val="26"/>
          <w:szCs w:val="26"/>
        </w:rPr>
        <w:t xml:space="preserve">  </w:t>
      </w: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r w:rsidRPr="0051214E">
        <w:rPr>
          <w:b/>
          <w:sz w:val="26"/>
          <w:szCs w:val="26"/>
        </w:rPr>
        <w:t>3.</w:t>
      </w:r>
      <w:r>
        <w:rPr>
          <w:sz w:val="26"/>
          <w:szCs w:val="26"/>
        </w:rPr>
        <w:tab/>
      </w:r>
      <w:r w:rsidRPr="00693827">
        <w:rPr>
          <w:b/>
          <w:sz w:val="26"/>
          <w:szCs w:val="26"/>
        </w:rPr>
        <w:t>Posl.br. Ovr-9670/15</w:t>
      </w:r>
    </w:p>
    <w:p w:rsidRDefault="00AD6AC1" w:rsidP="00AD6AC1" w:rsidR="00AD6AC1">
      <w:pPr>
        <w:ind w:firstLine="720"/>
        <w:rPr>
          <w:sz w:val="26"/>
          <w:szCs w:val="26"/>
        </w:rPr>
      </w:pPr>
      <w:r>
        <w:rPr>
          <w:sz w:val="26"/>
          <w:szCs w:val="26"/>
        </w:rPr>
        <w:t>Ovrhovoditelj: Tempo d.d. u stečaju</w:t>
      </w:r>
    </w:p>
    <w:p w:rsidRDefault="00AD6AC1" w:rsidP="00AD6AC1" w:rsidR="00AD6AC1">
      <w:pPr>
        <w:rPr>
          <w:sz w:val="26"/>
          <w:szCs w:val="26"/>
        </w:rPr>
      </w:pPr>
      <w:r>
        <w:rPr>
          <w:sz w:val="26"/>
          <w:szCs w:val="26"/>
        </w:rPr>
        <w:tab/>
        <w:t>Ovršenik: Mirko Miković, vl. obrta „MTD“</w:t>
      </w:r>
    </w:p>
    <w:p w:rsidRDefault="00AD6AC1" w:rsidP="00AD6AC1" w:rsidR="00AD6AC1">
      <w:pPr>
        <w:rPr>
          <w:sz w:val="26"/>
          <w:szCs w:val="26"/>
        </w:rPr>
      </w:pPr>
      <w:r>
        <w:rPr>
          <w:sz w:val="26"/>
          <w:szCs w:val="26"/>
        </w:rPr>
        <w:tab/>
        <w:t>Radi: isplate 12.782,11 kn sa zzk od 13.10.2001.g. do isplate</w:t>
      </w:r>
    </w:p>
    <w:p w:rsidRDefault="00AD6AC1" w:rsidP="00AD6AC1" w:rsidR="00AD6AC1">
      <w:pPr>
        <w:rPr>
          <w:sz w:val="26"/>
          <w:szCs w:val="26"/>
        </w:rPr>
      </w:pPr>
    </w:p>
    <w:p w:rsidRDefault="00AD6AC1" w:rsidP="00AD6AC1" w:rsidR="00760BB9">
      <w:pPr>
        <w:rPr>
          <w:sz w:val="26"/>
          <w:szCs w:val="26"/>
        </w:rPr>
      </w:pPr>
      <w:r>
        <w:rPr>
          <w:sz w:val="26"/>
          <w:szCs w:val="26"/>
        </w:rPr>
        <w:t xml:space="preserve">Ovršni postupak se vodi temeljem pravomoćne i ovršne presude Općinskog građanskog suda u Zagrebu, posl.br. P-2371/04 kojim je ovršeniku naloženo platiti ovrhovoditelju iznos od 12.782,11 kn. </w:t>
      </w:r>
    </w:p>
    <w:p w:rsidRDefault="00760BB9" w:rsidP="00AD6AC1" w:rsidR="00760BB9">
      <w:pPr>
        <w:rPr>
          <w:sz w:val="26"/>
          <w:szCs w:val="26"/>
        </w:rPr>
      </w:pPr>
    </w:p>
    <w:p w:rsidRDefault="00AD6AC1" w:rsidP="00AD6AC1" w:rsidR="00AD6AC1">
      <w:pPr>
        <w:rPr>
          <w:sz w:val="26"/>
          <w:szCs w:val="26"/>
        </w:rPr>
      </w:pPr>
      <w:r>
        <w:rPr>
          <w:sz w:val="26"/>
          <w:szCs w:val="26"/>
        </w:rPr>
        <w:t xml:space="preserve">Općinski građanski sud dana 08.06.2011. godine donio je rješenje o ovrsi </w:t>
      </w:r>
      <w:r w:rsidR="00760BB9">
        <w:rPr>
          <w:sz w:val="26"/>
          <w:szCs w:val="26"/>
        </w:rPr>
        <w:t xml:space="preserve">posl.br. </w:t>
      </w:r>
      <w:r w:rsidR="00760BB9" w:rsidRPr="00760BB9">
        <w:rPr>
          <w:sz w:val="26"/>
          <w:szCs w:val="26"/>
        </w:rPr>
        <w:t>Ovr-9670/15</w:t>
      </w:r>
      <w:r w:rsidR="00760BB9">
        <w:rPr>
          <w:sz w:val="26"/>
          <w:szCs w:val="26"/>
        </w:rPr>
        <w:t xml:space="preserve"> </w:t>
      </w:r>
      <w:r>
        <w:rPr>
          <w:sz w:val="26"/>
          <w:szCs w:val="26"/>
        </w:rPr>
        <w:t>kojim je određena ovrha na nekretninama ovršenika. Navedeno rješenje potvrdio je Županijski sud u Zagrebu, rješenjem od 07.06.2016. godine odbivši žalbu ovršenika.</w:t>
      </w:r>
    </w:p>
    <w:p w:rsidRDefault="00760BB9" w:rsidP="00AD6AC1" w:rsidR="00760BB9">
      <w:pPr>
        <w:rPr>
          <w:sz w:val="26"/>
          <w:szCs w:val="26"/>
        </w:rPr>
      </w:pPr>
    </w:p>
    <w:p w:rsidRDefault="00AD6AC1" w:rsidP="00AD6AC1" w:rsidR="00AD6AC1">
      <w:pPr>
        <w:rPr>
          <w:sz w:val="26"/>
          <w:szCs w:val="26"/>
        </w:rPr>
      </w:pPr>
      <w:r>
        <w:rPr>
          <w:sz w:val="26"/>
          <w:szCs w:val="26"/>
        </w:rPr>
        <w:t>Ovrhovoditelj je pozvan da položi na ime predujma za procjenu kuće i zemljišta ovršenika iznos od 8.000,00 kn.</w:t>
      </w:r>
    </w:p>
    <w:p w:rsidRDefault="00760BB9" w:rsidP="00AD6AC1" w:rsidR="00760BB9">
      <w:pPr>
        <w:rPr>
          <w:sz w:val="26"/>
          <w:szCs w:val="26"/>
        </w:rPr>
      </w:pPr>
    </w:p>
    <w:p w:rsidRDefault="00760BB9" w:rsidP="00AD6AC1" w:rsidR="00760BB9">
      <w:pPr>
        <w:rPr>
          <w:sz w:val="26"/>
          <w:szCs w:val="26"/>
        </w:rPr>
      </w:pPr>
      <w:r>
        <w:rPr>
          <w:sz w:val="26"/>
          <w:szCs w:val="26"/>
        </w:rPr>
        <w:t>Mogućnost namirenja ovisi o uspješnoj prodaji nekretnine ovršenika.</w:t>
      </w: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r w:rsidRPr="00F70488">
        <w:rPr>
          <w:b/>
          <w:sz w:val="26"/>
          <w:szCs w:val="26"/>
        </w:rPr>
        <w:t>4.</w:t>
      </w:r>
      <w:r>
        <w:rPr>
          <w:sz w:val="26"/>
          <w:szCs w:val="26"/>
        </w:rPr>
        <w:tab/>
      </w:r>
      <w:r w:rsidRPr="00F70488">
        <w:rPr>
          <w:b/>
          <w:sz w:val="26"/>
          <w:szCs w:val="26"/>
        </w:rPr>
        <w:t>Ovr-5498/2015</w:t>
      </w:r>
    </w:p>
    <w:p w:rsidRDefault="00AD6AC1" w:rsidP="00AD6AC1" w:rsidR="00AD6AC1">
      <w:pPr>
        <w:ind w:firstLine="720"/>
        <w:rPr>
          <w:sz w:val="26"/>
          <w:szCs w:val="26"/>
        </w:rPr>
      </w:pPr>
      <w:r>
        <w:rPr>
          <w:sz w:val="26"/>
          <w:szCs w:val="26"/>
        </w:rPr>
        <w:t xml:space="preserve">Ovrhovoditelj: Tempo d.d. u stečaju </w:t>
      </w:r>
    </w:p>
    <w:p w:rsidRDefault="00AD6AC1" w:rsidP="00AD6AC1" w:rsidR="00AD6AC1">
      <w:pPr>
        <w:rPr>
          <w:sz w:val="26"/>
          <w:szCs w:val="26"/>
        </w:rPr>
      </w:pPr>
      <w:r>
        <w:rPr>
          <w:sz w:val="26"/>
          <w:szCs w:val="26"/>
        </w:rPr>
        <w:tab/>
        <w:t>Ovršenik: Ingra d.d.</w:t>
      </w:r>
    </w:p>
    <w:p w:rsidRDefault="00AD6AC1" w:rsidP="00AD6AC1" w:rsidR="00AD6AC1">
      <w:pPr>
        <w:rPr>
          <w:sz w:val="26"/>
          <w:szCs w:val="26"/>
        </w:rPr>
      </w:pPr>
      <w:r>
        <w:rPr>
          <w:sz w:val="26"/>
          <w:szCs w:val="26"/>
        </w:rPr>
        <w:tab/>
        <w:t>Radi: isplate 34.348,98 kn sa zzk od 09.04.2010. godine do isplate</w:t>
      </w:r>
    </w:p>
    <w:p w:rsidRDefault="00AD6AC1" w:rsidP="00AD6AC1" w:rsidR="00AD6AC1">
      <w:pPr>
        <w:rPr>
          <w:sz w:val="26"/>
          <w:szCs w:val="26"/>
        </w:rPr>
      </w:pPr>
    </w:p>
    <w:p w:rsidRDefault="00AD6AC1" w:rsidP="00AD6AC1" w:rsidR="00AD6AC1">
      <w:pPr>
        <w:rPr>
          <w:sz w:val="26"/>
          <w:szCs w:val="26"/>
        </w:rPr>
      </w:pPr>
      <w:r>
        <w:rPr>
          <w:sz w:val="26"/>
          <w:szCs w:val="26"/>
        </w:rPr>
        <w:t>Postupak se vodi povodom Prijedloga za ovrhu na temelju ovršne isprave, i to  temeljem pravomoćnog i ovršnog rješenja Trgovačkog suda u Zagrebu, posl.br. I-2668/1993 od 08.04.2010. godine, kojim je naloženo Ingra d.d. platiti Tempu d.d. trošak protuovrhe u iznosu od 34.348,98 kn.</w:t>
      </w:r>
    </w:p>
    <w:p w:rsidRDefault="00AD6AC1" w:rsidP="00AD6AC1" w:rsidR="00AD6AC1">
      <w:pPr>
        <w:rPr>
          <w:sz w:val="26"/>
          <w:szCs w:val="26"/>
        </w:rPr>
      </w:pPr>
      <w:r>
        <w:rPr>
          <w:sz w:val="26"/>
          <w:szCs w:val="26"/>
        </w:rPr>
        <w:t>U navedenom ovršnom postupku doneseno je rješenje o ovrsi dana 17.11.2015. godine, na koje je tuženik dana 10.12.2015. izjavio žalbu.</w:t>
      </w:r>
    </w:p>
    <w:p w:rsidRDefault="00AD6AC1" w:rsidP="00AD6AC1" w:rsidR="00AD6AC1">
      <w:pPr>
        <w:rPr>
          <w:sz w:val="26"/>
          <w:szCs w:val="26"/>
        </w:rPr>
      </w:pPr>
    </w:p>
    <w:p w:rsidRDefault="00AD6AC1" w:rsidP="00AD6AC1" w:rsidR="00AD6AC1">
      <w:pPr>
        <w:rPr>
          <w:sz w:val="26"/>
          <w:szCs w:val="26"/>
        </w:rPr>
      </w:pPr>
      <w:r>
        <w:rPr>
          <w:sz w:val="26"/>
          <w:szCs w:val="26"/>
        </w:rPr>
        <w:t>Povodom žalbe tuženika, sud je dana 12. siječnja 2016. godine donio rješenje kojim je uputio tuženika da pokrene parnicu radi proglašenja ovrhe nedopuštenom.</w:t>
      </w:r>
    </w:p>
    <w:p w:rsidRDefault="00760BB9" w:rsidP="00AD6AC1" w:rsidR="00760BB9">
      <w:pPr>
        <w:rPr>
          <w:sz w:val="26"/>
          <w:szCs w:val="26"/>
        </w:rPr>
      </w:pPr>
    </w:p>
    <w:p w:rsidRDefault="00760BB9" w:rsidP="00AD6AC1" w:rsidR="00760BB9">
      <w:pPr>
        <w:rPr>
          <w:sz w:val="26"/>
          <w:szCs w:val="26"/>
        </w:rPr>
      </w:pPr>
      <w:r>
        <w:rPr>
          <w:sz w:val="26"/>
          <w:szCs w:val="26"/>
        </w:rPr>
        <w:t>Namirenje je izvjesno budući je ovršenik u trenutku pisanja ovog izvješća likvidan.</w:t>
      </w:r>
    </w:p>
    <w:p w:rsidRDefault="00AD6AC1" w:rsidP="00AD6AC1" w:rsidR="00AD6AC1">
      <w:pPr>
        <w:rPr>
          <w:sz w:val="26"/>
          <w:szCs w:val="26"/>
        </w:rPr>
      </w:pPr>
    </w:p>
    <w:p w:rsidRDefault="00AD6AC1" w:rsidP="00AD6AC1" w:rsidR="00AD6AC1">
      <w:pPr>
        <w:rPr>
          <w:sz w:val="26"/>
          <w:szCs w:val="26"/>
        </w:rPr>
      </w:pPr>
    </w:p>
    <w:p w:rsidRDefault="00AD6A19" w:rsidP="00AD6AC1" w:rsidR="00AD6A19">
      <w:pPr>
        <w:rPr>
          <w:sz w:val="26"/>
          <w:szCs w:val="26"/>
        </w:rPr>
      </w:pPr>
    </w:p>
    <w:p w:rsidRDefault="00AD6AC1" w:rsidP="00AD6AC1" w:rsidR="00AD6AC1" w:rsidRPr="006E7E76">
      <w:pPr>
        <w:rPr>
          <w:b/>
          <w:sz w:val="26"/>
          <w:szCs w:val="26"/>
        </w:rPr>
      </w:pPr>
      <w:r w:rsidRPr="006E7E76">
        <w:rPr>
          <w:b/>
          <w:sz w:val="26"/>
          <w:szCs w:val="26"/>
        </w:rPr>
        <w:t>5.</w:t>
      </w:r>
      <w:r w:rsidRPr="006E7E76">
        <w:rPr>
          <w:b/>
          <w:sz w:val="26"/>
          <w:szCs w:val="26"/>
        </w:rPr>
        <w:tab/>
        <w:t>Povrv-1626/2015</w:t>
      </w:r>
    </w:p>
    <w:p w:rsidRDefault="00AD6AC1" w:rsidP="00AD6AC1" w:rsidR="00AD6AC1">
      <w:pPr>
        <w:rPr>
          <w:sz w:val="26"/>
          <w:szCs w:val="26"/>
        </w:rPr>
      </w:pPr>
      <w:r>
        <w:rPr>
          <w:sz w:val="26"/>
          <w:szCs w:val="26"/>
        </w:rPr>
        <w:tab/>
        <w:t>Tužitelj: Suvlasnici stambene zgrade, Tempo d.d. u stečaju</w:t>
      </w:r>
    </w:p>
    <w:p w:rsidRDefault="00AD6AC1" w:rsidP="00AD6AC1" w:rsidR="00AD6AC1">
      <w:pPr>
        <w:rPr>
          <w:sz w:val="26"/>
          <w:szCs w:val="26"/>
        </w:rPr>
      </w:pPr>
      <w:r>
        <w:rPr>
          <w:sz w:val="26"/>
          <w:szCs w:val="26"/>
        </w:rPr>
        <w:tab/>
        <w:t>Tuženik: Anka Atalić</w:t>
      </w:r>
    </w:p>
    <w:p w:rsidRDefault="00AD6AC1" w:rsidP="00AD6AC1" w:rsidR="00AD6AC1">
      <w:pPr>
        <w:rPr>
          <w:sz w:val="26"/>
          <w:szCs w:val="26"/>
        </w:rPr>
      </w:pPr>
      <w:r>
        <w:rPr>
          <w:sz w:val="26"/>
          <w:szCs w:val="26"/>
        </w:rPr>
        <w:tab/>
        <w:t>Radi: isplate, prigovor na rješenje o ovrsi (do 100.000,00)</w:t>
      </w:r>
    </w:p>
    <w:p w:rsidRDefault="00AD6AC1" w:rsidP="00AD6AC1" w:rsidR="00AD6AC1">
      <w:pPr>
        <w:rPr>
          <w:sz w:val="26"/>
          <w:szCs w:val="26"/>
        </w:rPr>
      </w:pPr>
    </w:p>
    <w:p w:rsidRDefault="00AD6AC1" w:rsidP="00AD6AC1" w:rsidR="00AD6AC1">
      <w:pPr>
        <w:rPr>
          <w:sz w:val="26"/>
          <w:szCs w:val="26"/>
        </w:rPr>
      </w:pPr>
      <w:r>
        <w:rPr>
          <w:sz w:val="26"/>
          <w:szCs w:val="26"/>
        </w:rPr>
        <w:t xml:space="preserve">Uvidom u „e Predmet“ utvrdili smo da je u predmetu dana 17.12.2015. godine doneseno Rješenje o povlačenju tužbe (pravomoćno 06.01.2016.). </w:t>
      </w:r>
    </w:p>
    <w:p w:rsidRDefault="00760BB9" w:rsidP="00AD6AC1" w:rsidR="00760BB9">
      <w:pPr>
        <w:rPr>
          <w:sz w:val="26"/>
          <w:szCs w:val="26"/>
        </w:rPr>
      </w:pPr>
    </w:p>
    <w:p w:rsidRDefault="00AD6AC1" w:rsidP="00AD6AC1" w:rsidR="00AD6AC1">
      <w:pPr>
        <w:rPr>
          <w:sz w:val="26"/>
          <w:szCs w:val="26"/>
        </w:rPr>
      </w:pPr>
      <w:r>
        <w:rPr>
          <w:sz w:val="26"/>
          <w:szCs w:val="26"/>
        </w:rPr>
        <w:t>Spis je arhiviran, stoga je za uvid potrebno uplatiti trošak vađenja iz arhive u iznosu od 100,00 kuna</w:t>
      </w:r>
      <w:r w:rsidR="00760BB9">
        <w:rPr>
          <w:sz w:val="26"/>
          <w:szCs w:val="26"/>
        </w:rPr>
        <w:t>. Smatramo da nema potrebe vršiti uvid.</w:t>
      </w:r>
    </w:p>
    <w:p w:rsidRDefault="006D775C" w:rsidP="00AD6AC1" w:rsidR="006D775C">
      <w:pPr>
        <w:rPr>
          <w:sz w:val="26"/>
          <w:szCs w:val="26"/>
        </w:rPr>
      </w:pPr>
    </w:p>
    <w:p w:rsidRDefault="006D775C" w:rsidP="00AD6AC1" w:rsidR="006D775C">
      <w:pPr>
        <w:rPr>
          <w:sz w:val="26"/>
          <w:szCs w:val="26"/>
        </w:rPr>
      </w:pPr>
      <w:r w:rsidRPr="006D775C">
        <w:rPr>
          <w:sz w:val="26"/>
          <w:szCs w:val="26"/>
          <w:highlight w:val="yellow"/>
        </w:rPr>
        <w:t>Spis a/a.</w:t>
      </w:r>
    </w:p>
    <w:p w:rsidRDefault="00AD6AC1" w:rsidP="00AD6AC1" w:rsidR="00AD6AC1">
      <w:pPr>
        <w:rPr>
          <w:sz w:val="26"/>
          <w:szCs w:val="26"/>
        </w:rPr>
      </w:pPr>
    </w:p>
    <w:p w:rsidRDefault="00AD6AC1" w:rsidP="00AD6AC1" w:rsidR="00AD6AC1">
      <w:pPr>
        <w:rPr>
          <w:sz w:val="26"/>
          <w:szCs w:val="26"/>
        </w:rPr>
      </w:pPr>
    </w:p>
    <w:p w:rsidRDefault="00AD6AC1" w:rsidP="00AD6AC1" w:rsidR="00AD6AC1" w:rsidRPr="006E7E76">
      <w:pPr>
        <w:rPr>
          <w:b/>
          <w:sz w:val="26"/>
          <w:szCs w:val="26"/>
        </w:rPr>
      </w:pPr>
      <w:r w:rsidRPr="006E7E76">
        <w:rPr>
          <w:b/>
          <w:sz w:val="26"/>
          <w:szCs w:val="26"/>
        </w:rPr>
        <w:t>6.</w:t>
      </w:r>
      <w:r w:rsidRPr="006E7E76">
        <w:rPr>
          <w:b/>
          <w:sz w:val="26"/>
          <w:szCs w:val="26"/>
        </w:rPr>
        <w:tab/>
        <w:t>P-505/2013</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Razim Nuhić, Irfan Nuhić, Razija Prošić i dr.</w:t>
      </w:r>
    </w:p>
    <w:p w:rsidRDefault="00AD6AC1" w:rsidP="00AD6AC1" w:rsidR="00AD6AC1">
      <w:pPr>
        <w:rPr>
          <w:sz w:val="26"/>
          <w:szCs w:val="26"/>
        </w:rPr>
      </w:pPr>
      <w:r>
        <w:rPr>
          <w:sz w:val="26"/>
          <w:szCs w:val="26"/>
        </w:rPr>
        <w:tab/>
        <w:t>Radi: ovrha – spor</w:t>
      </w:r>
    </w:p>
    <w:p w:rsidRDefault="00AD6AC1" w:rsidP="00AD6AC1" w:rsidR="00AD6AC1">
      <w:pPr>
        <w:rPr>
          <w:sz w:val="26"/>
          <w:szCs w:val="26"/>
        </w:rPr>
      </w:pPr>
    </w:p>
    <w:p w:rsidRDefault="00AD6AC1" w:rsidP="00AD6AC1" w:rsidR="00AD6AC1">
      <w:pPr>
        <w:rPr>
          <w:sz w:val="26"/>
          <w:szCs w:val="26"/>
        </w:rPr>
      </w:pPr>
      <w:r>
        <w:rPr>
          <w:sz w:val="26"/>
          <w:szCs w:val="26"/>
        </w:rPr>
        <w:t>Tempo d.d. podnio je tuž</w:t>
      </w:r>
      <w:r w:rsidR="00730B04">
        <w:rPr>
          <w:sz w:val="26"/>
          <w:szCs w:val="26"/>
        </w:rPr>
        <w:t>bu kojom zahtjeva da se proglas</w:t>
      </w:r>
      <w:r>
        <w:rPr>
          <w:sz w:val="26"/>
          <w:szCs w:val="26"/>
        </w:rPr>
        <w:t>i nedopuštenom ovrha određena Rješenjem Općinskog građanskog suda u Zagrebu, posl.br. Ovr-1030/12 od 07.05.2012. g.</w:t>
      </w:r>
      <w:r w:rsidR="00220929">
        <w:rPr>
          <w:sz w:val="26"/>
          <w:szCs w:val="26"/>
        </w:rPr>
        <w:t xml:space="preserve"> </w:t>
      </w:r>
      <w:r>
        <w:rPr>
          <w:sz w:val="26"/>
          <w:szCs w:val="26"/>
        </w:rPr>
        <w:t xml:space="preserve">(sada posl.br. </w:t>
      </w:r>
      <w:r w:rsidRPr="003C3C18">
        <w:rPr>
          <w:b/>
          <w:sz w:val="26"/>
          <w:szCs w:val="26"/>
        </w:rPr>
        <w:t>Ovr-7829/15</w:t>
      </w:r>
      <w:r>
        <w:rPr>
          <w:sz w:val="26"/>
          <w:szCs w:val="26"/>
        </w:rPr>
        <w:t>), između ovrhovoditelja – ovdje tuženika i ovršenika Tempo d.d, a kojim rješenjem je određena ovrha na nekretninama koje su upis</w:t>
      </w:r>
      <w:r w:rsidR="00730B04">
        <w:rPr>
          <w:sz w:val="26"/>
          <w:szCs w:val="26"/>
        </w:rPr>
        <w:t>a</w:t>
      </w:r>
      <w:r>
        <w:rPr>
          <w:sz w:val="26"/>
          <w:szCs w:val="26"/>
        </w:rPr>
        <w:t>ne u zk.ul. 100740, k.o. Vrapče Novo, u naravi posebni dijelovi novosagrađene zgrade, sa sveukupno 69 etaža, na adresi u Zagrebu, Ulica Gustava Krkleca br. 21.</w:t>
      </w:r>
    </w:p>
    <w:p w:rsidRDefault="00AD6AC1" w:rsidP="00AD6AC1" w:rsidR="00AD6AC1">
      <w:pPr>
        <w:rPr>
          <w:sz w:val="26"/>
          <w:szCs w:val="26"/>
        </w:rPr>
      </w:pPr>
    </w:p>
    <w:p w:rsidRDefault="00F06BCA" w:rsidP="00AD6AC1" w:rsidR="00AD6AC1">
      <w:pPr>
        <w:rPr>
          <w:sz w:val="26"/>
          <w:szCs w:val="26"/>
        </w:rPr>
      </w:pPr>
      <w:r>
        <w:rPr>
          <w:sz w:val="26"/>
          <w:szCs w:val="26"/>
        </w:rPr>
        <w:t>Gore citirana</w:t>
      </w:r>
      <w:r w:rsidR="00AD6AC1">
        <w:rPr>
          <w:sz w:val="26"/>
          <w:szCs w:val="26"/>
        </w:rPr>
        <w:t xml:space="preserve"> ovrha </w:t>
      </w:r>
      <w:r>
        <w:rPr>
          <w:sz w:val="26"/>
          <w:szCs w:val="26"/>
        </w:rPr>
        <w:t xml:space="preserve"> na nekretninama </w:t>
      </w:r>
      <w:r w:rsidR="00AD6AC1">
        <w:rPr>
          <w:sz w:val="26"/>
          <w:szCs w:val="26"/>
        </w:rPr>
        <w:t xml:space="preserve">određena </w:t>
      </w:r>
      <w:r>
        <w:rPr>
          <w:sz w:val="26"/>
          <w:szCs w:val="26"/>
        </w:rPr>
        <w:t xml:space="preserve">je </w:t>
      </w:r>
      <w:r w:rsidR="00AD6AC1">
        <w:rPr>
          <w:sz w:val="26"/>
          <w:szCs w:val="26"/>
        </w:rPr>
        <w:t xml:space="preserve">temeljem pravomoćne i ovršne presude Općinskog građanskog suda u Zagrebu, Pr-4201/08 od 19. veljače 2009., kojom je Tempo d.d. </w:t>
      </w:r>
      <w:r>
        <w:rPr>
          <w:sz w:val="26"/>
          <w:szCs w:val="26"/>
        </w:rPr>
        <w:t xml:space="preserve">kao tuženiku </w:t>
      </w:r>
      <w:r w:rsidR="00AD6AC1">
        <w:rPr>
          <w:sz w:val="26"/>
          <w:szCs w:val="26"/>
        </w:rPr>
        <w:t>naloženo isplatiti Hasanu Nuhiću (preminuo 14.06.2009.)</w:t>
      </w:r>
      <w:r>
        <w:rPr>
          <w:sz w:val="26"/>
          <w:szCs w:val="26"/>
        </w:rPr>
        <w:t>kao tužitelju</w:t>
      </w:r>
      <w:r w:rsidR="00AD6AC1">
        <w:rPr>
          <w:sz w:val="26"/>
          <w:szCs w:val="26"/>
        </w:rPr>
        <w:t>, iznos od 217.627,28 kn na ime rente s naslova tuđe pomoći i te stalnu novč</w:t>
      </w:r>
      <w:r>
        <w:rPr>
          <w:sz w:val="26"/>
          <w:szCs w:val="26"/>
        </w:rPr>
        <w:t>anu rentu u iznosu od 1.731,90.</w:t>
      </w:r>
    </w:p>
    <w:p w:rsidRDefault="00F06BCA" w:rsidP="00AD6AC1" w:rsidR="00F06BCA">
      <w:pPr>
        <w:rPr>
          <w:sz w:val="26"/>
          <w:szCs w:val="26"/>
        </w:rPr>
      </w:pPr>
    </w:p>
    <w:p w:rsidRDefault="00AD6AC1" w:rsidP="00AD6AC1" w:rsidR="00AD6AC1">
      <w:pPr>
        <w:rPr>
          <w:sz w:val="26"/>
          <w:szCs w:val="26"/>
        </w:rPr>
      </w:pPr>
      <w:r>
        <w:rPr>
          <w:sz w:val="26"/>
          <w:szCs w:val="26"/>
        </w:rPr>
        <w:t xml:space="preserve">Također, prema podnesku Tempa od dana 05.04.2013.g. nekretnine upisane u zk. ul. 100740, k.o. Vrapče Novo, tj. posebne dijelove novosagrađene zgrade (svih 67 etaža), Tempo je, kao investitor i graditelj, prodao na tržištu fizičkim i pravnim osobama.   </w:t>
      </w:r>
    </w:p>
    <w:p w:rsidRDefault="00AD6AC1" w:rsidP="00AD6AC1" w:rsidR="00AD6AC1">
      <w:pPr>
        <w:rPr>
          <w:sz w:val="26"/>
          <w:szCs w:val="26"/>
        </w:rPr>
      </w:pPr>
      <w:r>
        <w:rPr>
          <w:sz w:val="26"/>
          <w:szCs w:val="26"/>
        </w:rPr>
        <w:t xml:space="preserve"> </w:t>
      </w:r>
    </w:p>
    <w:p w:rsidRDefault="00AD6AC1" w:rsidP="00AD6AC1" w:rsidR="00AD6AC1">
      <w:pPr>
        <w:rPr>
          <w:sz w:val="26"/>
          <w:szCs w:val="26"/>
        </w:rPr>
      </w:pPr>
      <w:r>
        <w:rPr>
          <w:sz w:val="26"/>
          <w:szCs w:val="26"/>
        </w:rPr>
        <w:lastRenderedPageBreak/>
        <w:t>Dana 14.04.2015. godine doneseno je Rješenje o prekidu postupka.</w:t>
      </w:r>
    </w:p>
    <w:p w:rsidRDefault="00B91340" w:rsidP="00AD6AC1" w:rsidR="00B91340">
      <w:pPr>
        <w:rPr>
          <w:sz w:val="26"/>
          <w:szCs w:val="26"/>
        </w:rPr>
      </w:pPr>
    </w:p>
    <w:p w:rsidRDefault="00B91340" w:rsidP="00AD6AC1" w:rsidR="00B91340">
      <w:pPr>
        <w:rPr>
          <w:sz w:val="26"/>
          <w:szCs w:val="26"/>
        </w:rPr>
      </w:pPr>
      <w:r>
        <w:rPr>
          <w:sz w:val="26"/>
          <w:szCs w:val="26"/>
        </w:rPr>
        <w:t xml:space="preserve">Uložena punomoć Tempo d.d. međutim postupak još nije </w:t>
      </w:r>
      <w:r w:rsidR="006D775C">
        <w:rPr>
          <w:sz w:val="26"/>
          <w:szCs w:val="26"/>
        </w:rPr>
        <w:t>nastavljen</w:t>
      </w:r>
      <w:r>
        <w:rPr>
          <w:sz w:val="26"/>
          <w:szCs w:val="26"/>
        </w:rPr>
        <w:t>.</w:t>
      </w:r>
    </w:p>
    <w:p w:rsidRDefault="00AD6AC1" w:rsidP="00AD6AC1" w:rsidR="00AD6AC1">
      <w:pPr>
        <w:rPr>
          <w:sz w:val="26"/>
          <w:szCs w:val="26"/>
        </w:rPr>
      </w:pPr>
    </w:p>
    <w:p w:rsidRDefault="00B91340" w:rsidP="00AD6AC1" w:rsidR="00AD6AC1">
      <w:pPr>
        <w:rPr>
          <w:sz w:val="26"/>
          <w:szCs w:val="26"/>
        </w:rPr>
      </w:pPr>
      <w:r>
        <w:rPr>
          <w:sz w:val="26"/>
          <w:szCs w:val="26"/>
        </w:rPr>
        <w:t>Vidjeti mirno rješenje spora povlačenjem tužbe.</w:t>
      </w:r>
    </w:p>
    <w:p w:rsidRDefault="00B91340" w:rsidP="00AD6AC1" w:rsidR="00B91340">
      <w:pPr>
        <w:rPr>
          <w:sz w:val="26"/>
          <w:szCs w:val="26"/>
        </w:rPr>
      </w:pPr>
    </w:p>
    <w:p w:rsidRDefault="00B91340" w:rsidP="00AD6AC1" w:rsidR="00B91340">
      <w:pPr>
        <w:rPr>
          <w:sz w:val="26"/>
          <w:szCs w:val="26"/>
        </w:rPr>
      </w:pPr>
    </w:p>
    <w:p w:rsidRDefault="00B0342F" w:rsidP="00AD6AC1" w:rsidR="00B0342F">
      <w:pPr>
        <w:rPr>
          <w:sz w:val="26"/>
          <w:szCs w:val="26"/>
        </w:rPr>
      </w:pPr>
    </w:p>
    <w:p w:rsidRDefault="00AD6AC1" w:rsidP="00AD6AC1" w:rsidR="00AD6AC1" w:rsidRPr="006E7E76">
      <w:pPr>
        <w:rPr>
          <w:b/>
          <w:sz w:val="26"/>
          <w:szCs w:val="26"/>
        </w:rPr>
      </w:pPr>
      <w:r w:rsidRPr="006E7E76">
        <w:rPr>
          <w:b/>
          <w:sz w:val="26"/>
          <w:szCs w:val="26"/>
        </w:rPr>
        <w:t>7.</w:t>
      </w:r>
      <w:r w:rsidRPr="006E7E76">
        <w:rPr>
          <w:b/>
          <w:sz w:val="26"/>
          <w:szCs w:val="26"/>
        </w:rPr>
        <w:tab/>
        <w:t>P-3763/10</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Grad Zagreb</w:t>
      </w:r>
    </w:p>
    <w:p w:rsidRDefault="00AD6AC1" w:rsidP="00AD6AC1" w:rsidR="00AD6AC1">
      <w:pPr>
        <w:rPr>
          <w:sz w:val="26"/>
          <w:szCs w:val="26"/>
        </w:rPr>
      </w:pPr>
      <w:r>
        <w:rPr>
          <w:sz w:val="26"/>
          <w:szCs w:val="26"/>
        </w:rPr>
        <w:tab/>
        <w:t>Radi: Isplata (do 50.000,00 kn)</w:t>
      </w:r>
    </w:p>
    <w:p w:rsidRDefault="00AD6AC1" w:rsidP="00AD6AC1" w:rsidR="00AD6AC1">
      <w:pPr>
        <w:rPr>
          <w:sz w:val="26"/>
          <w:szCs w:val="26"/>
        </w:rPr>
      </w:pPr>
    </w:p>
    <w:p w:rsidRDefault="00AD6AC1" w:rsidP="00AD6AC1" w:rsidR="00AD6AC1">
      <w:pPr>
        <w:rPr>
          <w:sz w:val="26"/>
          <w:szCs w:val="26"/>
        </w:rPr>
      </w:pPr>
      <w:r>
        <w:rPr>
          <w:sz w:val="26"/>
          <w:szCs w:val="26"/>
        </w:rPr>
        <w:t>Uvidom u „e Predmet“ utvrdili smo da je u predmetu dana 29.02.2012.g. donesena Presuda. (pravomoćna 14.03.2012.g.).</w:t>
      </w:r>
    </w:p>
    <w:p w:rsidRDefault="00AD6AC1" w:rsidP="00AD6AC1" w:rsidR="00AD6AC1">
      <w:pPr>
        <w:rPr>
          <w:sz w:val="26"/>
          <w:szCs w:val="26"/>
        </w:rPr>
      </w:pPr>
    </w:p>
    <w:p w:rsidRDefault="00312133" w:rsidP="00AD6AC1" w:rsidR="00AD6AC1">
      <w:pPr>
        <w:rPr>
          <w:sz w:val="26"/>
          <w:szCs w:val="26"/>
        </w:rPr>
      </w:pPr>
      <w:r>
        <w:rPr>
          <w:sz w:val="26"/>
          <w:szCs w:val="26"/>
        </w:rPr>
        <w:t xml:space="preserve">Spis je arhiviran, </w:t>
      </w:r>
      <w:r w:rsidRPr="00312133">
        <w:rPr>
          <w:sz w:val="26"/>
          <w:szCs w:val="26"/>
          <w:highlight w:val="yellow"/>
        </w:rPr>
        <w:t>staviti a/a.</w:t>
      </w:r>
    </w:p>
    <w:p w:rsidRDefault="00AD6AC1" w:rsidP="00AD6AC1" w:rsidR="00AD6AC1">
      <w:pPr>
        <w:rPr>
          <w:sz w:val="26"/>
          <w:szCs w:val="26"/>
        </w:rPr>
      </w:pPr>
    </w:p>
    <w:p w:rsidRDefault="00AD6AC1" w:rsidP="00AD6AC1" w:rsidR="00AD6AC1">
      <w:pPr>
        <w:rPr>
          <w:sz w:val="26"/>
          <w:szCs w:val="26"/>
        </w:rPr>
      </w:pPr>
    </w:p>
    <w:p w:rsidRDefault="00AD6AC1" w:rsidP="00AD6AC1" w:rsidR="00AD6AC1" w:rsidRPr="00154B74">
      <w:pPr>
        <w:rPr>
          <w:b/>
          <w:sz w:val="26"/>
          <w:szCs w:val="26"/>
        </w:rPr>
      </w:pPr>
      <w:r w:rsidRPr="00154B74">
        <w:rPr>
          <w:b/>
          <w:sz w:val="26"/>
          <w:szCs w:val="26"/>
        </w:rPr>
        <w:t>8.</w:t>
      </w:r>
      <w:r w:rsidRPr="00154B74">
        <w:rPr>
          <w:b/>
          <w:sz w:val="26"/>
          <w:szCs w:val="26"/>
        </w:rPr>
        <w:tab/>
        <w:t>Ovr-1930/2004</w:t>
      </w:r>
    </w:p>
    <w:p w:rsidRDefault="00AD6AC1" w:rsidP="00AD6AC1" w:rsidR="00AD6AC1">
      <w:pPr>
        <w:rPr>
          <w:sz w:val="26"/>
          <w:szCs w:val="26"/>
        </w:rPr>
      </w:pPr>
      <w:r>
        <w:rPr>
          <w:sz w:val="26"/>
          <w:szCs w:val="26"/>
        </w:rPr>
        <w:tab/>
        <w:t>Ovrhovoditelj: El Sat d.o.o., Tempo d.d. i dr.</w:t>
      </w:r>
    </w:p>
    <w:p w:rsidRDefault="00AD6AC1" w:rsidP="00AD6AC1" w:rsidR="00AD6AC1">
      <w:pPr>
        <w:rPr>
          <w:sz w:val="26"/>
          <w:szCs w:val="26"/>
        </w:rPr>
      </w:pPr>
      <w:r>
        <w:rPr>
          <w:sz w:val="26"/>
          <w:szCs w:val="26"/>
        </w:rPr>
        <w:tab/>
        <w:t>Ovršenik: Fading d.o.o.</w:t>
      </w:r>
    </w:p>
    <w:p w:rsidRDefault="00AD6AC1" w:rsidP="00AD6AC1" w:rsidR="00AD6AC1">
      <w:pPr>
        <w:rPr>
          <w:sz w:val="26"/>
          <w:szCs w:val="26"/>
        </w:rPr>
      </w:pPr>
      <w:r>
        <w:rPr>
          <w:sz w:val="26"/>
          <w:szCs w:val="26"/>
        </w:rPr>
        <w:tab/>
        <w:t xml:space="preserve">Radi: </w:t>
      </w:r>
      <w:r w:rsidR="00312133">
        <w:rPr>
          <w:sz w:val="26"/>
          <w:szCs w:val="26"/>
        </w:rPr>
        <w:t>isplate</w:t>
      </w:r>
      <w:r>
        <w:rPr>
          <w:sz w:val="26"/>
          <w:szCs w:val="26"/>
        </w:rPr>
        <w:t xml:space="preserve"> 1.345,68 kn sa zzk od 30.06.1993.</w:t>
      </w:r>
    </w:p>
    <w:p w:rsidRDefault="00AD6AC1" w:rsidP="00AD6AC1" w:rsidR="00AD6AC1">
      <w:pPr>
        <w:rPr>
          <w:sz w:val="26"/>
          <w:szCs w:val="26"/>
        </w:rPr>
      </w:pPr>
    </w:p>
    <w:p w:rsidRDefault="00AD6AC1" w:rsidP="00AD6AC1" w:rsidR="00AD6AC1">
      <w:pPr>
        <w:rPr>
          <w:sz w:val="26"/>
          <w:szCs w:val="26"/>
        </w:rPr>
      </w:pPr>
      <w:r>
        <w:rPr>
          <w:sz w:val="26"/>
          <w:szCs w:val="26"/>
        </w:rPr>
        <w:t>Postupak se vodi povodom Prijedloga za ovrhu na nekretninama radi naplate novčane tražbine u iznosu od 1.345,68 kn, temeljem pravomoćne presude Trgovačkog suda od 02. prosinca 1998. godine, P-14654/94.</w:t>
      </w:r>
    </w:p>
    <w:p w:rsidRDefault="00AD6AC1" w:rsidP="00AD6AC1" w:rsidR="00AD6AC1">
      <w:pPr>
        <w:rPr>
          <w:sz w:val="26"/>
          <w:szCs w:val="26"/>
        </w:rPr>
      </w:pPr>
    </w:p>
    <w:p w:rsidRDefault="00AD6AC1" w:rsidP="00AD6AC1" w:rsidR="00AD6AC1">
      <w:pPr>
        <w:rPr>
          <w:sz w:val="26"/>
          <w:szCs w:val="26"/>
        </w:rPr>
      </w:pPr>
      <w:r>
        <w:rPr>
          <w:sz w:val="26"/>
          <w:szCs w:val="26"/>
        </w:rPr>
        <w:t>Sa navedenim predmetom je spojen i predmet ovrhovoditelja El Sat d.o.o. koji prema ovršeniku ima tražbinu od 230.000,00 kuna, koja tražbina je veća od vrijednosti nekretnine ovršenika.</w:t>
      </w:r>
    </w:p>
    <w:p w:rsidRDefault="00AD6AC1" w:rsidP="00AD6AC1" w:rsidR="00AD6AC1">
      <w:pPr>
        <w:rPr>
          <w:sz w:val="26"/>
          <w:szCs w:val="26"/>
        </w:rPr>
      </w:pPr>
    </w:p>
    <w:p w:rsidRDefault="00AD6AC1" w:rsidP="00AD6AC1" w:rsidR="00AD6AC1">
      <w:pPr>
        <w:rPr>
          <w:sz w:val="26"/>
          <w:szCs w:val="26"/>
        </w:rPr>
      </w:pPr>
      <w:r>
        <w:rPr>
          <w:sz w:val="26"/>
          <w:szCs w:val="26"/>
        </w:rPr>
        <w:t>Na javnoj dražbi 09.05.2017. ovrhovoditelj El Sat d.o.o. se prijavio kao kupac nekretnine ovršenika, stoga Tempo d.d. nije u mogućnosti naplatiti tražbinu.</w:t>
      </w:r>
    </w:p>
    <w:p w:rsidRDefault="00AD6AC1" w:rsidP="00AD6AC1" w:rsidR="00AD6AC1">
      <w:pPr>
        <w:rPr>
          <w:sz w:val="26"/>
          <w:szCs w:val="26"/>
        </w:rPr>
      </w:pPr>
    </w:p>
    <w:p w:rsidRDefault="00AD6AC1" w:rsidP="00AD6AC1" w:rsidR="00AD6AC1">
      <w:pPr>
        <w:rPr>
          <w:sz w:val="26"/>
          <w:szCs w:val="26"/>
        </w:rPr>
      </w:pPr>
    </w:p>
    <w:p w:rsidRDefault="00AD6AC1" w:rsidP="00AD6AC1" w:rsidR="00AD6AC1" w:rsidRPr="00154B74">
      <w:pPr>
        <w:rPr>
          <w:b/>
          <w:sz w:val="26"/>
          <w:szCs w:val="26"/>
        </w:rPr>
      </w:pPr>
      <w:r w:rsidRPr="00154B74">
        <w:rPr>
          <w:b/>
          <w:sz w:val="26"/>
          <w:szCs w:val="26"/>
        </w:rPr>
        <w:t>9.</w:t>
      </w:r>
      <w:r w:rsidRPr="00154B74">
        <w:rPr>
          <w:b/>
          <w:sz w:val="26"/>
          <w:szCs w:val="26"/>
        </w:rPr>
        <w:tab/>
        <w:t>Općinski sud Novi Zagreb, Pn-721/15</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Drago Beneta, vl. zanatske radnje Drvomodelar</w:t>
      </w:r>
    </w:p>
    <w:p w:rsidRDefault="00AD6AC1" w:rsidP="00AD6AC1" w:rsidR="00AD6AC1">
      <w:pPr>
        <w:rPr>
          <w:sz w:val="26"/>
          <w:szCs w:val="26"/>
        </w:rPr>
      </w:pPr>
      <w:r>
        <w:rPr>
          <w:sz w:val="26"/>
          <w:szCs w:val="26"/>
        </w:rPr>
        <w:tab/>
        <w:t>Radi: isplate 18.658,97 Eur s azzk od 02.09.1994.</w:t>
      </w:r>
    </w:p>
    <w:p w:rsidRDefault="00AD6AC1" w:rsidP="00AD6AC1" w:rsidR="00AD6AC1">
      <w:pPr>
        <w:rPr>
          <w:sz w:val="26"/>
          <w:szCs w:val="26"/>
        </w:rPr>
      </w:pPr>
    </w:p>
    <w:p w:rsidRDefault="00AD6AC1" w:rsidP="00AD6AC1" w:rsidR="00AD6AC1">
      <w:pPr>
        <w:rPr>
          <w:sz w:val="26"/>
          <w:szCs w:val="26"/>
        </w:rPr>
      </w:pPr>
      <w:r>
        <w:rPr>
          <w:sz w:val="26"/>
          <w:szCs w:val="26"/>
        </w:rPr>
        <w:t>Pravomoćna presuda od 02.07.2015. godine, tuženiku naloženo isplatiti iznos od 18.568,97 EUR sa zzk od 02.09.1994.g., te trošak parničnog postupka u iznosu od 11.050,00 kn sa zzk od 02.07.2015.g.</w:t>
      </w:r>
    </w:p>
    <w:p w:rsidRDefault="00756A85" w:rsidP="00AD6AC1" w:rsidR="00756A85">
      <w:pPr>
        <w:rPr>
          <w:sz w:val="26"/>
          <w:szCs w:val="26"/>
        </w:rPr>
      </w:pPr>
    </w:p>
    <w:p w:rsidRDefault="00AD6AC1" w:rsidP="00AD6AC1" w:rsidR="00AD6AC1">
      <w:pPr>
        <w:rPr>
          <w:sz w:val="26"/>
          <w:szCs w:val="26"/>
        </w:rPr>
      </w:pPr>
      <w:r>
        <w:rPr>
          <w:sz w:val="26"/>
          <w:szCs w:val="26"/>
        </w:rPr>
        <w:t>Zahtjev za izravnu naplatu predan FINI 16.03.2017.godine.</w:t>
      </w:r>
    </w:p>
    <w:p w:rsidRDefault="00756A85" w:rsidP="00AD6AC1" w:rsidR="00756A85">
      <w:pPr>
        <w:rPr>
          <w:sz w:val="26"/>
          <w:szCs w:val="26"/>
        </w:rPr>
      </w:pPr>
    </w:p>
    <w:p w:rsidRDefault="00AD6AC1" w:rsidP="00AD6AC1" w:rsidR="00AD6AC1">
      <w:pPr>
        <w:rPr>
          <w:sz w:val="26"/>
          <w:szCs w:val="26"/>
        </w:rPr>
      </w:pPr>
      <w:r w:rsidRPr="00FC01ED">
        <w:rPr>
          <w:sz w:val="26"/>
          <w:szCs w:val="26"/>
        </w:rPr>
        <w:t xml:space="preserve">Prema </w:t>
      </w:r>
      <w:r>
        <w:rPr>
          <w:sz w:val="26"/>
          <w:szCs w:val="26"/>
        </w:rPr>
        <w:t xml:space="preserve">zadnjim saznanjima, </w:t>
      </w:r>
      <w:r w:rsidR="00756A85">
        <w:rPr>
          <w:sz w:val="26"/>
          <w:szCs w:val="26"/>
        </w:rPr>
        <w:t xml:space="preserve">ovršenik nema </w:t>
      </w:r>
      <w:r>
        <w:rPr>
          <w:sz w:val="26"/>
          <w:szCs w:val="26"/>
        </w:rPr>
        <w:t xml:space="preserve"> sreds</w:t>
      </w:r>
      <w:r w:rsidR="00756A85">
        <w:rPr>
          <w:sz w:val="26"/>
          <w:szCs w:val="26"/>
        </w:rPr>
        <w:t xml:space="preserve">tava </w:t>
      </w:r>
      <w:r w:rsidR="003710A5">
        <w:rPr>
          <w:sz w:val="26"/>
          <w:szCs w:val="26"/>
        </w:rPr>
        <w:t>niti imovine</w:t>
      </w:r>
      <w:r>
        <w:rPr>
          <w:sz w:val="26"/>
          <w:szCs w:val="26"/>
        </w:rPr>
        <w:t>.</w:t>
      </w:r>
    </w:p>
    <w:p w:rsidRDefault="003710A5" w:rsidP="00AD6AC1" w:rsidR="003710A5">
      <w:pPr>
        <w:rPr>
          <w:sz w:val="26"/>
          <w:szCs w:val="26"/>
        </w:rPr>
      </w:pPr>
    </w:p>
    <w:p w:rsidRDefault="00AD6AC1" w:rsidP="00AD6AC1" w:rsidR="00AD6AC1">
      <w:pPr>
        <w:rPr>
          <w:sz w:val="26"/>
          <w:szCs w:val="26"/>
        </w:rPr>
      </w:pPr>
    </w:p>
    <w:p w:rsidRDefault="00AD6AC1" w:rsidP="00AD6AC1" w:rsidR="00AD6AC1">
      <w:pPr>
        <w:rPr>
          <w:sz w:val="26"/>
          <w:szCs w:val="26"/>
        </w:rPr>
      </w:pPr>
    </w:p>
    <w:p w:rsidRDefault="00194187" w:rsidP="00AD6AC1" w:rsidR="00194187">
      <w:pPr>
        <w:rPr>
          <w:sz w:val="26"/>
          <w:szCs w:val="26"/>
        </w:rPr>
      </w:pPr>
    </w:p>
    <w:p w:rsidRDefault="00AD6AC1" w:rsidP="00AD6AC1" w:rsidR="00AD6AC1" w:rsidRPr="00A972E6">
      <w:pPr>
        <w:rPr>
          <w:b/>
          <w:sz w:val="26"/>
          <w:szCs w:val="26"/>
        </w:rPr>
      </w:pPr>
      <w:r w:rsidRPr="00A972E6">
        <w:rPr>
          <w:b/>
          <w:sz w:val="26"/>
          <w:szCs w:val="26"/>
        </w:rPr>
        <w:t>10.</w:t>
      </w:r>
      <w:r w:rsidRPr="00A972E6">
        <w:rPr>
          <w:b/>
          <w:sz w:val="26"/>
          <w:szCs w:val="26"/>
        </w:rPr>
        <w:tab/>
        <w:t>Općinski radni sud Zagreb, Pr-3111/2009</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Ružica Spakić</w:t>
      </w:r>
    </w:p>
    <w:p w:rsidRDefault="00AD6AC1" w:rsidP="00AD6AC1" w:rsidR="00AD6AC1">
      <w:pPr>
        <w:rPr>
          <w:sz w:val="26"/>
          <w:szCs w:val="26"/>
        </w:rPr>
      </w:pPr>
      <w:r>
        <w:rPr>
          <w:sz w:val="26"/>
          <w:szCs w:val="26"/>
        </w:rPr>
        <w:tab/>
        <w:t>Radi: radno</w:t>
      </w:r>
    </w:p>
    <w:p w:rsidRDefault="00AD6AC1" w:rsidP="00AD6AC1" w:rsidR="00AD6AC1">
      <w:pPr>
        <w:rPr>
          <w:sz w:val="26"/>
          <w:szCs w:val="26"/>
        </w:rPr>
      </w:pPr>
    </w:p>
    <w:p w:rsidRDefault="00AD6AC1" w:rsidP="00AD6AC1" w:rsidR="00AD6AC1">
      <w:pPr>
        <w:rPr>
          <w:sz w:val="26"/>
          <w:szCs w:val="26"/>
        </w:rPr>
      </w:pPr>
      <w:r>
        <w:rPr>
          <w:sz w:val="26"/>
          <w:szCs w:val="26"/>
        </w:rPr>
        <w:t>Uvidom u „e Predmet“ utvrdili smo da je u predmetu dana 24.05.2010.g. donesena presuda, djelomično preinačena presudom od 23.09.2010. (pravomoćna 26.10.2010.g.)</w:t>
      </w:r>
    </w:p>
    <w:p w:rsidRDefault="00AD6AC1" w:rsidP="00AD6AC1" w:rsidR="00AD6AC1">
      <w:pPr>
        <w:rPr>
          <w:sz w:val="26"/>
          <w:szCs w:val="26"/>
        </w:rPr>
      </w:pPr>
    </w:p>
    <w:p w:rsidRDefault="00AD6AC1" w:rsidP="00AD6AC1" w:rsidR="00AD6AC1">
      <w:pPr>
        <w:rPr>
          <w:sz w:val="26"/>
          <w:szCs w:val="26"/>
        </w:rPr>
      </w:pPr>
      <w:r>
        <w:rPr>
          <w:sz w:val="26"/>
          <w:szCs w:val="26"/>
        </w:rPr>
        <w:t>Spis je arhiviran, stoga je za uvid potrebno uplatiti trošak vađenja iz arhive u iznosu od 100,00 kuna</w:t>
      </w:r>
    </w:p>
    <w:p w:rsidRDefault="00AD6AC1" w:rsidP="00AD6AC1" w:rsidR="00AD6AC1">
      <w:pPr>
        <w:rPr>
          <w:sz w:val="26"/>
          <w:szCs w:val="26"/>
        </w:rPr>
      </w:pPr>
    </w:p>
    <w:p w:rsidRDefault="006D775C" w:rsidP="006D775C" w:rsidR="006D775C">
      <w:pPr>
        <w:rPr>
          <w:sz w:val="26"/>
          <w:szCs w:val="26"/>
        </w:rPr>
      </w:pPr>
      <w:r w:rsidRPr="006D775C">
        <w:rPr>
          <w:sz w:val="26"/>
          <w:szCs w:val="26"/>
          <w:highlight w:val="yellow"/>
        </w:rPr>
        <w:t>Spis a/a.</w:t>
      </w:r>
    </w:p>
    <w:p w:rsidRDefault="00AD6AC1" w:rsidP="00AD6AC1" w:rsidR="00AD6AC1">
      <w:pPr>
        <w:rPr>
          <w:sz w:val="26"/>
          <w:szCs w:val="26"/>
        </w:rPr>
      </w:pPr>
    </w:p>
    <w:p w:rsidRDefault="006D775C" w:rsidP="00AD6AC1" w:rsidR="006D775C">
      <w:pPr>
        <w:rPr>
          <w:sz w:val="26"/>
          <w:szCs w:val="26"/>
        </w:rPr>
      </w:pPr>
    </w:p>
    <w:p w:rsidRDefault="00AD6AC1" w:rsidP="00AD6AC1" w:rsidR="00AD6AC1" w:rsidRPr="007656B0">
      <w:pPr>
        <w:rPr>
          <w:b/>
          <w:sz w:val="26"/>
          <w:szCs w:val="26"/>
        </w:rPr>
      </w:pPr>
      <w:r w:rsidRPr="007656B0">
        <w:rPr>
          <w:b/>
          <w:sz w:val="26"/>
          <w:szCs w:val="26"/>
        </w:rPr>
        <w:t>11.</w:t>
      </w:r>
      <w:r w:rsidRPr="007656B0">
        <w:rPr>
          <w:b/>
          <w:sz w:val="26"/>
          <w:szCs w:val="26"/>
        </w:rPr>
        <w:tab/>
        <w:t>Općinski sud u Zlataru, P-123/12</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Darko Turopoljac</w:t>
      </w:r>
    </w:p>
    <w:p w:rsidRDefault="00AD6AC1" w:rsidP="00AD6AC1" w:rsidR="00AD6AC1">
      <w:pPr>
        <w:rPr>
          <w:sz w:val="26"/>
          <w:szCs w:val="26"/>
        </w:rPr>
      </w:pPr>
      <w:r>
        <w:rPr>
          <w:sz w:val="26"/>
          <w:szCs w:val="26"/>
        </w:rPr>
        <w:tab/>
        <w:t>Radi: proglašenje ovrhe nedopuštenom</w:t>
      </w:r>
    </w:p>
    <w:p w:rsidRDefault="00AD6AC1" w:rsidP="00AD6AC1" w:rsidR="00AD6AC1">
      <w:pPr>
        <w:rPr>
          <w:sz w:val="26"/>
          <w:szCs w:val="26"/>
        </w:rPr>
      </w:pPr>
    </w:p>
    <w:p w:rsidRDefault="00AD6AC1" w:rsidP="00AD6AC1" w:rsidR="00AD6AC1">
      <w:pPr>
        <w:rPr>
          <w:sz w:val="26"/>
          <w:szCs w:val="26"/>
        </w:rPr>
      </w:pPr>
      <w:r>
        <w:rPr>
          <w:sz w:val="26"/>
          <w:szCs w:val="26"/>
        </w:rPr>
        <w:t>Dana 31. srpnja 2013. godine donesena je Presuda zbog ogluhe (pravomoćna 29.08.2013.g.), kojom je ovrha određena rješenjem Trgovačkog suda u Zagrebu, Ovr-3124/11 od 22. srpnja 2011.g., ovrhovoditelja Darka Turopoljca protiv ovršenika Tempo d.d., proglašena nedopuštenom.</w:t>
      </w:r>
    </w:p>
    <w:p w:rsidRDefault="00AD6AC1" w:rsidP="00AD6AC1" w:rsidR="00AD6AC1">
      <w:pPr>
        <w:rPr>
          <w:sz w:val="26"/>
          <w:szCs w:val="26"/>
        </w:rPr>
      </w:pPr>
    </w:p>
    <w:p w:rsidRDefault="006D775C" w:rsidP="00AD6AC1" w:rsidR="00AD6AC1">
      <w:pPr>
        <w:rPr>
          <w:sz w:val="26"/>
          <w:szCs w:val="26"/>
        </w:rPr>
      </w:pPr>
      <w:r w:rsidRPr="006D775C">
        <w:rPr>
          <w:sz w:val="26"/>
          <w:szCs w:val="26"/>
          <w:highlight w:val="yellow"/>
        </w:rPr>
        <w:t>Spis a/a.</w:t>
      </w: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AD6AC1" w:rsidP="00AD6AC1" w:rsidR="00AD6AC1">
      <w:pPr>
        <w:rPr>
          <w:sz w:val="26"/>
          <w:szCs w:val="26"/>
        </w:rPr>
      </w:pPr>
    </w:p>
    <w:p w:rsidRDefault="003710A5" w:rsidP="0021072C" w:rsidR="00AD6AC1" w:rsidRPr="0021072C">
      <w:pPr>
        <w:rPr>
          <w:sz w:val="26"/>
          <w:szCs w:val="26"/>
        </w:rPr>
      </w:pPr>
      <w:r w:rsidRPr="00B0342F">
        <w:rPr>
          <w:b/>
          <w:sz w:val="26"/>
          <w:szCs w:val="26"/>
        </w:rPr>
        <w:t>TRGOVAČKI SUD U ZAGREBU</w:t>
      </w:r>
    </w:p>
    <w:p w:rsidRDefault="00AD6AC1" w:rsidP="00AD6AC1" w:rsidR="00AD6AC1">
      <w:pPr>
        <w:rPr>
          <w:b/>
          <w:sz w:val="26"/>
          <w:szCs w:val="26"/>
        </w:rPr>
      </w:pPr>
    </w:p>
    <w:p w:rsidRDefault="00AD6AC1" w:rsidP="00AD6AC1" w:rsidR="00AD6AC1">
      <w:pPr>
        <w:rPr>
          <w:b/>
          <w:sz w:val="26"/>
          <w:szCs w:val="26"/>
        </w:rPr>
      </w:pPr>
      <w:r>
        <w:rPr>
          <w:b/>
          <w:sz w:val="26"/>
          <w:szCs w:val="26"/>
        </w:rPr>
        <w:t>01.</w:t>
      </w:r>
      <w:r>
        <w:rPr>
          <w:b/>
          <w:sz w:val="26"/>
          <w:szCs w:val="26"/>
        </w:rPr>
        <w:tab/>
        <w:t>Ovr-464/16</w:t>
      </w:r>
    </w:p>
    <w:p w:rsidRDefault="00AD6AC1" w:rsidP="00AD6AC1" w:rsidR="00AD6AC1">
      <w:pPr>
        <w:rPr>
          <w:sz w:val="26"/>
          <w:szCs w:val="26"/>
        </w:rPr>
      </w:pPr>
      <w:r>
        <w:rPr>
          <w:b/>
          <w:sz w:val="26"/>
          <w:szCs w:val="26"/>
        </w:rPr>
        <w:tab/>
      </w:r>
      <w:r>
        <w:rPr>
          <w:sz w:val="26"/>
          <w:szCs w:val="26"/>
        </w:rPr>
        <w:t>Ovrhovoditelj: Tempo d.d. u stečaju</w:t>
      </w:r>
    </w:p>
    <w:p w:rsidRDefault="00AD6AC1" w:rsidP="00AD6AC1" w:rsidR="00AD6AC1">
      <w:pPr>
        <w:rPr>
          <w:sz w:val="26"/>
          <w:szCs w:val="26"/>
        </w:rPr>
      </w:pPr>
      <w:r>
        <w:rPr>
          <w:sz w:val="26"/>
          <w:szCs w:val="26"/>
        </w:rPr>
        <w:tab/>
        <w:t>Ovršenik: Banica d.o.o.</w:t>
      </w:r>
    </w:p>
    <w:p w:rsidRDefault="00AD6AC1" w:rsidP="00AD6AC1" w:rsidR="00AD6AC1">
      <w:pPr>
        <w:rPr>
          <w:sz w:val="26"/>
          <w:szCs w:val="26"/>
        </w:rPr>
      </w:pPr>
      <w:r>
        <w:rPr>
          <w:sz w:val="26"/>
          <w:szCs w:val="26"/>
        </w:rPr>
        <w:tab/>
        <w:t>Radi: isplate 160.820,41 kn</w:t>
      </w:r>
    </w:p>
    <w:p w:rsidRDefault="00AD6AC1" w:rsidP="00AD6AC1" w:rsidR="00AD6AC1">
      <w:pPr>
        <w:rPr>
          <w:sz w:val="26"/>
          <w:szCs w:val="26"/>
        </w:rPr>
      </w:pPr>
    </w:p>
    <w:p w:rsidRDefault="00AD6AC1" w:rsidP="00AD6AC1" w:rsidR="00AD6AC1">
      <w:pPr>
        <w:rPr>
          <w:sz w:val="26"/>
          <w:szCs w:val="26"/>
        </w:rPr>
      </w:pPr>
      <w:r>
        <w:rPr>
          <w:sz w:val="26"/>
          <w:szCs w:val="26"/>
        </w:rPr>
        <w:t>Tempo d.d. u stečaju ugovorom o ustupu potraživanja tražbinu je prenio na Tempo Inženjering d.o.o., koju tražbinu je od Tempo Inženjering d.o.o. otkupila Mira Matezović i koja je stupila u navedeni ovršni postupak kao ovrhovoditelj.</w:t>
      </w:r>
    </w:p>
    <w:p w:rsidRDefault="00AD6AC1" w:rsidP="00AD6AC1" w:rsidR="00AD6AC1">
      <w:pPr>
        <w:rPr>
          <w:sz w:val="26"/>
          <w:szCs w:val="26"/>
        </w:rPr>
      </w:pPr>
    </w:p>
    <w:p w:rsidRDefault="00AD6AC1" w:rsidP="00AD6AC1" w:rsidR="00AD6AC1">
      <w:pPr>
        <w:rPr>
          <w:sz w:val="26"/>
          <w:szCs w:val="26"/>
        </w:rPr>
      </w:pPr>
      <w:r>
        <w:rPr>
          <w:sz w:val="26"/>
          <w:szCs w:val="26"/>
        </w:rPr>
        <w:t>Tempo d.d. više nije ovrhovoditelj u ovom postupku te nema mogućnosti naplate.</w:t>
      </w:r>
    </w:p>
    <w:p w:rsidRDefault="003710A5" w:rsidP="00AD6AC1" w:rsidR="003710A5">
      <w:pPr>
        <w:rPr>
          <w:sz w:val="26"/>
          <w:szCs w:val="26"/>
        </w:rPr>
      </w:pPr>
    </w:p>
    <w:p w:rsidRDefault="003710A5" w:rsidP="00AD6AC1" w:rsidR="003710A5">
      <w:pPr>
        <w:rPr>
          <w:sz w:val="26"/>
          <w:szCs w:val="26"/>
        </w:rPr>
      </w:pPr>
      <w:r w:rsidRPr="003710A5">
        <w:rPr>
          <w:sz w:val="26"/>
          <w:szCs w:val="26"/>
          <w:highlight w:val="yellow"/>
        </w:rPr>
        <w:t>Predmet ide ad acta.</w:t>
      </w:r>
    </w:p>
    <w:p w:rsidRDefault="00AD6AC1" w:rsidP="00AD6AC1" w:rsidR="00AD6AC1">
      <w:pPr>
        <w:rPr>
          <w:sz w:val="26"/>
          <w:szCs w:val="26"/>
        </w:rPr>
      </w:pPr>
    </w:p>
    <w:p w:rsidRDefault="00AD6AC1" w:rsidP="00AD6AC1" w:rsidR="00AD6AC1" w:rsidRPr="002C7344">
      <w:pPr>
        <w:rPr>
          <w:b/>
          <w:sz w:val="26"/>
          <w:szCs w:val="26"/>
        </w:rPr>
      </w:pPr>
      <w:r>
        <w:rPr>
          <w:b/>
          <w:sz w:val="26"/>
          <w:szCs w:val="26"/>
        </w:rPr>
        <w:t>0</w:t>
      </w:r>
      <w:r w:rsidRPr="002C7344">
        <w:rPr>
          <w:b/>
          <w:sz w:val="26"/>
          <w:szCs w:val="26"/>
        </w:rPr>
        <w:t>2.</w:t>
      </w:r>
      <w:r w:rsidRPr="002C7344">
        <w:rPr>
          <w:b/>
          <w:sz w:val="26"/>
          <w:szCs w:val="26"/>
        </w:rPr>
        <w:tab/>
      </w:r>
      <w:r>
        <w:rPr>
          <w:b/>
          <w:sz w:val="26"/>
          <w:szCs w:val="26"/>
        </w:rPr>
        <w:t>Povrv-6088/2015</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DIV d.o.o.</w:t>
      </w:r>
    </w:p>
    <w:p w:rsidRDefault="00AD6AC1" w:rsidP="00AD6AC1" w:rsidR="00AD6AC1">
      <w:pPr>
        <w:rPr>
          <w:sz w:val="26"/>
          <w:szCs w:val="26"/>
        </w:rPr>
      </w:pPr>
      <w:r>
        <w:rPr>
          <w:sz w:val="26"/>
          <w:szCs w:val="26"/>
        </w:rPr>
        <w:tab/>
        <w:t xml:space="preserve">Radi: </w:t>
      </w:r>
      <w:r w:rsidR="00B16A9A">
        <w:rPr>
          <w:sz w:val="26"/>
          <w:szCs w:val="26"/>
        </w:rPr>
        <w:t>isplate</w:t>
      </w:r>
    </w:p>
    <w:p w:rsidRDefault="00AD6AC1" w:rsidP="00AD6AC1" w:rsidR="00AD6AC1">
      <w:pPr>
        <w:rPr>
          <w:sz w:val="26"/>
          <w:szCs w:val="26"/>
        </w:rPr>
      </w:pPr>
    </w:p>
    <w:p w:rsidRDefault="003710A5" w:rsidP="00AD6AC1" w:rsidR="00AD6AC1">
      <w:pPr>
        <w:rPr>
          <w:sz w:val="26"/>
          <w:szCs w:val="26"/>
        </w:rPr>
      </w:pPr>
      <w:r>
        <w:rPr>
          <w:sz w:val="26"/>
          <w:szCs w:val="26"/>
        </w:rPr>
        <w:t>Tražbina je podmirena kompenzacijom prije stečaja stoga smo povukli tužbu te je</w:t>
      </w:r>
      <w:r w:rsidR="00AD6AC1">
        <w:rPr>
          <w:sz w:val="26"/>
          <w:szCs w:val="26"/>
        </w:rPr>
        <w:t xml:space="preserve"> dana 21.11.2016. godine doneseno Rješenje o povlačenju tužbe (pravomoćno 21.11.2016.).</w:t>
      </w:r>
    </w:p>
    <w:p w:rsidRDefault="00AD6AC1" w:rsidP="00AD6AC1" w:rsidR="00AD6AC1">
      <w:pPr>
        <w:rPr>
          <w:sz w:val="26"/>
          <w:szCs w:val="26"/>
        </w:rPr>
      </w:pPr>
      <w:r>
        <w:rPr>
          <w:sz w:val="26"/>
          <w:szCs w:val="26"/>
        </w:rPr>
        <w:t xml:space="preserve"> </w:t>
      </w:r>
    </w:p>
    <w:p w:rsidRDefault="003710A5" w:rsidP="00AD6AC1" w:rsidR="003710A5">
      <w:pPr>
        <w:rPr>
          <w:sz w:val="26"/>
          <w:szCs w:val="26"/>
        </w:rPr>
      </w:pPr>
      <w:r w:rsidRPr="003710A5">
        <w:rPr>
          <w:sz w:val="26"/>
          <w:szCs w:val="26"/>
          <w:highlight w:val="yellow"/>
        </w:rPr>
        <w:t>Spis a/a.</w:t>
      </w:r>
    </w:p>
    <w:p w:rsidRDefault="00AD6AC1" w:rsidP="00AD6AC1" w:rsidR="00AD6AC1">
      <w:pPr>
        <w:rPr>
          <w:sz w:val="26"/>
          <w:szCs w:val="26"/>
        </w:rPr>
      </w:pPr>
    </w:p>
    <w:p w:rsidRDefault="00AD6AC1" w:rsidP="00AD6AC1" w:rsidR="00AD6AC1">
      <w:pPr>
        <w:rPr>
          <w:sz w:val="26"/>
          <w:szCs w:val="26"/>
        </w:rPr>
      </w:pPr>
    </w:p>
    <w:p w:rsidRDefault="00AD6AC1" w:rsidP="00AD6AC1" w:rsidR="00AD6AC1" w:rsidRPr="002C7344">
      <w:pPr>
        <w:rPr>
          <w:b/>
          <w:sz w:val="26"/>
          <w:szCs w:val="26"/>
        </w:rPr>
      </w:pPr>
      <w:r>
        <w:rPr>
          <w:b/>
          <w:sz w:val="26"/>
          <w:szCs w:val="26"/>
        </w:rPr>
        <w:t>03</w:t>
      </w:r>
      <w:r w:rsidRPr="002C7344">
        <w:rPr>
          <w:b/>
          <w:sz w:val="26"/>
          <w:szCs w:val="26"/>
        </w:rPr>
        <w:t>.</w:t>
      </w:r>
      <w:r w:rsidRPr="002C7344">
        <w:rPr>
          <w:b/>
          <w:sz w:val="26"/>
          <w:szCs w:val="26"/>
        </w:rPr>
        <w:tab/>
      </w:r>
      <w:r>
        <w:rPr>
          <w:b/>
          <w:sz w:val="26"/>
          <w:szCs w:val="26"/>
        </w:rPr>
        <w:t>Povrv-5978/2014</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Špiel d.o.o.</w:t>
      </w:r>
    </w:p>
    <w:p w:rsidRDefault="00AD6AC1" w:rsidP="00AD6AC1" w:rsidR="00AD6AC1">
      <w:pPr>
        <w:rPr>
          <w:sz w:val="26"/>
          <w:szCs w:val="26"/>
        </w:rPr>
      </w:pPr>
      <w:r>
        <w:rPr>
          <w:sz w:val="26"/>
          <w:szCs w:val="26"/>
        </w:rPr>
        <w:tab/>
        <w:t xml:space="preserve">Radi: </w:t>
      </w:r>
      <w:r w:rsidR="00B16A9A">
        <w:rPr>
          <w:sz w:val="26"/>
          <w:szCs w:val="26"/>
        </w:rPr>
        <w:t>isplate – prigovor na  rješenje o ovrsi</w:t>
      </w:r>
    </w:p>
    <w:p w:rsidRDefault="00AD6AC1" w:rsidP="00AD6AC1" w:rsidR="00AD6AC1">
      <w:pPr>
        <w:rPr>
          <w:sz w:val="26"/>
          <w:szCs w:val="26"/>
        </w:rPr>
      </w:pPr>
    </w:p>
    <w:p w:rsidRDefault="00AD6AC1" w:rsidP="00AD6AC1" w:rsidR="00AD6AC1">
      <w:pPr>
        <w:rPr>
          <w:sz w:val="26"/>
          <w:szCs w:val="26"/>
        </w:rPr>
      </w:pPr>
      <w:r>
        <w:rPr>
          <w:sz w:val="26"/>
          <w:szCs w:val="26"/>
        </w:rPr>
        <w:t>Uvidom u „e Predmet“ utvrdili smo da je u predmetu dana 08.02.2017. godine doneseno Rješenje o prekidu postupka. (pravomoćno 22.02.2017.).</w:t>
      </w:r>
    </w:p>
    <w:p w:rsidRDefault="00AD6AC1" w:rsidP="00AD6AC1" w:rsidR="00AD6AC1">
      <w:pPr>
        <w:rPr>
          <w:sz w:val="26"/>
          <w:szCs w:val="26"/>
        </w:rPr>
      </w:pPr>
      <w:r>
        <w:rPr>
          <w:sz w:val="26"/>
          <w:szCs w:val="26"/>
        </w:rPr>
        <w:t xml:space="preserve"> </w:t>
      </w:r>
    </w:p>
    <w:p w:rsidRDefault="007D0213" w:rsidP="00AD6AC1" w:rsidR="00AD6AC1">
      <w:pPr>
        <w:rPr>
          <w:sz w:val="26"/>
          <w:szCs w:val="26"/>
        </w:rPr>
      </w:pPr>
      <w:r>
        <w:rPr>
          <w:sz w:val="26"/>
          <w:szCs w:val="26"/>
        </w:rPr>
        <w:t>Tuženik insolventan i u dugotrajnoj blokadi.</w:t>
      </w:r>
    </w:p>
    <w:p w:rsidRDefault="007D0213" w:rsidP="00AD6AC1" w:rsidR="007D0213">
      <w:pPr>
        <w:rPr>
          <w:sz w:val="26"/>
          <w:szCs w:val="26"/>
        </w:rPr>
      </w:pPr>
    </w:p>
    <w:p w:rsidRDefault="007D0213" w:rsidP="00AD6AC1" w:rsidR="007D0213">
      <w:pPr>
        <w:rPr>
          <w:b/>
          <w:sz w:val="26"/>
          <w:szCs w:val="26"/>
        </w:rPr>
      </w:pPr>
      <w:r w:rsidRPr="007D0213">
        <w:rPr>
          <w:sz w:val="26"/>
          <w:szCs w:val="26"/>
          <w:highlight w:val="yellow"/>
        </w:rPr>
        <w:t>Spis a/a.</w:t>
      </w:r>
    </w:p>
    <w:p w:rsidRDefault="00AD6AC1" w:rsidP="00AD6AC1" w:rsidR="00AD6AC1">
      <w:pPr>
        <w:rPr>
          <w:b/>
          <w:sz w:val="26"/>
          <w:szCs w:val="26"/>
        </w:rPr>
      </w:pPr>
    </w:p>
    <w:p w:rsidRDefault="00AD6AC1" w:rsidP="00AD6AC1" w:rsidR="00AD6AC1">
      <w:pPr>
        <w:rPr>
          <w:b/>
          <w:sz w:val="26"/>
          <w:szCs w:val="26"/>
        </w:rPr>
      </w:pPr>
    </w:p>
    <w:p w:rsidRDefault="00AD6AC1" w:rsidP="00AD6AC1" w:rsidR="00AD6AC1">
      <w:pPr>
        <w:rPr>
          <w:b/>
          <w:sz w:val="26"/>
          <w:szCs w:val="26"/>
        </w:rPr>
      </w:pPr>
    </w:p>
    <w:p w:rsidRDefault="00AD6AC1" w:rsidP="00AD6AC1" w:rsidR="00AD6AC1" w:rsidRPr="002C7344">
      <w:pPr>
        <w:rPr>
          <w:b/>
          <w:sz w:val="26"/>
          <w:szCs w:val="26"/>
        </w:rPr>
      </w:pPr>
      <w:r>
        <w:rPr>
          <w:b/>
          <w:sz w:val="26"/>
          <w:szCs w:val="26"/>
        </w:rPr>
        <w:t>04</w:t>
      </w:r>
      <w:r w:rsidRPr="002C7344">
        <w:rPr>
          <w:b/>
          <w:sz w:val="26"/>
          <w:szCs w:val="26"/>
        </w:rPr>
        <w:t>.</w:t>
      </w:r>
      <w:r w:rsidRPr="002C7344">
        <w:rPr>
          <w:b/>
          <w:sz w:val="26"/>
          <w:szCs w:val="26"/>
        </w:rPr>
        <w:tab/>
        <w:t>Povrv-3807/2013</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Gramat d.d.</w:t>
      </w:r>
    </w:p>
    <w:p w:rsidRDefault="00AD6AC1" w:rsidP="00AD6AC1" w:rsidR="00AD6AC1">
      <w:pPr>
        <w:rPr>
          <w:sz w:val="26"/>
          <w:szCs w:val="26"/>
        </w:rPr>
      </w:pPr>
      <w:r>
        <w:rPr>
          <w:sz w:val="26"/>
          <w:szCs w:val="26"/>
        </w:rPr>
        <w:tab/>
      </w:r>
    </w:p>
    <w:p w:rsidRDefault="00AD6AC1" w:rsidP="00AD6AC1" w:rsidR="00AD6AC1">
      <w:pPr>
        <w:rPr>
          <w:sz w:val="26"/>
          <w:szCs w:val="26"/>
        </w:rPr>
      </w:pPr>
    </w:p>
    <w:p w:rsidRDefault="00AD6AC1" w:rsidP="00AD6AC1" w:rsidR="00AD6AC1">
      <w:pPr>
        <w:rPr>
          <w:sz w:val="26"/>
          <w:szCs w:val="26"/>
        </w:rPr>
      </w:pPr>
      <w:r>
        <w:rPr>
          <w:sz w:val="26"/>
          <w:szCs w:val="26"/>
        </w:rPr>
        <w:t>Uvidom u „e Predmet“ utvrdili smo da je u predmetu dana 17.07.2013. godine doneseno Rješenje o prekidu postupka. (pravomoćno 03.09.2013.).</w:t>
      </w:r>
    </w:p>
    <w:p w:rsidRDefault="00AD6AC1" w:rsidP="00AD6AC1" w:rsidR="00AD6AC1">
      <w:pPr>
        <w:rPr>
          <w:sz w:val="26"/>
          <w:szCs w:val="26"/>
        </w:rPr>
      </w:pPr>
      <w:r>
        <w:rPr>
          <w:sz w:val="26"/>
          <w:szCs w:val="26"/>
        </w:rPr>
        <w:t xml:space="preserve"> </w:t>
      </w:r>
    </w:p>
    <w:p w:rsidRDefault="00D4537F" w:rsidP="00AD6AC1" w:rsidR="00D4537F">
      <w:pPr>
        <w:rPr>
          <w:sz w:val="26"/>
          <w:szCs w:val="26"/>
        </w:rPr>
      </w:pPr>
    </w:p>
    <w:p w:rsidRDefault="00AD6AC1" w:rsidP="00AD6AC1" w:rsidR="00AD6AC1" w:rsidRPr="0095786E">
      <w:pPr>
        <w:rPr>
          <w:b/>
          <w:sz w:val="26"/>
          <w:szCs w:val="26"/>
        </w:rPr>
      </w:pPr>
      <w:r>
        <w:rPr>
          <w:b/>
          <w:sz w:val="26"/>
          <w:szCs w:val="26"/>
        </w:rPr>
        <w:t>05</w:t>
      </w:r>
      <w:r w:rsidRPr="00293DF2">
        <w:rPr>
          <w:b/>
          <w:sz w:val="26"/>
          <w:szCs w:val="26"/>
        </w:rPr>
        <w:t>.</w:t>
      </w:r>
      <w:r>
        <w:rPr>
          <w:sz w:val="26"/>
          <w:szCs w:val="26"/>
        </w:rPr>
        <w:tab/>
      </w:r>
      <w:r w:rsidRPr="0095786E">
        <w:rPr>
          <w:b/>
          <w:sz w:val="26"/>
          <w:szCs w:val="26"/>
        </w:rPr>
        <w:t>P</w:t>
      </w:r>
      <w:r>
        <w:rPr>
          <w:b/>
          <w:sz w:val="26"/>
          <w:szCs w:val="26"/>
        </w:rPr>
        <w:t>-2174/2016</w:t>
      </w:r>
      <w:r w:rsidRPr="0095786E">
        <w:rPr>
          <w:b/>
          <w:sz w:val="26"/>
          <w:szCs w:val="26"/>
        </w:rPr>
        <w:t>.</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Grad Karlovac</w:t>
      </w:r>
    </w:p>
    <w:p w:rsidRDefault="00AD6AC1" w:rsidP="00AD6AC1" w:rsidR="00AD6AC1">
      <w:pPr>
        <w:rPr>
          <w:sz w:val="26"/>
          <w:szCs w:val="26"/>
        </w:rPr>
      </w:pPr>
      <w:r>
        <w:rPr>
          <w:sz w:val="26"/>
          <w:szCs w:val="26"/>
        </w:rPr>
        <w:tab/>
        <w:t>Radi: utvrđenje vlasništva</w:t>
      </w:r>
    </w:p>
    <w:p w:rsidRDefault="00AD6AC1" w:rsidP="00AD6AC1" w:rsidR="00AD6AC1">
      <w:pPr>
        <w:rPr>
          <w:sz w:val="26"/>
          <w:szCs w:val="26"/>
        </w:rPr>
      </w:pPr>
    </w:p>
    <w:p w:rsidRDefault="00AD6AC1" w:rsidP="00AD6AC1" w:rsidR="00AD6AC1">
      <w:pPr>
        <w:rPr>
          <w:sz w:val="26"/>
          <w:szCs w:val="26"/>
        </w:rPr>
      </w:pPr>
      <w:r>
        <w:rPr>
          <w:sz w:val="26"/>
          <w:szCs w:val="26"/>
        </w:rPr>
        <w:t>Dana 30.05.2017. u ovom predmetu sklopljena je sudska nagodba kojom je Tempo d.d. u stečaju priznao da je Grad Karlovac vlasnik nekretnine iz zk.ul. 7553, poduložak 10, k.o. Karlovac II i to 10. suvlasnički dio 1/48, poslovni prostor u Karlovcu, Ulica Nikole Šebetića 5, u prizemlju zgrade, veličine 25,81 m2, koji se sastoji od frizerski salon 22,40 m2, predprostor wc-a 1,45 m2, wc 1,96 m2 koja zgrada je sagrađena na kč.br. 1410, čime je povukao tužbu u navedenom predmetu,</w:t>
      </w:r>
    </w:p>
    <w:p w:rsidRDefault="00AD6AC1" w:rsidP="00AD6AC1" w:rsidR="00AD6AC1">
      <w:pPr>
        <w:rPr>
          <w:sz w:val="26"/>
          <w:szCs w:val="26"/>
        </w:rPr>
      </w:pPr>
      <w:r>
        <w:rPr>
          <w:sz w:val="26"/>
          <w:szCs w:val="26"/>
        </w:rPr>
        <w:t>dok je Grad Karlovac povukao tužbu protiv Tempo d.d. u predmetu koji se vodi pred TS Zagreb, posl.br. P-2812/14, radi utvrđenja prava vlasništva.</w:t>
      </w:r>
    </w:p>
    <w:p w:rsidRDefault="00B16A9A" w:rsidP="00AD6AC1" w:rsidR="00B16A9A">
      <w:pPr>
        <w:rPr>
          <w:sz w:val="26"/>
          <w:szCs w:val="26"/>
        </w:rPr>
      </w:pPr>
    </w:p>
    <w:p w:rsidRDefault="00B16A9A" w:rsidP="00AD6AC1" w:rsidR="00B16A9A">
      <w:pPr>
        <w:rPr>
          <w:sz w:val="26"/>
          <w:szCs w:val="26"/>
        </w:rPr>
      </w:pPr>
      <w:r>
        <w:rPr>
          <w:sz w:val="26"/>
          <w:szCs w:val="26"/>
        </w:rPr>
        <w:t>Svaka stranka snosila svoje troškove postupka.</w:t>
      </w:r>
    </w:p>
    <w:p w:rsidRDefault="00B16A9A" w:rsidP="00AD6AC1" w:rsidR="00B16A9A">
      <w:pPr>
        <w:rPr>
          <w:sz w:val="26"/>
          <w:szCs w:val="26"/>
        </w:rPr>
      </w:pPr>
    </w:p>
    <w:p w:rsidRDefault="00B16A9A" w:rsidP="00AD6AC1" w:rsidR="00B16A9A">
      <w:pPr>
        <w:rPr>
          <w:sz w:val="26"/>
          <w:szCs w:val="26"/>
        </w:rPr>
      </w:pPr>
      <w:r w:rsidRPr="00B16A9A">
        <w:rPr>
          <w:sz w:val="26"/>
          <w:szCs w:val="26"/>
          <w:highlight w:val="yellow"/>
        </w:rPr>
        <w:t>Staviti a/a.</w:t>
      </w:r>
    </w:p>
    <w:p w:rsidRDefault="00AD6AC1" w:rsidP="00AD6AC1" w:rsidR="00AD6AC1">
      <w:pPr>
        <w:rPr>
          <w:sz w:val="26"/>
          <w:szCs w:val="26"/>
        </w:rPr>
      </w:pPr>
    </w:p>
    <w:p w:rsidRDefault="00AD6AC1" w:rsidP="00AD6AC1" w:rsidR="00AD6AC1">
      <w:pPr>
        <w:rPr>
          <w:sz w:val="26"/>
          <w:szCs w:val="26"/>
        </w:rPr>
      </w:pPr>
    </w:p>
    <w:p w:rsidRDefault="00AD6AC1" w:rsidP="00AD6AC1" w:rsidR="00AD6AC1" w:rsidRPr="002C7344">
      <w:pPr>
        <w:rPr>
          <w:b/>
          <w:sz w:val="26"/>
          <w:szCs w:val="26"/>
        </w:rPr>
      </w:pPr>
      <w:r>
        <w:rPr>
          <w:b/>
          <w:sz w:val="26"/>
          <w:szCs w:val="26"/>
        </w:rPr>
        <w:t>06</w:t>
      </w:r>
      <w:r w:rsidRPr="002C7344">
        <w:rPr>
          <w:b/>
          <w:sz w:val="26"/>
          <w:szCs w:val="26"/>
        </w:rPr>
        <w:t>.</w:t>
      </w:r>
      <w:r w:rsidRPr="002C7344">
        <w:rPr>
          <w:b/>
          <w:sz w:val="26"/>
          <w:szCs w:val="26"/>
        </w:rPr>
        <w:tab/>
      </w:r>
      <w:r>
        <w:rPr>
          <w:b/>
          <w:sz w:val="26"/>
          <w:szCs w:val="26"/>
        </w:rPr>
        <w:t>Ovr-3806/2012</w:t>
      </w:r>
    </w:p>
    <w:p w:rsidRDefault="0021072C" w:rsidP="00AD6AC1" w:rsidR="00AD6AC1">
      <w:pPr>
        <w:rPr>
          <w:sz w:val="26"/>
          <w:szCs w:val="26"/>
        </w:rPr>
      </w:pPr>
      <w:r>
        <w:rPr>
          <w:sz w:val="26"/>
          <w:szCs w:val="26"/>
        </w:rPr>
        <w:tab/>
        <w:t>Ovrhovoditelj</w:t>
      </w:r>
      <w:r w:rsidR="00AD6AC1">
        <w:rPr>
          <w:sz w:val="26"/>
          <w:szCs w:val="26"/>
        </w:rPr>
        <w:t>: Tempo d.d. u stečaju</w:t>
      </w:r>
    </w:p>
    <w:p w:rsidRDefault="0021072C" w:rsidP="00AD6AC1" w:rsidR="00AD6AC1">
      <w:pPr>
        <w:rPr>
          <w:sz w:val="26"/>
          <w:szCs w:val="26"/>
        </w:rPr>
      </w:pPr>
      <w:r>
        <w:rPr>
          <w:sz w:val="26"/>
          <w:szCs w:val="26"/>
        </w:rPr>
        <w:tab/>
        <w:t>Ovršenik</w:t>
      </w:r>
      <w:r w:rsidR="00AD6AC1">
        <w:rPr>
          <w:sz w:val="26"/>
          <w:szCs w:val="26"/>
        </w:rPr>
        <w:t>: Ina d.o.o.</w:t>
      </w:r>
    </w:p>
    <w:p w:rsidRDefault="00AD6AC1" w:rsidP="00AD6AC1" w:rsidR="00AD6AC1">
      <w:pPr>
        <w:rPr>
          <w:sz w:val="26"/>
          <w:szCs w:val="26"/>
        </w:rPr>
      </w:pPr>
      <w:r>
        <w:rPr>
          <w:sz w:val="26"/>
          <w:szCs w:val="26"/>
        </w:rPr>
        <w:tab/>
        <w:t>Radi: ovrha na novčanim tražbinama</w:t>
      </w:r>
    </w:p>
    <w:p w:rsidRDefault="00AD6AC1" w:rsidP="00AD6AC1" w:rsidR="00AD6AC1">
      <w:pPr>
        <w:rPr>
          <w:sz w:val="26"/>
          <w:szCs w:val="26"/>
        </w:rPr>
      </w:pPr>
    </w:p>
    <w:p w:rsidRDefault="00AD6AC1" w:rsidP="00AD6AC1" w:rsidR="00AD6AC1">
      <w:pPr>
        <w:rPr>
          <w:sz w:val="26"/>
          <w:szCs w:val="26"/>
        </w:rPr>
      </w:pPr>
      <w:r>
        <w:rPr>
          <w:sz w:val="26"/>
          <w:szCs w:val="26"/>
        </w:rPr>
        <w:t>Uvidom u „e Predmet“ utvrdili smo da je u predmetu dana 01.08.2012. godine doneseno Rješenje o ovrsi (pravomoćno 01.10.2012.).</w:t>
      </w:r>
    </w:p>
    <w:p w:rsidRDefault="00AD6AC1" w:rsidP="00AD6AC1" w:rsidR="00AD6AC1">
      <w:pPr>
        <w:rPr>
          <w:sz w:val="26"/>
          <w:szCs w:val="26"/>
        </w:rPr>
      </w:pPr>
      <w:r>
        <w:rPr>
          <w:sz w:val="26"/>
          <w:szCs w:val="26"/>
        </w:rPr>
        <w:t xml:space="preserve"> </w:t>
      </w:r>
    </w:p>
    <w:p w:rsidRDefault="00AD6AC1" w:rsidP="00AD6AC1" w:rsidR="00AD6AC1">
      <w:pPr>
        <w:rPr>
          <w:sz w:val="26"/>
          <w:szCs w:val="26"/>
        </w:rPr>
      </w:pPr>
      <w:r>
        <w:rPr>
          <w:sz w:val="26"/>
          <w:szCs w:val="26"/>
        </w:rPr>
        <w:t>Spis je arhiviran, stoga je za uvid potrebno uplatiti trošak vađenja iz arhive u iznosu od 100,00 kuna</w:t>
      </w:r>
    </w:p>
    <w:p w:rsidRDefault="00AD6AC1" w:rsidP="00AD6AC1" w:rsidR="00AD6AC1">
      <w:pPr>
        <w:rPr>
          <w:sz w:val="26"/>
          <w:szCs w:val="26"/>
        </w:rPr>
      </w:pPr>
    </w:p>
    <w:p w:rsidRDefault="00D4537F" w:rsidP="00AD6AC1" w:rsidR="00AD6AC1">
      <w:pPr>
        <w:rPr>
          <w:sz w:val="26"/>
          <w:szCs w:val="26"/>
        </w:rPr>
      </w:pPr>
      <w:r w:rsidRPr="00D4537F">
        <w:rPr>
          <w:sz w:val="26"/>
          <w:szCs w:val="26"/>
          <w:highlight w:val="yellow"/>
        </w:rPr>
        <w:lastRenderedPageBreak/>
        <w:t>S obzirom da je predmet pokrenut i okončan prije otvaranja stečajnog postupka isti staviti a/a.</w:t>
      </w:r>
    </w:p>
    <w:p w:rsidRDefault="00AD6AC1" w:rsidP="00AD6AC1" w:rsidR="00AD6AC1">
      <w:pPr>
        <w:rPr>
          <w:sz w:val="26"/>
          <w:szCs w:val="26"/>
        </w:rPr>
      </w:pPr>
    </w:p>
    <w:p w:rsidRDefault="00AD6AC1" w:rsidP="00AD6AC1" w:rsidR="00AD6AC1">
      <w:pPr>
        <w:rPr>
          <w:b/>
          <w:sz w:val="26"/>
          <w:szCs w:val="26"/>
        </w:rPr>
      </w:pPr>
    </w:p>
    <w:p w:rsidRDefault="00AD0B44" w:rsidP="00AD6AC1" w:rsidR="00AD0B44">
      <w:pPr>
        <w:rPr>
          <w:b/>
          <w:sz w:val="26"/>
          <w:szCs w:val="26"/>
        </w:rPr>
      </w:pPr>
    </w:p>
    <w:p w:rsidRDefault="00AD6AC1" w:rsidP="00AD6AC1" w:rsidR="00AD6AC1">
      <w:pPr>
        <w:rPr>
          <w:b/>
          <w:sz w:val="26"/>
          <w:szCs w:val="26"/>
        </w:rPr>
      </w:pPr>
    </w:p>
    <w:p w:rsidRDefault="00AD6AC1" w:rsidP="00AD6AC1" w:rsidR="00AD6AC1" w:rsidRPr="002C7344">
      <w:pPr>
        <w:rPr>
          <w:b/>
          <w:sz w:val="26"/>
          <w:szCs w:val="26"/>
        </w:rPr>
      </w:pPr>
      <w:r>
        <w:rPr>
          <w:b/>
          <w:sz w:val="26"/>
          <w:szCs w:val="26"/>
        </w:rPr>
        <w:t>07</w:t>
      </w:r>
      <w:r w:rsidRPr="002C7344">
        <w:rPr>
          <w:b/>
          <w:sz w:val="26"/>
          <w:szCs w:val="26"/>
        </w:rPr>
        <w:t>.</w:t>
      </w:r>
      <w:r w:rsidRPr="002C7344">
        <w:rPr>
          <w:b/>
          <w:sz w:val="26"/>
          <w:szCs w:val="26"/>
        </w:rPr>
        <w:tab/>
      </w:r>
      <w:r>
        <w:rPr>
          <w:b/>
          <w:sz w:val="26"/>
          <w:szCs w:val="26"/>
        </w:rPr>
        <w:t>Ovr-5314/2011</w:t>
      </w:r>
    </w:p>
    <w:p w:rsidRDefault="0021072C" w:rsidP="00AD6AC1" w:rsidR="00AD6AC1">
      <w:pPr>
        <w:rPr>
          <w:sz w:val="26"/>
          <w:szCs w:val="26"/>
        </w:rPr>
      </w:pPr>
      <w:r>
        <w:rPr>
          <w:sz w:val="26"/>
          <w:szCs w:val="26"/>
        </w:rPr>
        <w:tab/>
        <w:t>Ovrhovoditelj</w:t>
      </w:r>
      <w:r w:rsidR="00AD6AC1">
        <w:rPr>
          <w:sz w:val="26"/>
          <w:szCs w:val="26"/>
        </w:rPr>
        <w:t>: Tempo d.d. u stečaju</w:t>
      </w:r>
    </w:p>
    <w:p w:rsidRDefault="0021072C" w:rsidP="00AD6AC1" w:rsidR="00AD6AC1">
      <w:pPr>
        <w:rPr>
          <w:sz w:val="26"/>
          <w:szCs w:val="26"/>
        </w:rPr>
      </w:pPr>
      <w:r>
        <w:rPr>
          <w:sz w:val="26"/>
          <w:szCs w:val="26"/>
        </w:rPr>
        <w:tab/>
        <w:t>Ovršenik</w:t>
      </w:r>
      <w:r w:rsidR="00AD6AC1">
        <w:rPr>
          <w:sz w:val="26"/>
          <w:szCs w:val="26"/>
        </w:rPr>
        <w:t>: Gradnja prom i dr.</w:t>
      </w:r>
    </w:p>
    <w:p w:rsidRDefault="00AD6AC1" w:rsidP="00AD6AC1" w:rsidR="00AD6AC1">
      <w:pPr>
        <w:rPr>
          <w:sz w:val="26"/>
          <w:szCs w:val="26"/>
        </w:rPr>
      </w:pPr>
      <w:r>
        <w:rPr>
          <w:sz w:val="26"/>
          <w:szCs w:val="26"/>
        </w:rPr>
        <w:tab/>
        <w:t>Radi: ovrha na motornim vozilima</w:t>
      </w:r>
    </w:p>
    <w:p w:rsidRDefault="00AD6AC1" w:rsidP="00AD6AC1" w:rsidR="00AD6AC1">
      <w:pPr>
        <w:rPr>
          <w:sz w:val="26"/>
          <w:szCs w:val="26"/>
        </w:rPr>
      </w:pPr>
    </w:p>
    <w:p w:rsidRDefault="00AD6AC1" w:rsidP="00AD6AC1" w:rsidR="00AD6AC1">
      <w:pPr>
        <w:rPr>
          <w:sz w:val="26"/>
          <w:szCs w:val="26"/>
        </w:rPr>
      </w:pPr>
      <w:r>
        <w:rPr>
          <w:sz w:val="26"/>
          <w:szCs w:val="26"/>
        </w:rPr>
        <w:t>Uvidom u „e Predmet“ utvrdili smo da je u predmetu dana 16.04.2014. godine doneseno Rješenje o dovršetku ovrhe (pravomoćno 28.05.2014.).</w:t>
      </w:r>
    </w:p>
    <w:p w:rsidRDefault="00AD6AC1" w:rsidP="00AD6AC1" w:rsidR="00AD6AC1">
      <w:pPr>
        <w:rPr>
          <w:sz w:val="26"/>
          <w:szCs w:val="26"/>
        </w:rPr>
      </w:pPr>
      <w:r>
        <w:rPr>
          <w:sz w:val="26"/>
          <w:szCs w:val="26"/>
        </w:rPr>
        <w:t xml:space="preserve"> </w:t>
      </w:r>
    </w:p>
    <w:p w:rsidRDefault="00B16A9A" w:rsidP="00AD6AC1" w:rsidR="00AD6AC1">
      <w:pPr>
        <w:rPr>
          <w:sz w:val="26"/>
          <w:szCs w:val="26"/>
        </w:rPr>
      </w:pPr>
      <w:r w:rsidRPr="00B16A9A">
        <w:rPr>
          <w:sz w:val="26"/>
          <w:szCs w:val="26"/>
          <w:highlight w:val="yellow"/>
        </w:rPr>
        <w:t>Spis a/a.</w:t>
      </w:r>
    </w:p>
    <w:p w:rsidRDefault="00AD6AC1" w:rsidP="00AD6AC1" w:rsidR="00AD6AC1">
      <w:pPr>
        <w:rPr>
          <w:sz w:val="26"/>
          <w:szCs w:val="26"/>
        </w:rPr>
      </w:pPr>
    </w:p>
    <w:p w:rsidRDefault="00AD6AC1" w:rsidP="00AD6AC1" w:rsidR="00AD6AC1">
      <w:pPr>
        <w:rPr>
          <w:sz w:val="26"/>
          <w:szCs w:val="26"/>
        </w:rPr>
      </w:pPr>
    </w:p>
    <w:p w:rsidRDefault="00AD6AC1" w:rsidP="00AD6AC1" w:rsidR="00AD6AC1" w:rsidRPr="00154B74">
      <w:pPr>
        <w:rPr>
          <w:b/>
          <w:sz w:val="26"/>
          <w:szCs w:val="26"/>
        </w:rPr>
      </w:pPr>
      <w:r>
        <w:rPr>
          <w:b/>
          <w:sz w:val="26"/>
          <w:szCs w:val="26"/>
        </w:rPr>
        <w:t>08.</w:t>
      </w:r>
      <w:r>
        <w:rPr>
          <w:b/>
          <w:sz w:val="26"/>
          <w:szCs w:val="26"/>
        </w:rPr>
        <w:tab/>
        <w:t>Ovr-2459/2011</w:t>
      </w:r>
    </w:p>
    <w:p w:rsidRDefault="00AD6AC1" w:rsidP="00AD6AC1" w:rsidR="00AD6AC1">
      <w:pPr>
        <w:rPr>
          <w:sz w:val="26"/>
          <w:szCs w:val="26"/>
        </w:rPr>
      </w:pPr>
      <w:r>
        <w:rPr>
          <w:sz w:val="26"/>
          <w:szCs w:val="26"/>
        </w:rPr>
        <w:tab/>
        <w:t>Ovrhovoditelj: Tempo d.d.</w:t>
      </w:r>
    </w:p>
    <w:p w:rsidRDefault="00AD6AC1" w:rsidP="00AD6AC1" w:rsidR="00AD6AC1">
      <w:pPr>
        <w:rPr>
          <w:sz w:val="26"/>
          <w:szCs w:val="26"/>
        </w:rPr>
      </w:pPr>
      <w:r>
        <w:rPr>
          <w:sz w:val="26"/>
          <w:szCs w:val="26"/>
        </w:rPr>
        <w:tab/>
        <w:t>Ovršenik: Fading d.o.o.</w:t>
      </w:r>
    </w:p>
    <w:p w:rsidRDefault="00AD6AC1" w:rsidP="00AD6AC1" w:rsidR="00AD6AC1">
      <w:pPr>
        <w:rPr>
          <w:sz w:val="26"/>
          <w:szCs w:val="26"/>
        </w:rPr>
      </w:pPr>
      <w:r>
        <w:rPr>
          <w:sz w:val="26"/>
          <w:szCs w:val="26"/>
        </w:rPr>
        <w:tab/>
        <w:t>Radi: ovrhe, dug: 1.345,68 kn sa zzk od 30.06.1993.</w:t>
      </w:r>
    </w:p>
    <w:p w:rsidRDefault="00AD6AC1" w:rsidP="00AD6AC1" w:rsidR="00AD6AC1">
      <w:pPr>
        <w:rPr>
          <w:sz w:val="26"/>
          <w:szCs w:val="26"/>
        </w:rPr>
      </w:pPr>
    </w:p>
    <w:p w:rsidRDefault="00AD6AC1" w:rsidP="00AD6AC1" w:rsidR="00AD6AC1">
      <w:pPr>
        <w:rPr>
          <w:sz w:val="26"/>
          <w:szCs w:val="26"/>
        </w:rPr>
      </w:pPr>
      <w:r>
        <w:rPr>
          <w:sz w:val="26"/>
          <w:szCs w:val="26"/>
        </w:rPr>
        <w:t>U postupku je dana 16.06.2011.g. doneseno rješenje o ovrsi, temeljem prijedloga za ovrhu na nekretninama radi naplate novčane tražbine u iznosu od 1.345,68 kn, temeljem pravomoćne presude Trgovačkog suda od 02. prosinca 1998. godine, P-14654/94.</w:t>
      </w:r>
    </w:p>
    <w:p w:rsidRDefault="00AD6AC1" w:rsidP="00AD6AC1" w:rsidR="00AD6AC1">
      <w:pPr>
        <w:rPr>
          <w:sz w:val="26"/>
          <w:szCs w:val="26"/>
        </w:rPr>
      </w:pPr>
    </w:p>
    <w:p w:rsidRDefault="00AD6AC1" w:rsidP="00AD6AC1" w:rsidR="00AD6AC1">
      <w:pPr>
        <w:rPr>
          <w:sz w:val="26"/>
          <w:szCs w:val="26"/>
        </w:rPr>
      </w:pPr>
      <w:r>
        <w:rPr>
          <w:sz w:val="26"/>
          <w:szCs w:val="26"/>
        </w:rPr>
        <w:t>Predmet je ustupljen Općinskom građanskom sudu u Zagrebu na provedbu ovrhe, gdje se vodio pod brojem Ovr-1930/2004.</w:t>
      </w:r>
    </w:p>
    <w:p w:rsidRDefault="00AD6AC1" w:rsidP="00AD6AC1" w:rsidR="00AD6AC1">
      <w:pPr>
        <w:rPr>
          <w:sz w:val="26"/>
          <w:szCs w:val="26"/>
        </w:rPr>
      </w:pPr>
    </w:p>
    <w:p w:rsidRDefault="00AD6AC1" w:rsidP="00AD6AC1" w:rsidR="00AD6AC1">
      <w:pPr>
        <w:rPr>
          <w:sz w:val="26"/>
          <w:szCs w:val="26"/>
        </w:rPr>
      </w:pPr>
      <w:r>
        <w:rPr>
          <w:sz w:val="26"/>
          <w:szCs w:val="26"/>
        </w:rPr>
        <w:t>Sa navedenim predmetom je spojen i predmet ovrhovoditelja El Sat d.o.o. koji prema ovršeniku ima tražbinu od 230.000,00 kuna, koja tražbina je veća od vrijednosti nekretnine ovršenika.</w:t>
      </w:r>
    </w:p>
    <w:p w:rsidRDefault="00AD6AC1" w:rsidP="00AD6AC1" w:rsidR="00AD6AC1">
      <w:pPr>
        <w:rPr>
          <w:sz w:val="26"/>
          <w:szCs w:val="26"/>
        </w:rPr>
      </w:pPr>
    </w:p>
    <w:p w:rsidRDefault="00AD6AC1" w:rsidP="00AD6AC1" w:rsidR="00AD6AC1">
      <w:pPr>
        <w:rPr>
          <w:sz w:val="26"/>
          <w:szCs w:val="26"/>
        </w:rPr>
      </w:pPr>
      <w:r>
        <w:rPr>
          <w:sz w:val="26"/>
          <w:szCs w:val="26"/>
        </w:rPr>
        <w:t>Na javnoj dražbi 09.05.2017. ovrhovoditelj El Sat d.o.o. se prijavio kao kupac nekretnine ovršenika, stoga Tempo d.d. nije u mogućnosti naplatiti tražbinu.</w:t>
      </w:r>
    </w:p>
    <w:p w:rsidRDefault="00AD6AC1" w:rsidP="00AD6AC1" w:rsidR="00AD6AC1">
      <w:pPr>
        <w:rPr>
          <w:sz w:val="26"/>
          <w:szCs w:val="26"/>
        </w:rPr>
      </w:pPr>
    </w:p>
    <w:p w:rsidRDefault="00B16A9A" w:rsidP="00AD6AC1" w:rsidR="00AD6AC1">
      <w:pPr>
        <w:rPr>
          <w:sz w:val="26"/>
          <w:szCs w:val="26"/>
        </w:rPr>
      </w:pPr>
      <w:r w:rsidRPr="00B16A9A">
        <w:rPr>
          <w:sz w:val="26"/>
          <w:szCs w:val="26"/>
          <w:highlight w:val="yellow"/>
        </w:rPr>
        <w:t>Staviti a/a.</w:t>
      </w:r>
    </w:p>
    <w:p w:rsidRDefault="00AD6AC1" w:rsidP="00AD6AC1" w:rsidR="00AD6AC1">
      <w:pPr>
        <w:rPr>
          <w:b/>
          <w:sz w:val="26"/>
          <w:szCs w:val="26"/>
        </w:rPr>
      </w:pPr>
    </w:p>
    <w:p w:rsidRDefault="00AD6AC1" w:rsidP="00AD6AC1" w:rsidR="00AD6AC1">
      <w:pPr>
        <w:rPr>
          <w:b/>
          <w:sz w:val="26"/>
          <w:szCs w:val="26"/>
        </w:rPr>
      </w:pPr>
    </w:p>
    <w:p w:rsidRDefault="00AD6AC1" w:rsidP="00AD6AC1" w:rsidR="00AD6AC1">
      <w:pPr>
        <w:rPr>
          <w:b/>
          <w:sz w:val="26"/>
          <w:szCs w:val="26"/>
        </w:rPr>
      </w:pPr>
    </w:p>
    <w:p w:rsidRDefault="00055CE7" w:rsidP="00AD6AC1" w:rsidR="00055CE7">
      <w:pPr>
        <w:rPr>
          <w:b/>
          <w:sz w:val="26"/>
          <w:szCs w:val="26"/>
        </w:rPr>
      </w:pPr>
    </w:p>
    <w:p w:rsidRDefault="00055CE7" w:rsidP="00AD6AC1" w:rsidR="00055CE7">
      <w:pPr>
        <w:rPr>
          <w:b/>
          <w:sz w:val="26"/>
          <w:szCs w:val="26"/>
        </w:rPr>
      </w:pPr>
    </w:p>
    <w:p w:rsidRDefault="00055CE7" w:rsidP="00AD6AC1" w:rsidR="00055CE7">
      <w:pPr>
        <w:rPr>
          <w:b/>
          <w:sz w:val="26"/>
          <w:szCs w:val="26"/>
        </w:rPr>
      </w:pPr>
    </w:p>
    <w:p w:rsidRDefault="00257BB4" w:rsidP="00055CE7" w:rsidR="00257BB4">
      <w:pPr>
        <w:rPr>
          <w:b/>
          <w:sz w:val="26"/>
          <w:szCs w:val="26"/>
        </w:rPr>
      </w:pPr>
    </w:p>
    <w:p w:rsidRDefault="00055CE7" w:rsidP="00055CE7" w:rsidR="00055CE7" w:rsidRPr="00293DF2">
      <w:pPr>
        <w:rPr>
          <w:b/>
          <w:sz w:val="26"/>
          <w:szCs w:val="26"/>
        </w:rPr>
      </w:pPr>
      <w:r>
        <w:rPr>
          <w:b/>
          <w:sz w:val="26"/>
          <w:szCs w:val="26"/>
        </w:rPr>
        <w:t>09</w:t>
      </w:r>
      <w:r w:rsidRPr="00293DF2">
        <w:rPr>
          <w:b/>
          <w:sz w:val="26"/>
          <w:szCs w:val="26"/>
        </w:rPr>
        <w:t>.</w:t>
      </w:r>
      <w:r w:rsidRPr="00293DF2">
        <w:rPr>
          <w:b/>
          <w:sz w:val="26"/>
          <w:szCs w:val="26"/>
        </w:rPr>
        <w:tab/>
        <w:t>P-20/2015</w:t>
      </w:r>
      <w:r>
        <w:rPr>
          <w:b/>
          <w:sz w:val="26"/>
          <w:szCs w:val="26"/>
        </w:rPr>
        <w:t xml:space="preserve"> (ranije P-16/96, P-3415/03)</w:t>
      </w:r>
    </w:p>
    <w:p w:rsidRDefault="00055CE7" w:rsidP="00055CE7" w:rsidR="00055CE7">
      <w:pPr>
        <w:rPr>
          <w:sz w:val="26"/>
          <w:szCs w:val="26"/>
        </w:rPr>
      </w:pPr>
      <w:r>
        <w:rPr>
          <w:sz w:val="26"/>
          <w:szCs w:val="26"/>
        </w:rPr>
        <w:tab/>
        <w:t>Tužitelj: Tempo d.d. u stečaju</w:t>
      </w:r>
    </w:p>
    <w:p w:rsidRDefault="00055CE7" w:rsidP="00055CE7" w:rsidR="00055CE7">
      <w:pPr>
        <w:rPr>
          <w:sz w:val="26"/>
          <w:szCs w:val="26"/>
        </w:rPr>
      </w:pPr>
      <w:r>
        <w:rPr>
          <w:sz w:val="26"/>
          <w:szCs w:val="26"/>
        </w:rPr>
        <w:tab/>
        <w:t>Tuženik: Ingra d.d.</w:t>
      </w:r>
    </w:p>
    <w:p w:rsidRDefault="00257BB4" w:rsidP="00055CE7" w:rsidR="00055CE7">
      <w:pPr>
        <w:rPr>
          <w:sz w:val="26"/>
          <w:szCs w:val="26"/>
        </w:rPr>
      </w:pPr>
      <w:r>
        <w:rPr>
          <w:sz w:val="26"/>
          <w:szCs w:val="26"/>
        </w:rPr>
        <w:tab/>
        <w:t>Radi: isplate, VPS: 331.049,21</w:t>
      </w:r>
      <w:r w:rsidR="00055CE7">
        <w:rPr>
          <w:sz w:val="26"/>
          <w:szCs w:val="26"/>
        </w:rPr>
        <w:t xml:space="preserve"> kuna</w:t>
      </w:r>
      <w:r>
        <w:rPr>
          <w:sz w:val="26"/>
          <w:szCs w:val="26"/>
        </w:rPr>
        <w:t xml:space="preserve"> sa zzk od dana </w:t>
      </w:r>
      <w:r w:rsidR="00FD3F03">
        <w:rPr>
          <w:sz w:val="26"/>
          <w:szCs w:val="26"/>
        </w:rPr>
        <w:t>31.12.1990.g.</w:t>
      </w:r>
    </w:p>
    <w:p w:rsidRDefault="00055CE7" w:rsidP="00055CE7" w:rsidR="00055CE7">
      <w:pPr>
        <w:rPr>
          <w:sz w:val="26"/>
          <w:szCs w:val="26"/>
        </w:rPr>
      </w:pPr>
    </w:p>
    <w:p w:rsidRDefault="00055CE7" w:rsidP="00055CE7" w:rsidR="00055CE7">
      <w:pPr>
        <w:rPr>
          <w:sz w:val="26"/>
          <w:szCs w:val="26"/>
        </w:rPr>
      </w:pPr>
      <w:r>
        <w:rPr>
          <w:sz w:val="26"/>
          <w:szCs w:val="26"/>
        </w:rPr>
        <w:t>Postupak je pokrenut tužbom od dana 31.12.1990., radi isplate 16.179.839,04 USD, a tuženik je podnio protutužbu dana 20.12.1991., radi isplate 11.466.884,74 USD.</w:t>
      </w:r>
    </w:p>
    <w:p w:rsidRDefault="00055CE7" w:rsidP="00055CE7" w:rsidR="00055CE7">
      <w:pPr>
        <w:rPr>
          <w:sz w:val="26"/>
          <w:szCs w:val="26"/>
        </w:rPr>
      </w:pPr>
    </w:p>
    <w:p w:rsidRDefault="00055CE7" w:rsidP="00055CE7" w:rsidR="00FD3F03">
      <w:pPr>
        <w:rPr>
          <w:sz w:val="26"/>
          <w:szCs w:val="26"/>
        </w:rPr>
      </w:pPr>
      <w:r>
        <w:rPr>
          <w:sz w:val="26"/>
          <w:szCs w:val="26"/>
        </w:rPr>
        <w:t>Prvenstveno se naglašava da je Trgovački sud u Karlovcu, stalna služba u Zagrebu</w:t>
      </w:r>
      <w:r w:rsidR="00FD3F03">
        <w:rPr>
          <w:sz w:val="26"/>
          <w:szCs w:val="26"/>
        </w:rPr>
        <w:t xml:space="preserve"> u rješenju</w:t>
      </w:r>
      <w:r>
        <w:rPr>
          <w:sz w:val="26"/>
          <w:szCs w:val="26"/>
        </w:rPr>
        <w:t xml:space="preserve"> posl.br. P-3415/</w:t>
      </w:r>
      <w:r w:rsidR="00FD3F03">
        <w:rPr>
          <w:sz w:val="26"/>
          <w:szCs w:val="26"/>
        </w:rPr>
        <w:t>03 od dana 18.06.2013.g. zauzeo stav</w:t>
      </w:r>
      <w:r>
        <w:rPr>
          <w:sz w:val="26"/>
          <w:szCs w:val="26"/>
        </w:rPr>
        <w:t xml:space="preserve"> da</w:t>
      </w:r>
      <w:r w:rsidR="00FD3F03">
        <w:rPr>
          <w:sz w:val="26"/>
          <w:szCs w:val="26"/>
        </w:rPr>
        <w:t xml:space="preserve"> </w:t>
      </w:r>
      <w:r w:rsidRPr="00FD3F03">
        <w:rPr>
          <w:b/>
          <w:sz w:val="26"/>
          <w:szCs w:val="26"/>
        </w:rPr>
        <w:t>vrijednost predmeta spora po protutužbi iznosi 227.449,00 kuna</w:t>
      </w:r>
      <w:r>
        <w:rPr>
          <w:sz w:val="26"/>
          <w:szCs w:val="26"/>
        </w:rPr>
        <w:t>, obzirom da je srednji tečaj USD na dan 20.01.1991.g. iznosio 20,4606 din, pa je iznos od 11.116.460,00 USD tada iznosio 227.449.441,48 din, što u kunama iznosi 227.449,00.</w:t>
      </w:r>
    </w:p>
    <w:p w:rsidRDefault="00FD3F03" w:rsidP="00055CE7" w:rsidR="00FD3F03">
      <w:pPr>
        <w:rPr>
          <w:sz w:val="26"/>
          <w:szCs w:val="26"/>
        </w:rPr>
      </w:pPr>
    </w:p>
    <w:p w:rsidRDefault="00FD3F03" w:rsidP="00055CE7" w:rsidR="00055CE7">
      <w:pPr>
        <w:rPr>
          <w:sz w:val="26"/>
          <w:szCs w:val="26"/>
        </w:rPr>
      </w:pPr>
      <w:r>
        <w:rPr>
          <w:sz w:val="26"/>
          <w:szCs w:val="26"/>
        </w:rPr>
        <w:t xml:space="preserve">Obzirom na navedeni stav suda, proizlazi da je </w:t>
      </w:r>
      <w:r w:rsidRPr="00FD3F03">
        <w:rPr>
          <w:b/>
          <w:sz w:val="26"/>
          <w:szCs w:val="26"/>
        </w:rPr>
        <w:t>vrijednost predmeta spora po tužbi TEMPO d.d. u stečaju</w:t>
      </w:r>
      <w:r>
        <w:rPr>
          <w:b/>
          <w:sz w:val="26"/>
          <w:szCs w:val="26"/>
        </w:rPr>
        <w:t xml:space="preserve"> iznosi</w:t>
      </w:r>
      <w:r w:rsidRPr="00FD3F03">
        <w:rPr>
          <w:b/>
          <w:sz w:val="26"/>
          <w:szCs w:val="26"/>
        </w:rPr>
        <w:t xml:space="preserve"> 331.049,21 kuna</w:t>
      </w:r>
      <w:r>
        <w:rPr>
          <w:sz w:val="26"/>
          <w:szCs w:val="26"/>
        </w:rPr>
        <w:t>, zajedno sa zakonskom zateznom kamatom od dana 31.12.1990.g., koja na današnji dan iznosi cca 1.500.000,00 kuna.</w:t>
      </w:r>
      <w:r w:rsidR="00055CE7">
        <w:rPr>
          <w:sz w:val="26"/>
          <w:szCs w:val="26"/>
        </w:rPr>
        <w:t xml:space="preserve">  </w:t>
      </w:r>
    </w:p>
    <w:p w:rsidRDefault="00055CE7" w:rsidP="00055CE7" w:rsidR="00055CE7">
      <w:pPr>
        <w:rPr>
          <w:sz w:val="26"/>
          <w:szCs w:val="26"/>
        </w:rPr>
      </w:pPr>
    </w:p>
    <w:p w:rsidRDefault="00055CE7" w:rsidP="00055CE7" w:rsidR="00055CE7">
      <w:pPr>
        <w:rPr>
          <w:sz w:val="26"/>
          <w:szCs w:val="26"/>
        </w:rPr>
      </w:pPr>
      <w:r>
        <w:rPr>
          <w:sz w:val="26"/>
          <w:szCs w:val="26"/>
        </w:rPr>
        <w:t>Presudom Trgovačkog suda u Zagrebu, posl.br. P-16/96 od dana 09.11.1998. odbijen je tužbeni i protutužbeni zahtjev, te je o parničnim troškovima odlučeno na način da svaka strana snosi svoje troškove, koja presuda je potvrđena presudom Visokog trgovačkog suda Republike Hrvatske, posl.br. Pž-641/99 od dana 02.03.1999.g.</w:t>
      </w:r>
    </w:p>
    <w:p w:rsidRDefault="00055CE7" w:rsidP="00055CE7" w:rsidR="00055CE7">
      <w:pPr>
        <w:rPr>
          <w:sz w:val="26"/>
          <w:szCs w:val="26"/>
        </w:rPr>
      </w:pPr>
    </w:p>
    <w:p w:rsidRDefault="00055CE7" w:rsidP="00055CE7" w:rsidR="00055CE7">
      <w:pPr>
        <w:rPr>
          <w:sz w:val="26"/>
          <w:szCs w:val="26"/>
        </w:rPr>
      </w:pPr>
      <w:r>
        <w:rPr>
          <w:sz w:val="26"/>
          <w:szCs w:val="26"/>
        </w:rPr>
        <w:t>Povodom revizije tužitelja i zahtjeva za zaštitu zakonitosti Državnog odvjetništva Republike Hrvatske, Vrhovni sud Republike Hrvatske je rješenjem posl.br. Rev-102/01, Gzz-96/01 od dana 26.03.2003.g, ispravljeno rješenjem Vrhovnog suda Republike Hrvatske pos.br. Rev-102/01, Gzz-96/01 od 22.10.2003.g., ukinuo presudu Visokog trgovačkog suda Republike Hrvatske posl.br. Pž-641/99 od 02.03.1999. i djelomično presudu Trgovačkog suda u Zagrebu, posl.br. P-16/96 od dana 09.11.1998.g., u dijelu kojim je odbijen tužbeni zahtjev te je predmet u tom dijelu vraćen na ponovno suđenje.</w:t>
      </w:r>
    </w:p>
    <w:p w:rsidRDefault="00055CE7" w:rsidP="00055CE7" w:rsidR="00055CE7">
      <w:pPr>
        <w:rPr>
          <w:sz w:val="26"/>
          <w:szCs w:val="26"/>
        </w:rPr>
      </w:pPr>
    </w:p>
    <w:p w:rsidRDefault="00055CE7" w:rsidP="00055CE7" w:rsidR="00055CE7">
      <w:pPr>
        <w:rPr>
          <w:sz w:val="26"/>
          <w:szCs w:val="26"/>
        </w:rPr>
      </w:pPr>
      <w:r>
        <w:rPr>
          <w:sz w:val="26"/>
          <w:szCs w:val="26"/>
        </w:rPr>
        <w:t>U ponovljenom postupku Trgovački sud u Zagrebu djelomičnom presudom posl.br. P-3415/03 od dana 08.11.2007.g. odlučio je o tužiteljevom zahtjevu za naknadu troškova nastalih povodom protutužbenog zahtjeva tuženika, na način da je naložio tuženiku (Ingra d.d.) da plati tužitelju trošak u iznosu od 1.786.650,00 kn. Rješenjem Visokog trgovačkog suda Republike Hrvatske posl.br. Pž-3489/08 od dana 19.01.2010.g. citirana djelomična presuda prvostupanjskog suda ukinuta je u cijelosti.</w:t>
      </w:r>
    </w:p>
    <w:p w:rsidRDefault="00055CE7" w:rsidP="00055CE7" w:rsidR="00055CE7">
      <w:pPr>
        <w:rPr>
          <w:sz w:val="26"/>
          <w:szCs w:val="26"/>
        </w:rPr>
      </w:pPr>
    </w:p>
    <w:p w:rsidRDefault="00055CE7" w:rsidP="00055CE7" w:rsidR="00055CE7">
      <w:pPr>
        <w:rPr>
          <w:sz w:val="26"/>
          <w:szCs w:val="26"/>
        </w:rPr>
      </w:pPr>
      <w:r>
        <w:rPr>
          <w:sz w:val="26"/>
          <w:szCs w:val="26"/>
        </w:rPr>
        <w:lastRenderedPageBreak/>
        <w:t>Nadalje je u ponovljenom postupku Trgovački sud u Zagrebu rješenjem posl.br. P-3415/03 od dana 02.05.2012.g. iznova odlučio o tužiteljevom zahtjevu za naknadu troškova nastalih povodom protutužbenog zahtjeva tuženika, na način da je naložio tuženiku (Ingra d.d.) da plati tužitelju trošak u iznosu od 1.586.244,00 kn. Rješenjem Visokog trgovačkog suda Republike Hrvatske posl.br. Pž-6219/12 od dana 09.01.2013.g. citirano rješenje prvostupanjskog suda ukinuto je u cijelosti.</w:t>
      </w:r>
    </w:p>
    <w:p w:rsidRDefault="00055CE7" w:rsidP="00055CE7" w:rsidR="00055CE7">
      <w:pPr>
        <w:rPr>
          <w:sz w:val="26"/>
          <w:szCs w:val="26"/>
        </w:rPr>
      </w:pPr>
    </w:p>
    <w:p w:rsidRDefault="00055CE7" w:rsidP="00055CE7" w:rsidR="00055CE7">
      <w:pPr>
        <w:rPr>
          <w:sz w:val="26"/>
          <w:szCs w:val="26"/>
        </w:rPr>
      </w:pPr>
      <w:r>
        <w:rPr>
          <w:sz w:val="26"/>
          <w:szCs w:val="26"/>
        </w:rPr>
        <w:t xml:space="preserve">U ponovljenom postupku, Trgovački sud u Zagrebu rješenjem posl.br. P-3415/03 od dana 18.06.2013.g., ispravljeno rješenjem Trgovačkog suda u Zagrebu posl.br. P-3415/03 od dana 31.07.2013.g., iznova je odlučio o tužiteljevom zahtjevu za naknadu troškova nastalih povodom protutužbenog zahtjeva tuženika, na način da je naložio tuženiku (Ingra d.d.) da plati tužitelju trošak u iznosu od 78.562,50 kn. </w:t>
      </w:r>
    </w:p>
    <w:p w:rsidRDefault="00055CE7" w:rsidP="00055CE7" w:rsidR="00055CE7">
      <w:pPr>
        <w:rPr>
          <w:sz w:val="26"/>
          <w:szCs w:val="26"/>
        </w:rPr>
      </w:pPr>
    </w:p>
    <w:p w:rsidRDefault="00055CE7" w:rsidP="00055CE7" w:rsidR="00055CE7">
      <w:pPr>
        <w:rPr>
          <w:sz w:val="26"/>
          <w:szCs w:val="26"/>
        </w:rPr>
      </w:pPr>
      <w:r>
        <w:rPr>
          <w:sz w:val="26"/>
          <w:szCs w:val="26"/>
        </w:rPr>
        <w:t xml:space="preserve">Rješenjem Visokog trgovačkog suda Republike Hrvatske posl.br. Pž-310/15 od dana 23.05.2017.g. citirano rješenje prvostupanjskog suda potvrđuje se u dijelu kojim je tuženiku naloženo da tužitelju plati parnični trošak u iznosu od </w:t>
      </w:r>
      <w:r w:rsidRPr="002B0009">
        <w:rPr>
          <w:b/>
          <w:sz w:val="26"/>
          <w:szCs w:val="26"/>
        </w:rPr>
        <w:t>6.754,70 kn.</w:t>
      </w:r>
      <w:r>
        <w:rPr>
          <w:sz w:val="26"/>
          <w:szCs w:val="26"/>
        </w:rPr>
        <w:t xml:space="preserve"> Istim rješenjem Visokog trgovačkog suda Republike Hrvatske odbijen je tužiteljev zahtjev za naknadu parničnog troška u iznosu od 71.807,80 kn. </w:t>
      </w:r>
    </w:p>
    <w:p w:rsidRDefault="00AD0B44" w:rsidP="00055CE7" w:rsidR="00AD0B44">
      <w:pPr>
        <w:rPr>
          <w:sz w:val="26"/>
          <w:szCs w:val="26"/>
        </w:rPr>
      </w:pPr>
    </w:p>
    <w:p w:rsidRDefault="00AD0B44" w:rsidP="00055CE7" w:rsidR="00AD0B44">
      <w:pPr>
        <w:rPr>
          <w:sz w:val="26"/>
          <w:szCs w:val="26"/>
        </w:rPr>
      </w:pPr>
      <w:r w:rsidRPr="00AD0B44">
        <w:rPr>
          <w:sz w:val="26"/>
          <w:szCs w:val="26"/>
        </w:rPr>
        <w:t>U postupku povodom tužbenog zahtjeva tužitelja još uvijek nije donesena odluka o meritumu niti o troškovima postupka.</w:t>
      </w:r>
    </w:p>
    <w:p w:rsidRDefault="00834049" w:rsidP="00AD6AC1" w:rsidR="00834049">
      <w:pPr>
        <w:rPr>
          <w:sz w:val="26"/>
          <w:szCs w:val="26"/>
        </w:rPr>
      </w:pPr>
    </w:p>
    <w:p w:rsidRDefault="00834049" w:rsidP="00AD6AC1" w:rsidR="00834049">
      <w:pPr>
        <w:rPr>
          <w:sz w:val="26"/>
          <w:szCs w:val="26"/>
        </w:rPr>
      </w:pPr>
    </w:p>
    <w:p w:rsidRDefault="00AD6AC1" w:rsidP="00AD6AC1" w:rsidR="00AD6AC1" w:rsidRPr="00293DF2">
      <w:pPr>
        <w:rPr>
          <w:b/>
          <w:sz w:val="26"/>
          <w:szCs w:val="26"/>
        </w:rPr>
      </w:pPr>
      <w:r>
        <w:rPr>
          <w:b/>
          <w:sz w:val="26"/>
          <w:szCs w:val="26"/>
        </w:rPr>
        <w:t>10</w:t>
      </w:r>
      <w:r w:rsidRPr="00293DF2">
        <w:rPr>
          <w:b/>
          <w:sz w:val="26"/>
          <w:szCs w:val="26"/>
        </w:rPr>
        <w:t>.</w:t>
      </w:r>
      <w:r w:rsidRPr="00293DF2">
        <w:rPr>
          <w:b/>
          <w:sz w:val="26"/>
          <w:szCs w:val="26"/>
        </w:rPr>
        <w:tab/>
      </w:r>
      <w:r>
        <w:rPr>
          <w:b/>
          <w:sz w:val="26"/>
          <w:szCs w:val="26"/>
        </w:rPr>
        <w:t>TRGOVAČKI SUD U OSIJEKU, ss SLAVONSKI BROD, P-277/2011</w:t>
      </w:r>
    </w:p>
    <w:p w:rsidRDefault="00AD6AC1" w:rsidP="00AD6AC1" w:rsidR="00AD6AC1">
      <w:pPr>
        <w:rPr>
          <w:sz w:val="26"/>
          <w:szCs w:val="26"/>
        </w:rPr>
      </w:pPr>
      <w:r>
        <w:rPr>
          <w:sz w:val="26"/>
          <w:szCs w:val="26"/>
        </w:rPr>
        <w:tab/>
        <w:t>Tužitelj: Tempo d.d. u stečaju</w:t>
      </w:r>
    </w:p>
    <w:p w:rsidRDefault="00AD6AC1" w:rsidP="00AD6AC1" w:rsidR="00AD6AC1">
      <w:pPr>
        <w:rPr>
          <w:sz w:val="26"/>
          <w:szCs w:val="26"/>
        </w:rPr>
      </w:pPr>
      <w:r>
        <w:rPr>
          <w:sz w:val="26"/>
          <w:szCs w:val="26"/>
        </w:rPr>
        <w:tab/>
        <w:t>Tuženik: Republika Hrvatska</w:t>
      </w:r>
    </w:p>
    <w:p w:rsidRDefault="00AD6AC1" w:rsidP="00AD6AC1" w:rsidR="00AD6AC1">
      <w:pPr>
        <w:rPr>
          <w:sz w:val="26"/>
          <w:szCs w:val="26"/>
        </w:rPr>
      </w:pPr>
      <w:r>
        <w:rPr>
          <w:sz w:val="26"/>
          <w:szCs w:val="26"/>
        </w:rPr>
        <w:tab/>
        <w:t>Radi: utvrđenja</w:t>
      </w:r>
      <w:r w:rsidR="00657FDB">
        <w:rPr>
          <w:sz w:val="26"/>
          <w:szCs w:val="26"/>
        </w:rPr>
        <w:t xml:space="preserve"> prava vlasništva</w:t>
      </w:r>
    </w:p>
    <w:p w:rsidRDefault="00AD6AC1" w:rsidP="00AD6AC1" w:rsidR="00AD6AC1">
      <w:pPr>
        <w:rPr>
          <w:sz w:val="26"/>
          <w:szCs w:val="26"/>
        </w:rPr>
      </w:pPr>
    </w:p>
    <w:p w:rsidRDefault="00AD6AC1" w:rsidP="00AD6AC1" w:rsidR="00AD6AC1">
      <w:pPr>
        <w:rPr>
          <w:sz w:val="26"/>
          <w:szCs w:val="26"/>
        </w:rPr>
      </w:pPr>
      <w:r>
        <w:rPr>
          <w:sz w:val="26"/>
          <w:szCs w:val="26"/>
        </w:rPr>
        <w:t>Tužitelj je dana 17.02.2010. Trgovačkom sudu u Zagrebu podnio tužbu protiv Republike Hrvatske radi utvrđenja prava vlasništva na cjelokupnim nekretninama označenim sa kč.br. 4357/1, 4357/6, 4357/7, 4358/8, k.o. Rakitje uz nalog tuženiku da mu izda tabularnu izjavu podobnu za zemljišno knjižni prijenos njezinog suvlasničkog dijela od 98174/181113.</w:t>
      </w:r>
    </w:p>
    <w:p w:rsidRDefault="006F1EE3" w:rsidP="00AD6AC1" w:rsidR="006F1EE3">
      <w:pPr>
        <w:rPr>
          <w:sz w:val="26"/>
          <w:szCs w:val="26"/>
        </w:rPr>
      </w:pPr>
    </w:p>
    <w:p w:rsidRDefault="00AD6AC1" w:rsidP="00AD6AC1" w:rsidR="00AD6AC1">
      <w:pPr>
        <w:rPr>
          <w:sz w:val="26"/>
          <w:szCs w:val="26"/>
        </w:rPr>
      </w:pPr>
      <w:r>
        <w:rPr>
          <w:sz w:val="26"/>
          <w:szCs w:val="26"/>
        </w:rPr>
        <w:t>Predmet je ustupljen Trgovačkom sudu u Slavonskom Brodu (P-495/2010), sa kojeg suda je ustupljen Trgovačkom sudu u Osijeku, stalna služba Slavonski Brod, gdje se vodi pod brojem P-277/2011.</w:t>
      </w:r>
    </w:p>
    <w:p w:rsidRDefault="006F1EE3" w:rsidP="00AD6AC1" w:rsidR="006F1EE3">
      <w:pPr>
        <w:rPr>
          <w:sz w:val="26"/>
          <w:szCs w:val="26"/>
        </w:rPr>
      </w:pPr>
    </w:p>
    <w:p w:rsidRDefault="00AD6AC1" w:rsidP="00AD6AC1" w:rsidR="00AD6AC1">
      <w:pPr>
        <w:rPr>
          <w:sz w:val="26"/>
          <w:szCs w:val="26"/>
        </w:rPr>
      </w:pPr>
      <w:r>
        <w:rPr>
          <w:sz w:val="26"/>
          <w:szCs w:val="26"/>
        </w:rPr>
        <w:t>Dana 01.06.2011. godine donesena je presuda kojom se odbija tužbeni zahtjev tužitelja.</w:t>
      </w:r>
    </w:p>
    <w:p w:rsidRDefault="006F1EE3" w:rsidP="00AD6AC1" w:rsidR="006F1EE3">
      <w:pPr>
        <w:rPr>
          <w:sz w:val="26"/>
          <w:szCs w:val="26"/>
        </w:rPr>
      </w:pPr>
    </w:p>
    <w:p w:rsidRDefault="00AD6AC1" w:rsidP="00AD6AC1" w:rsidR="00AD6AC1">
      <w:pPr>
        <w:rPr>
          <w:sz w:val="26"/>
          <w:szCs w:val="26"/>
        </w:rPr>
      </w:pPr>
      <w:r>
        <w:rPr>
          <w:sz w:val="26"/>
          <w:szCs w:val="26"/>
        </w:rPr>
        <w:lastRenderedPageBreak/>
        <w:t xml:space="preserve">Dana 30.09.2011. rješenjem je prihvaćen prijedlog tužitelja za povrat u prijašnje stanje. Temeljem žalbe na navedeno rješenje, predmet se od dana 25.09.2015. godine nalazi na Visokom trgovačkom sudu Republike Hrvatske. </w:t>
      </w:r>
    </w:p>
    <w:p w:rsidRDefault="006F1EE3" w:rsidP="00AD6AC1" w:rsidR="006F1EE3">
      <w:pPr>
        <w:rPr>
          <w:sz w:val="26"/>
          <w:szCs w:val="26"/>
        </w:rPr>
      </w:pPr>
    </w:p>
    <w:p w:rsidRDefault="006F1EE3" w:rsidP="00AD6AC1" w:rsidR="006F1EE3">
      <w:pPr>
        <w:rPr>
          <w:sz w:val="26"/>
          <w:szCs w:val="26"/>
        </w:rPr>
      </w:pPr>
      <w:r>
        <w:rPr>
          <w:sz w:val="26"/>
          <w:szCs w:val="26"/>
        </w:rPr>
        <w:t>Prema informacijama od stečajnog upravitelja, isti je poslao odustanak od žalbe.</w:t>
      </w:r>
    </w:p>
    <w:p w:rsidRDefault="006F1EE3" w:rsidP="00AD6AC1" w:rsidR="006F1EE3">
      <w:pPr>
        <w:rPr>
          <w:sz w:val="26"/>
          <w:szCs w:val="26"/>
        </w:rPr>
      </w:pPr>
    </w:p>
    <w:p w:rsidRDefault="006F1EE3" w:rsidP="00AD6AC1" w:rsidR="006F1EE3">
      <w:pPr>
        <w:rPr>
          <w:sz w:val="26"/>
          <w:szCs w:val="26"/>
        </w:rPr>
      </w:pPr>
      <w:r w:rsidRPr="006F1EE3">
        <w:rPr>
          <w:sz w:val="26"/>
          <w:szCs w:val="26"/>
          <w:highlight w:val="yellow"/>
        </w:rPr>
        <w:t>Spis ide a/a.</w:t>
      </w:r>
    </w:p>
    <w:p w:rsidRDefault="006F1EE3" w:rsidP="00AD6AC1" w:rsidR="006F1EE3">
      <w:pPr>
        <w:rPr>
          <w:sz w:val="26"/>
          <w:szCs w:val="26"/>
        </w:rPr>
      </w:pPr>
    </w:p>
    <w:p w:rsidRDefault="006F1EE3" w:rsidP="00AD6AC1" w:rsidR="006F1EE3">
      <w:pPr>
        <w:rPr>
          <w:sz w:val="26"/>
          <w:szCs w:val="26"/>
        </w:rPr>
      </w:pPr>
    </w:p>
    <w:p w:rsidRDefault="002A52A3" w:rsidP="00AD6AC1" w:rsidR="002A52A3">
      <w:pPr>
        <w:rPr>
          <w:sz w:val="26"/>
          <w:szCs w:val="26"/>
        </w:rPr>
      </w:pPr>
    </w:p>
    <w:p w:rsidRDefault="002A52A3" w:rsidP="00AD6AC1" w:rsidR="002A52A3">
      <w:pPr>
        <w:rPr>
          <w:sz w:val="26"/>
          <w:szCs w:val="26"/>
        </w:rPr>
      </w:pPr>
    </w:p>
    <w:p w:rsidRDefault="002A52A3" w:rsidP="00AD6AC1" w:rsidR="002A52A3">
      <w:pPr>
        <w:rPr>
          <w:sz w:val="26"/>
          <w:szCs w:val="26"/>
        </w:rPr>
      </w:pPr>
    </w:p>
    <w:p w:rsidRDefault="0021072C" w:rsidP="00BA0178" w:rsidR="0021072C">
      <w:pPr>
        <w:ind w:hanging="720" w:left="720"/>
        <w:rPr>
          <w:b/>
          <w:sz w:val="26"/>
          <w:szCs w:val="26"/>
        </w:rPr>
      </w:pPr>
    </w:p>
    <w:p w:rsidRDefault="0021072C" w:rsidP="00BA0178" w:rsidR="0021072C">
      <w:pPr>
        <w:ind w:hanging="720" w:left="720"/>
        <w:rPr>
          <w:b/>
          <w:sz w:val="26"/>
          <w:szCs w:val="26"/>
        </w:rPr>
      </w:pPr>
    </w:p>
    <w:p w:rsidRDefault="00FC4FDF" w:rsidP="00BA0178" w:rsidR="00FC4FDF">
      <w:pPr>
        <w:ind w:hanging="720" w:left="720"/>
        <w:rPr>
          <w:b/>
          <w:sz w:val="26"/>
          <w:szCs w:val="26"/>
        </w:rPr>
      </w:pPr>
    </w:p>
    <w:p w:rsidRDefault="00FC4FDF" w:rsidP="00BA0178" w:rsidR="00FC4FDF">
      <w:pPr>
        <w:ind w:hanging="720" w:left="720"/>
        <w:rPr>
          <w:b/>
          <w:sz w:val="26"/>
          <w:szCs w:val="26"/>
        </w:rPr>
      </w:pPr>
    </w:p>
    <w:p w:rsidRDefault="00FC4FDF" w:rsidP="00BA0178" w:rsidR="00FC4FDF">
      <w:pPr>
        <w:ind w:hanging="720" w:left="720"/>
        <w:rPr>
          <w:b/>
          <w:sz w:val="26"/>
          <w:szCs w:val="26"/>
        </w:rPr>
      </w:pPr>
    </w:p>
    <w:p w:rsidRDefault="0021072C" w:rsidP="00BA0178" w:rsidR="0021072C">
      <w:pPr>
        <w:ind w:hanging="720" w:left="720"/>
        <w:rPr>
          <w:b/>
          <w:sz w:val="26"/>
          <w:szCs w:val="26"/>
        </w:rPr>
      </w:pPr>
    </w:p>
    <w:p w:rsidRDefault="00BA0178" w:rsidP="00BA0178" w:rsidR="006F1EE3">
      <w:pPr>
        <w:ind w:hanging="720" w:left="720"/>
        <w:rPr>
          <w:b/>
          <w:sz w:val="26"/>
          <w:szCs w:val="26"/>
        </w:rPr>
      </w:pPr>
      <w:r>
        <w:rPr>
          <w:b/>
          <w:sz w:val="26"/>
          <w:szCs w:val="26"/>
        </w:rPr>
        <w:t>3.</w:t>
      </w:r>
      <w:r>
        <w:rPr>
          <w:b/>
          <w:sz w:val="26"/>
          <w:szCs w:val="26"/>
        </w:rPr>
        <w:tab/>
      </w:r>
      <w:r w:rsidRPr="00A531ED">
        <w:rPr>
          <w:b/>
          <w:sz w:val="26"/>
          <w:szCs w:val="26"/>
        </w:rPr>
        <w:t xml:space="preserve">PARNIČNI POSTUPCI GDJE JE TEMPO D.D. U STEČAJU </w:t>
      </w:r>
      <w:r w:rsidRPr="00701460">
        <w:rPr>
          <w:b/>
          <w:sz w:val="26"/>
          <w:szCs w:val="26"/>
          <w:u w:val="single"/>
        </w:rPr>
        <w:t>PASIVNO</w:t>
      </w:r>
      <w:r w:rsidRPr="00A531ED">
        <w:rPr>
          <w:b/>
          <w:sz w:val="26"/>
          <w:szCs w:val="26"/>
        </w:rPr>
        <w:t xml:space="preserve"> LEGITIMIRAN:</w:t>
      </w:r>
    </w:p>
    <w:p w:rsidRDefault="006F1EE3" w:rsidP="006F1EE3" w:rsidR="006F1EE3">
      <w:pPr>
        <w:rPr>
          <w:b/>
          <w:sz w:val="26"/>
          <w:szCs w:val="26"/>
        </w:rPr>
      </w:pPr>
    </w:p>
    <w:p w:rsidRDefault="00BA0178" w:rsidP="00BA0178" w:rsidR="006F1EE3">
      <w:pPr>
        <w:ind w:firstLine="720"/>
        <w:rPr>
          <w:b/>
          <w:sz w:val="26"/>
          <w:szCs w:val="26"/>
        </w:rPr>
      </w:pPr>
      <w:r>
        <w:rPr>
          <w:b/>
          <w:sz w:val="26"/>
          <w:szCs w:val="26"/>
        </w:rPr>
        <w:t>3.1.</w:t>
      </w:r>
      <w:r>
        <w:rPr>
          <w:b/>
          <w:sz w:val="26"/>
          <w:szCs w:val="26"/>
        </w:rPr>
        <w:tab/>
        <w:t>OPĆINSKI GRAĐANSKI SUD U ZAGREBU</w:t>
      </w:r>
    </w:p>
    <w:p w:rsidRDefault="006F1EE3" w:rsidP="006F1EE3" w:rsidR="006F1EE3">
      <w:pPr>
        <w:rPr>
          <w:b/>
          <w:sz w:val="26"/>
          <w:szCs w:val="26"/>
        </w:rPr>
      </w:pPr>
    </w:p>
    <w:p w:rsidRDefault="006F1EE3" w:rsidP="006F1EE3" w:rsidR="006F1EE3">
      <w:pPr>
        <w:rPr>
          <w:b/>
          <w:sz w:val="26"/>
          <w:szCs w:val="26"/>
        </w:rPr>
      </w:pPr>
      <w:r>
        <w:rPr>
          <w:b/>
          <w:sz w:val="26"/>
          <w:szCs w:val="26"/>
        </w:rPr>
        <w:t>1.</w:t>
      </w:r>
      <w:r>
        <w:rPr>
          <w:b/>
          <w:sz w:val="26"/>
          <w:szCs w:val="26"/>
        </w:rPr>
        <w:tab/>
        <w:t>P-3245/16</w:t>
      </w:r>
    </w:p>
    <w:p w:rsidRDefault="006F1EE3" w:rsidP="006F1EE3" w:rsidR="006F1EE3" w:rsidRPr="00AB150F">
      <w:pPr>
        <w:rPr>
          <w:sz w:val="26"/>
          <w:szCs w:val="26"/>
        </w:rPr>
      </w:pPr>
      <w:r>
        <w:rPr>
          <w:b/>
          <w:sz w:val="26"/>
          <w:szCs w:val="26"/>
        </w:rPr>
        <w:tab/>
      </w:r>
      <w:r>
        <w:rPr>
          <w:sz w:val="26"/>
          <w:szCs w:val="26"/>
        </w:rPr>
        <w:t>Tužitelj: Brako d.o.o.</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Tužitelj je dana 01.03.2005. godine podnio tužbu radi utvrđivanja prava vlasništva na nekretnini, koji je uređen podneskom od dana 16.02.2012., kojim se traži utvrđivanje prava vlasništva nekretnine upisane u zemljišne knjige kao: 19 ETAŽA 19/100 dijela, z.k.č.br. 2894/12, poslovni objekt u Zagrebu, Gruška 18, 20 i 22, površine 3068 m2, upisane u zk.ul. 4363, k.o. Trnje, poduložak 19, povezano s vlasništvom posebnog dijela – Poslovni prostor br .1. u prizemlju objekta koji se sastoji od 3 prostorije i sanitarnog čvora ukupne površine 55,40 m2.</w:t>
      </w:r>
    </w:p>
    <w:p w:rsidRDefault="006F1EE3" w:rsidP="006F1EE3" w:rsidR="006F1EE3">
      <w:pPr>
        <w:rPr>
          <w:sz w:val="26"/>
          <w:szCs w:val="26"/>
        </w:rPr>
      </w:pPr>
    </w:p>
    <w:p w:rsidRDefault="006F1EE3" w:rsidP="006F1EE3" w:rsidR="006F1EE3">
      <w:pPr>
        <w:rPr>
          <w:sz w:val="26"/>
          <w:szCs w:val="26"/>
        </w:rPr>
      </w:pPr>
      <w:r>
        <w:rPr>
          <w:sz w:val="26"/>
          <w:szCs w:val="26"/>
        </w:rPr>
        <w:t>Tužbom se tvrdi da je vlasništvo stečeno temeljem ugovora  o kupoprodaji od 1973. godine sklopljenog između Tempo d.d. i MI „Braća Košulčevi-Brako“ c.o. Veles, pravnog prednika</w:t>
      </w:r>
      <w:r w:rsidR="00EF51A0">
        <w:rPr>
          <w:sz w:val="26"/>
          <w:szCs w:val="26"/>
        </w:rPr>
        <w:t xml:space="preserve"> tužitelja, međutim isti ne </w:t>
      </w:r>
      <w:r w:rsidR="00725FEE">
        <w:rPr>
          <w:sz w:val="26"/>
          <w:szCs w:val="26"/>
        </w:rPr>
        <w:t>prileže</w:t>
      </w:r>
      <w:r w:rsidR="00EF51A0">
        <w:rPr>
          <w:sz w:val="26"/>
          <w:szCs w:val="26"/>
        </w:rPr>
        <w:t xml:space="preserve"> spisu.</w:t>
      </w:r>
    </w:p>
    <w:p w:rsidRDefault="005D1EB7" w:rsidP="006F1EE3" w:rsidR="005D1EB7">
      <w:pPr>
        <w:rPr>
          <w:sz w:val="26"/>
          <w:szCs w:val="26"/>
        </w:rPr>
      </w:pPr>
    </w:p>
    <w:p w:rsidRDefault="005D1EB7" w:rsidP="006F1EE3" w:rsidR="005D1EB7">
      <w:pPr>
        <w:rPr>
          <w:sz w:val="26"/>
          <w:szCs w:val="26"/>
        </w:rPr>
      </w:pPr>
      <w:r>
        <w:rPr>
          <w:sz w:val="26"/>
          <w:szCs w:val="26"/>
        </w:rPr>
        <w:t>U zemljišnim knjigama je Tempo d.d. upisan kao vlasnik citirane etaže.</w:t>
      </w:r>
    </w:p>
    <w:p w:rsidRDefault="00EF51A0" w:rsidP="006F1EE3" w:rsidR="00EF51A0">
      <w:pPr>
        <w:rPr>
          <w:sz w:val="26"/>
          <w:szCs w:val="26"/>
        </w:rPr>
      </w:pPr>
    </w:p>
    <w:p w:rsidRDefault="00EF51A0" w:rsidP="006F1EE3" w:rsidR="00EF51A0">
      <w:pPr>
        <w:rPr>
          <w:sz w:val="26"/>
          <w:szCs w:val="26"/>
        </w:rPr>
      </w:pPr>
      <w:r>
        <w:rPr>
          <w:sz w:val="26"/>
          <w:szCs w:val="26"/>
        </w:rPr>
        <w:t>S obzirom da u spisu nema Ugovora o kupoprodaji nekretnine</w:t>
      </w:r>
      <w:r w:rsidR="005D1EB7">
        <w:rPr>
          <w:sz w:val="26"/>
          <w:szCs w:val="26"/>
        </w:rPr>
        <w:t xml:space="preserve"> tuž</w:t>
      </w:r>
      <w:r w:rsidR="00725FEE">
        <w:rPr>
          <w:sz w:val="26"/>
          <w:szCs w:val="26"/>
        </w:rPr>
        <w:t>e</w:t>
      </w:r>
      <w:r w:rsidR="005D1EB7">
        <w:rPr>
          <w:sz w:val="26"/>
          <w:szCs w:val="26"/>
        </w:rPr>
        <w:t>nik je osporavao tužbu i tužbeni zahtjev.</w:t>
      </w:r>
    </w:p>
    <w:p w:rsidRDefault="006F1EE3" w:rsidP="006F1EE3" w:rsidR="006F1EE3">
      <w:pPr>
        <w:rPr>
          <w:sz w:val="26"/>
          <w:szCs w:val="26"/>
        </w:rPr>
      </w:pPr>
    </w:p>
    <w:p w:rsidRDefault="005D1EB7" w:rsidP="006F1EE3" w:rsidR="006F1EE3">
      <w:pPr>
        <w:rPr>
          <w:sz w:val="26"/>
          <w:szCs w:val="26"/>
        </w:rPr>
      </w:pPr>
      <w:r>
        <w:rPr>
          <w:sz w:val="26"/>
          <w:szCs w:val="26"/>
        </w:rPr>
        <w:t>Postupak je nastavljen te zaključena glavna rasprava i zakazano ročište za objavu presude za dan 26.10.2017. godine.</w:t>
      </w:r>
    </w:p>
    <w:p w:rsidRDefault="005D1EB7" w:rsidP="006F1EE3" w:rsidR="005D1EB7">
      <w:pPr>
        <w:rPr>
          <w:sz w:val="26"/>
          <w:szCs w:val="26"/>
        </w:rPr>
      </w:pPr>
    </w:p>
    <w:p w:rsidRDefault="005D1EB7" w:rsidP="006F1EE3" w:rsidR="005D1EB7">
      <w:pPr>
        <w:rPr>
          <w:sz w:val="26"/>
          <w:szCs w:val="26"/>
        </w:rPr>
      </w:pPr>
      <w:r>
        <w:rPr>
          <w:sz w:val="26"/>
          <w:szCs w:val="26"/>
        </w:rPr>
        <w:t>Ukoliko tužba i tužbeni zahtjev budu pravomoćno odbijeni nekretnina će ulaziti u stečajnu masu Tempo d.d.</w:t>
      </w:r>
    </w:p>
    <w:p w:rsidRDefault="006F1EE3" w:rsidP="006F1EE3" w:rsidR="006F1EE3">
      <w:pPr>
        <w:rPr>
          <w:sz w:val="26"/>
          <w:szCs w:val="26"/>
        </w:rPr>
      </w:pPr>
    </w:p>
    <w:p w:rsidRDefault="00725FEE" w:rsidP="006F1EE3" w:rsidR="00725FEE">
      <w:pPr>
        <w:rPr>
          <w:sz w:val="26"/>
          <w:szCs w:val="26"/>
        </w:rPr>
      </w:pPr>
    </w:p>
    <w:p w:rsidRDefault="00725FEE" w:rsidP="006F1EE3" w:rsidR="00725FEE">
      <w:pPr>
        <w:rPr>
          <w:sz w:val="26"/>
          <w:szCs w:val="26"/>
        </w:rPr>
      </w:pPr>
    </w:p>
    <w:p w:rsidRDefault="006F1EE3" w:rsidP="006F1EE3" w:rsidR="006F1EE3" w:rsidRPr="00AB150F">
      <w:pPr>
        <w:rPr>
          <w:b/>
          <w:sz w:val="26"/>
          <w:szCs w:val="26"/>
        </w:rPr>
      </w:pPr>
      <w:r w:rsidRPr="00AB150F">
        <w:rPr>
          <w:b/>
          <w:sz w:val="26"/>
          <w:szCs w:val="26"/>
        </w:rPr>
        <w:t>2.</w:t>
      </w:r>
      <w:r w:rsidRPr="00AB150F">
        <w:rPr>
          <w:b/>
          <w:sz w:val="26"/>
          <w:szCs w:val="26"/>
        </w:rPr>
        <w:tab/>
        <w:t>P-2124/2016</w:t>
      </w:r>
    </w:p>
    <w:p w:rsidRDefault="006F1EE3" w:rsidP="006F1EE3" w:rsidR="006F1EE3">
      <w:pPr>
        <w:rPr>
          <w:sz w:val="26"/>
          <w:szCs w:val="26"/>
        </w:rPr>
      </w:pPr>
      <w:r>
        <w:rPr>
          <w:sz w:val="26"/>
          <w:szCs w:val="26"/>
        </w:rPr>
        <w:tab/>
        <w:t>Tužitelj: Jozo Blajić</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725FEE" w:rsidP="006F1EE3" w:rsidR="006F1EE3">
      <w:pPr>
        <w:rPr>
          <w:sz w:val="26"/>
          <w:szCs w:val="26"/>
        </w:rPr>
      </w:pPr>
      <w:r>
        <w:rPr>
          <w:sz w:val="26"/>
          <w:szCs w:val="26"/>
        </w:rPr>
        <w:t>D</w:t>
      </w:r>
      <w:r w:rsidR="006F1EE3">
        <w:rPr>
          <w:sz w:val="26"/>
          <w:szCs w:val="26"/>
        </w:rPr>
        <w:t>onesena presuda na temel</w:t>
      </w:r>
      <w:r>
        <w:rPr>
          <w:sz w:val="26"/>
          <w:szCs w:val="26"/>
        </w:rPr>
        <w:t>ju priznanja 25.04.2016. godine.</w:t>
      </w:r>
    </w:p>
    <w:p w:rsidRDefault="00725FEE" w:rsidP="006F1EE3" w:rsidR="00725FEE">
      <w:pPr>
        <w:rPr>
          <w:sz w:val="26"/>
          <w:szCs w:val="26"/>
        </w:rPr>
      </w:pPr>
    </w:p>
    <w:p w:rsidRDefault="00725FEE" w:rsidP="006F1EE3" w:rsidR="00725FEE">
      <w:pPr>
        <w:rPr>
          <w:sz w:val="26"/>
          <w:szCs w:val="26"/>
        </w:rPr>
      </w:pPr>
      <w:r>
        <w:rPr>
          <w:sz w:val="26"/>
          <w:szCs w:val="26"/>
        </w:rPr>
        <w:t>Radi se o tzv. formalnoj tužbi radi utvrđenja prava vlasništva za nekretninu na kojoj Tempo d.d. ne polaže pravo vlasništva.</w:t>
      </w:r>
    </w:p>
    <w:p w:rsidRDefault="00725FEE" w:rsidP="006F1EE3" w:rsidR="00725FEE">
      <w:pPr>
        <w:rPr>
          <w:sz w:val="26"/>
          <w:szCs w:val="26"/>
        </w:rPr>
      </w:pPr>
    </w:p>
    <w:p w:rsidRDefault="00725FEE" w:rsidP="006F1EE3" w:rsidR="006F1EE3">
      <w:pPr>
        <w:rPr>
          <w:b/>
          <w:sz w:val="26"/>
          <w:szCs w:val="26"/>
        </w:rPr>
      </w:pPr>
      <w:r w:rsidRPr="00725FEE">
        <w:rPr>
          <w:sz w:val="26"/>
          <w:szCs w:val="26"/>
          <w:highlight w:val="yellow"/>
        </w:rPr>
        <w:t>Spis ide a/a.</w:t>
      </w: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E515CC">
      <w:pPr>
        <w:rPr>
          <w:b/>
          <w:sz w:val="26"/>
          <w:szCs w:val="26"/>
        </w:rPr>
      </w:pPr>
      <w:r w:rsidRPr="00E515CC">
        <w:rPr>
          <w:b/>
          <w:sz w:val="26"/>
          <w:szCs w:val="26"/>
        </w:rPr>
        <w:t>3.</w:t>
      </w:r>
      <w:r w:rsidRPr="00E515CC">
        <w:rPr>
          <w:b/>
          <w:sz w:val="26"/>
          <w:szCs w:val="26"/>
        </w:rPr>
        <w:tab/>
        <w:t>P-1212/2016</w:t>
      </w:r>
    </w:p>
    <w:p w:rsidRDefault="006F1EE3" w:rsidP="006F1EE3" w:rsidR="006F1EE3">
      <w:pPr>
        <w:rPr>
          <w:sz w:val="26"/>
          <w:szCs w:val="26"/>
        </w:rPr>
      </w:pPr>
      <w:r>
        <w:rPr>
          <w:sz w:val="26"/>
          <w:szCs w:val="26"/>
        </w:rPr>
        <w:tab/>
        <w:t>Tužitelj: Drago Gavranović</w:t>
      </w:r>
    </w:p>
    <w:p w:rsidRDefault="006D775C" w:rsidP="006F1EE3" w:rsidR="006F1EE3">
      <w:pPr>
        <w:rPr>
          <w:sz w:val="26"/>
          <w:szCs w:val="26"/>
        </w:rPr>
      </w:pPr>
      <w:r>
        <w:rPr>
          <w:sz w:val="26"/>
          <w:szCs w:val="26"/>
        </w:rPr>
        <w:tab/>
        <w:t>Tuženik: T</w:t>
      </w:r>
      <w:r w:rsidR="006F1EE3">
        <w:rPr>
          <w:sz w:val="26"/>
          <w:szCs w:val="26"/>
        </w:rPr>
        <w:t xml:space="preserve">empo d.d. u stečaju </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725FEE" w:rsidP="006F1EE3" w:rsidR="006F1EE3">
      <w:pPr>
        <w:rPr>
          <w:sz w:val="26"/>
          <w:szCs w:val="26"/>
        </w:rPr>
      </w:pPr>
      <w:r>
        <w:rPr>
          <w:sz w:val="26"/>
          <w:szCs w:val="26"/>
        </w:rPr>
        <w:t>U</w:t>
      </w:r>
      <w:r w:rsidR="006F1EE3">
        <w:rPr>
          <w:sz w:val="26"/>
          <w:szCs w:val="26"/>
        </w:rPr>
        <w:t xml:space="preserve"> predmetu donesena presuda dana 15.06.2016. godine. (pravomoćna 06.07.2016.)</w:t>
      </w:r>
    </w:p>
    <w:p w:rsidRDefault="006F1EE3" w:rsidP="006F1EE3" w:rsidR="006F1EE3">
      <w:pPr>
        <w:rPr>
          <w:sz w:val="26"/>
          <w:szCs w:val="26"/>
        </w:rPr>
      </w:pPr>
    </w:p>
    <w:p w:rsidRDefault="00725FEE" w:rsidP="006F1EE3" w:rsidR="006F1EE3">
      <w:pPr>
        <w:rPr>
          <w:sz w:val="26"/>
          <w:szCs w:val="26"/>
        </w:rPr>
      </w:pPr>
      <w:r w:rsidRPr="00725FEE">
        <w:rPr>
          <w:sz w:val="26"/>
          <w:szCs w:val="26"/>
        </w:rPr>
        <w:t>Radi se o tzv. formalnoj tužbi radi utvrđenja prava vlasništva za nekretninu na kojoj Tempo d.d. ne polaže pravo vlasništva.</w:t>
      </w:r>
    </w:p>
    <w:p w:rsidRDefault="006F1EE3" w:rsidP="006F1EE3" w:rsidR="006F1EE3">
      <w:pPr>
        <w:rPr>
          <w:sz w:val="26"/>
          <w:szCs w:val="26"/>
        </w:rPr>
      </w:pPr>
    </w:p>
    <w:p w:rsidRDefault="006F1EE3" w:rsidP="006F1EE3" w:rsidR="006F1EE3" w:rsidRPr="00E515CC">
      <w:pPr>
        <w:rPr>
          <w:b/>
          <w:sz w:val="26"/>
          <w:szCs w:val="26"/>
        </w:rPr>
      </w:pPr>
      <w:r w:rsidRPr="00E515CC">
        <w:rPr>
          <w:b/>
          <w:sz w:val="26"/>
          <w:szCs w:val="26"/>
        </w:rPr>
        <w:t>4.</w:t>
      </w:r>
      <w:r w:rsidRPr="00E515CC">
        <w:rPr>
          <w:b/>
          <w:sz w:val="26"/>
          <w:szCs w:val="26"/>
        </w:rPr>
        <w:tab/>
        <w:t>P-992/2016</w:t>
      </w:r>
    </w:p>
    <w:p w:rsidRDefault="006F1EE3" w:rsidP="006F1EE3" w:rsidR="006F1EE3">
      <w:pPr>
        <w:rPr>
          <w:sz w:val="26"/>
          <w:szCs w:val="26"/>
        </w:rPr>
      </w:pPr>
      <w:r>
        <w:rPr>
          <w:sz w:val="26"/>
          <w:szCs w:val="26"/>
        </w:rPr>
        <w:tab/>
        <w:t>Tužitelj: Lidija Beneš</w:t>
      </w:r>
    </w:p>
    <w:p w:rsidRDefault="006F1EE3" w:rsidP="006F1EE3" w:rsidR="006F1EE3">
      <w:pPr>
        <w:rPr>
          <w:sz w:val="26"/>
          <w:szCs w:val="26"/>
        </w:rPr>
      </w:pPr>
      <w:r>
        <w:rPr>
          <w:sz w:val="26"/>
          <w:szCs w:val="26"/>
        </w:rPr>
        <w:tab/>
        <w:t>Tuženik: Razim Nuhić i dr., Tempo d.d. u stečaju</w:t>
      </w:r>
    </w:p>
    <w:p w:rsidRDefault="006F1EE3" w:rsidP="006F1EE3" w:rsidR="006F1EE3">
      <w:pPr>
        <w:rPr>
          <w:sz w:val="26"/>
          <w:szCs w:val="26"/>
        </w:rPr>
      </w:pPr>
      <w:r>
        <w:rPr>
          <w:sz w:val="26"/>
          <w:szCs w:val="26"/>
        </w:rPr>
        <w:tab/>
        <w:t>Radi: proglašenje ovrhe nedopuštenom</w:t>
      </w:r>
    </w:p>
    <w:p w:rsidRDefault="006F1EE3" w:rsidP="006F1EE3" w:rsidR="006F1EE3">
      <w:pPr>
        <w:rPr>
          <w:sz w:val="26"/>
          <w:szCs w:val="26"/>
        </w:rPr>
      </w:pPr>
    </w:p>
    <w:p w:rsidRDefault="006F1EE3" w:rsidP="006F1EE3" w:rsidR="006F1EE3">
      <w:pPr>
        <w:rPr>
          <w:sz w:val="26"/>
          <w:szCs w:val="26"/>
        </w:rPr>
      </w:pPr>
      <w:r>
        <w:rPr>
          <w:sz w:val="26"/>
          <w:szCs w:val="26"/>
        </w:rPr>
        <w:t xml:space="preserve">Dana 11.04.2017. </w:t>
      </w:r>
      <w:r w:rsidR="006E31F5">
        <w:rPr>
          <w:sz w:val="26"/>
          <w:szCs w:val="26"/>
        </w:rPr>
        <w:t>Tempo podneskom</w:t>
      </w:r>
      <w:r>
        <w:rPr>
          <w:sz w:val="26"/>
          <w:szCs w:val="26"/>
        </w:rPr>
        <w:t xml:space="preserve"> prizna</w:t>
      </w:r>
      <w:r w:rsidR="006E31F5">
        <w:rPr>
          <w:sz w:val="26"/>
          <w:szCs w:val="26"/>
        </w:rPr>
        <w:t>o</w:t>
      </w:r>
      <w:r>
        <w:rPr>
          <w:sz w:val="26"/>
          <w:szCs w:val="26"/>
        </w:rPr>
        <w:t xml:space="preserve"> </w:t>
      </w:r>
      <w:r w:rsidR="006E31F5">
        <w:rPr>
          <w:sz w:val="26"/>
          <w:szCs w:val="26"/>
        </w:rPr>
        <w:t>tužbu</w:t>
      </w:r>
      <w:r>
        <w:rPr>
          <w:sz w:val="26"/>
          <w:szCs w:val="26"/>
        </w:rPr>
        <w:t xml:space="preserve"> i tužbeni zahtjev u cijelosti.</w:t>
      </w:r>
    </w:p>
    <w:p w:rsidRDefault="002F611A" w:rsidP="006F1EE3" w:rsidR="002F611A">
      <w:pPr>
        <w:rPr>
          <w:sz w:val="26"/>
          <w:szCs w:val="26"/>
        </w:rPr>
      </w:pPr>
    </w:p>
    <w:p w:rsidRDefault="006F1EE3" w:rsidP="006F1EE3" w:rsidR="006F1EE3">
      <w:pPr>
        <w:rPr>
          <w:sz w:val="26"/>
          <w:szCs w:val="26"/>
        </w:rPr>
      </w:pPr>
      <w:r>
        <w:rPr>
          <w:sz w:val="26"/>
          <w:szCs w:val="26"/>
        </w:rPr>
        <w:t>Tužitelj je</w:t>
      </w:r>
      <w:r w:rsidR="002F611A">
        <w:rPr>
          <w:sz w:val="26"/>
          <w:szCs w:val="26"/>
        </w:rPr>
        <w:t xml:space="preserve"> kao vlasnik nekretnine</w:t>
      </w:r>
      <w:r>
        <w:rPr>
          <w:sz w:val="26"/>
          <w:szCs w:val="26"/>
        </w:rPr>
        <w:t xml:space="preserve"> upućen u parnicu radi proglašenja ovrhe nedopuštenom u predmetu Ovr-7829/15 ovrhovoditelja R.Nuhić i dr. protiv Tempo d.d.</w:t>
      </w:r>
    </w:p>
    <w:p w:rsidRDefault="006F1EE3" w:rsidP="006F1EE3" w:rsidR="006F1EE3">
      <w:pPr>
        <w:rPr>
          <w:sz w:val="26"/>
          <w:szCs w:val="26"/>
        </w:rPr>
      </w:pPr>
    </w:p>
    <w:p w:rsidRDefault="006F1EE3" w:rsidP="006F1EE3" w:rsidR="006F1EE3">
      <w:pPr>
        <w:rPr>
          <w:sz w:val="26"/>
          <w:szCs w:val="26"/>
        </w:rPr>
      </w:pPr>
      <w:r>
        <w:rPr>
          <w:sz w:val="26"/>
          <w:szCs w:val="26"/>
        </w:rPr>
        <w:lastRenderedPageBreak/>
        <w:t xml:space="preserve">Tužitelju je Tempo d.d. dana 28.09.2011. izdao tabularnu izjavu i potvrdio primitak kupoprodajne cijene za nekretninu koja je predmet ovog postupka. </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E515CC">
      <w:pPr>
        <w:rPr>
          <w:b/>
          <w:sz w:val="26"/>
          <w:szCs w:val="26"/>
        </w:rPr>
      </w:pPr>
      <w:r w:rsidRPr="00E515CC">
        <w:rPr>
          <w:b/>
          <w:sz w:val="26"/>
          <w:szCs w:val="26"/>
        </w:rPr>
        <w:t>5.</w:t>
      </w:r>
      <w:r w:rsidRPr="00E515CC">
        <w:rPr>
          <w:b/>
          <w:sz w:val="26"/>
          <w:szCs w:val="26"/>
        </w:rPr>
        <w:tab/>
        <w:t>Pn-1085/2016</w:t>
      </w:r>
    </w:p>
    <w:p w:rsidRDefault="006F1EE3" w:rsidP="006F1EE3" w:rsidR="006F1EE3">
      <w:pPr>
        <w:rPr>
          <w:sz w:val="26"/>
          <w:szCs w:val="26"/>
        </w:rPr>
      </w:pPr>
      <w:r>
        <w:rPr>
          <w:sz w:val="26"/>
          <w:szCs w:val="26"/>
        </w:rPr>
        <w:tab/>
        <w:t xml:space="preserve">Tužitelj: Hrvatski zavod za mirovinsko osiguranje </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sklopljena sudska nagodba od dana 04.04.2016. godine.</w:t>
      </w:r>
    </w:p>
    <w:p w:rsidRDefault="006F1EE3" w:rsidP="006F1EE3" w:rsidR="006F1EE3">
      <w:pPr>
        <w:rPr>
          <w:sz w:val="26"/>
          <w:szCs w:val="26"/>
        </w:rPr>
      </w:pPr>
    </w:p>
    <w:p w:rsidRDefault="006F1EE3" w:rsidP="006F1EE3" w:rsidR="006F1EE3">
      <w:pPr>
        <w:rPr>
          <w:sz w:val="26"/>
          <w:szCs w:val="26"/>
        </w:rPr>
      </w:pPr>
      <w:r>
        <w:rPr>
          <w:sz w:val="26"/>
          <w:szCs w:val="26"/>
        </w:rPr>
        <w:t>Spis je arhiviran, stoga je za uvid potrebno uplatiti trošak vađenja iz arhive u iznosu od 100,00 kuna.</w:t>
      </w:r>
    </w:p>
    <w:p w:rsidRDefault="006F1EE3" w:rsidP="006F1EE3" w:rsidR="006F1EE3">
      <w:pPr>
        <w:rPr>
          <w:sz w:val="26"/>
          <w:szCs w:val="26"/>
        </w:rPr>
      </w:pPr>
    </w:p>
    <w:p w:rsidRDefault="002F611A" w:rsidP="006F1EE3" w:rsidR="006F1EE3">
      <w:pPr>
        <w:rPr>
          <w:b/>
          <w:sz w:val="26"/>
          <w:szCs w:val="26"/>
        </w:rPr>
      </w:pPr>
      <w:r w:rsidRPr="00156F14">
        <w:rPr>
          <w:sz w:val="26"/>
          <w:szCs w:val="26"/>
          <w:highlight w:val="yellow"/>
        </w:rPr>
        <w:t>Spis staviti a/a.</w:t>
      </w: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0C27F2">
      <w:pPr>
        <w:rPr>
          <w:b/>
          <w:sz w:val="26"/>
          <w:szCs w:val="26"/>
        </w:rPr>
      </w:pPr>
      <w:r w:rsidRPr="000C27F2">
        <w:rPr>
          <w:b/>
          <w:sz w:val="26"/>
          <w:szCs w:val="26"/>
        </w:rPr>
        <w:t>6.</w:t>
      </w:r>
      <w:r w:rsidRPr="000C27F2">
        <w:rPr>
          <w:b/>
          <w:sz w:val="26"/>
          <w:szCs w:val="26"/>
        </w:rPr>
        <w:tab/>
        <w:t>Ps-36/2016</w:t>
      </w:r>
    </w:p>
    <w:p w:rsidRDefault="006F1EE3" w:rsidP="006F1EE3" w:rsidR="006F1EE3">
      <w:pPr>
        <w:rPr>
          <w:sz w:val="26"/>
          <w:szCs w:val="26"/>
        </w:rPr>
      </w:pPr>
      <w:r>
        <w:rPr>
          <w:sz w:val="26"/>
          <w:szCs w:val="26"/>
        </w:rPr>
        <w:tab/>
        <w:t>Tužitelj: Marija Pap</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ugovor – ništavost</w:t>
      </w:r>
    </w:p>
    <w:p w:rsidRDefault="006F1EE3" w:rsidP="006F1EE3" w:rsidR="006F1EE3">
      <w:pPr>
        <w:rPr>
          <w:sz w:val="26"/>
          <w:szCs w:val="26"/>
        </w:rPr>
      </w:pPr>
    </w:p>
    <w:p w:rsidRDefault="006F1EE3" w:rsidP="006F1EE3" w:rsidR="006F1EE3">
      <w:pPr>
        <w:rPr>
          <w:sz w:val="26"/>
          <w:szCs w:val="26"/>
        </w:rPr>
      </w:pPr>
      <w:r>
        <w:rPr>
          <w:sz w:val="26"/>
          <w:szCs w:val="26"/>
        </w:rPr>
        <w:t xml:space="preserve">Uvidom u „e Predmet“ utvrdili smo da je Rješenjem od dana 01.06.2016. odbačena tužba. Povodom žalbe tužitelja predmet se nalazi na Županijskom sudu u Zagrebu. </w:t>
      </w:r>
    </w:p>
    <w:p w:rsidRDefault="006F1EE3" w:rsidP="006F1EE3" w:rsidR="006F1EE3">
      <w:pPr>
        <w:rPr>
          <w:sz w:val="26"/>
          <w:szCs w:val="26"/>
        </w:rPr>
      </w:pPr>
    </w:p>
    <w:p w:rsidRDefault="006F1EE3" w:rsidP="006F1EE3" w:rsidR="006F1EE3">
      <w:pPr>
        <w:rPr>
          <w:sz w:val="26"/>
          <w:szCs w:val="26"/>
        </w:rPr>
      </w:pPr>
      <w:r>
        <w:rPr>
          <w:sz w:val="26"/>
          <w:szCs w:val="26"/>
        </w:rPr>
        <w:t>Uvid će biti moguće napraviti kad se predmet vrati sa Županijskog suda u Zagrebu.</w:t>
      </w:r>
    </w:p>
    <w:p w:rsidRDefault="006F1EE3" w:rsidP="006F1EE3" w:rsidR="006F1EE3">
      <w:pPr>
        <w:rPr>
          <w:sz w:val="26"/>
          <w:szCs w:val="26"/>
        </w:rPr>
      </w:pPr>
    </w:p>
    <w:p w:rsidRDefault="006F1EE3" w:rsidP="006F1EE3" w:rsidR="006F1EE3">
      <w:pPr>
        <w:rPr>
          <w:sz w:val="26"/>
          <w:szCs w:val="26"/>
        </w:rPr>
      </w:pPr>
    </w:p>
    <w:p w:rsidRDefault="00BA2D13" w:rsidP="006F1EE3" w:rsidR="006F1EE3" w:rsidRPr="000C27F2">
      <w:pPr>
        <w:rPr>
          <w:b/>
          <w:sz w:val="26"/>
          <w:szCs w:val="26"/>
        </w:rPr>
      </w:pPr>
      <w:r>
        <w:rPr>
          <w:b/>
          <w:sz w:val="26"/>
          <w:szCs w:val="26"/>
        </w:rPr>
        <w:t>7.</w:t>
      </w:r>
      <w:r>
        <w:rPr>
          <w:b/>
          <w:sz w:val="26"/>
          <w:szCs w:val="26"/>
        </w:rPr>
        <w:tab/>
        <w:t>Ovr-11371/15</w:t>
      </w:r>
    </w:p>
    <w:p w:rsidRDefault="0021072C" w:rsidP="006F1EE3" w:rsidR="006F1EE3">
      <w:pPr>
        <w:rPr>
          <w:sz w:val="26"/>
          <w:szCs w:val="26"/>
        </w:rPr>
      </w:pPr>
      <w:r>
        <w:rPr>
          <w:sz w:val="26"/>
          <w:szCs w:val="26"/>
        </w:rPr>
        <w:tab/>
        <w:t>Ovrhovoditelj</w:t>
      </w:r>
      <w:r w:rsidR="002F611A">
        <w:rPr>
          <w:sz w:val="26"/>
          <w:szCs w:val="26"/>
        </w:rPr>
        <w:t>: Zvonko Bala</w:t>
      </w:r>
      <w:r w:rsidR="006F1EE3">
        <w:rPr>
          <w:sz w:val="26"/>
          <w:szCs w:val="26"/>
        </w:rPr>
        <w:t>š</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radi vraćanja na rad</w:t>
      </w:r>
    </w:p>
    <w:p w:rsidRDefault="006F1EE3" w:rsidP="006F1EE3" w:rsidR="006F1EE3">
      <w:pPr>
        <w:rPr>
          <w:sz w:val="26"/>
          <w:szCs w:val="26"/>
        </w:rPr>
      </w:pPr>
    </w:p>
    <w:p w:rsidRDefault="00BA2D13" w:rsidP="006F1EE3" w:rsidR="006F1EE3">
      <w:pPr>
        <w:rPr>
          <w:sz w:val="26"/>
          <w:szCs w:val="26"/>
        </w:rPr>
      </w:pPr>
      <w:r>
        <w:rPr>
          <w:sz w:val="26"/>
          <w:szCs w:val="26"/>
        </w:rPr>
        <w:t xml:space="preserve">Pravomoćnim </w:t>
      </w:r>
      <w:r w:rsidR="006F1EE3">
        <w:rPr>
          <w:sz w:val="26"/>
          <w:szCs w:val="26"/>
        </w:rPr>
        <w:t xml:space="preserve">rješenjem od dana </w:t>
      </w:r>
      <w:r>
        <w:rPr>
          <w:sz w:val="26"/>
          <w:szCs w:val="26"/>
        </w:rPr>
        <w:t>09.03.2016</w:t>
      </w:r>
      <w:r w:rsidR="006F1EE3">
        <w:rPr>
          <w:sz w:val="26"/>
          <w:szCs w:val="26"/>
        </w:rPr>
        <w:t xml:space="preserve">. godine obustavljen postupak. </w:t>
      </w:r>
    </w:p>
    <w:p w:rsidRDefault="00BA2D13" w:rsidP="006F1EE3" w:rsidR="00BA2D13">
      <w:pPr>
        <w:rPr>
          <w:sz w:val="26"/>
          <w:szCs w:val="26"/>
        </w:rPr>
      </w:pPr>
    </w:p>
    <w:p w:rsidRDefault="00BA2D13" w:rsidP="006F1EE3" w:rsidR="00BA2D13">
      <w:pPr>
        <w:rPr>
          <w:sz w:val="26"/>
          <w:szCs w:val="26"/>
        </w:rPr>
      </w:pPr>
      <w:r w:rsidRPr="00BA2D13">
        <w:rPr>
          <w:sz w:val="26"/>
          <w:szCs w:val="26"/>
          <w:highlight w:val="yellow"/>
        </w:rPr>
        <w:t>Spis 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0C27F2">
      <w:pPr>
        <w:rPr>
          <w:b/>
          <w:sz w:val="26"/>
          <w:szCs w:val="26"/>
        </w:rPr>
      </w:pPr>
      <w:r w:rsidRPr="000C27F2">
        <w:rPr>
          <w:b/>
          <w:sz w:val="26"/>
          <w:szCs w:val="26"/>
        </w:rPr>
        <w:lastRenderedPageBreak/>
        <w:t xml:space="preserve">8. </w:t>
      </w:r>
      <w:r w:rsidRPr="000C27F2">
        <w:rPr>
          <w:b/>
          <w:sz w:val="26"/>
          <w:szCs w:val="26"/>
        </w:rPr>
        <w:tab/>
        <w:t>Ovr-7829/2015</w:t>
      </w:r>
    </w:p>
    <w:p w:rsidRDefault="0021072C" w:rsidP="006F1EE3" w:rsidR="006F1EE3">
      <w:pPr>
        <w:rPr>
          <w:sz w:val="26"/>
          <w:szCs w:val="26"/>
        </w:rPr>
      </w:pPr>
      <w:r>
        <w:rPr>
          <w:sz w:val="26"/>
          <w:szCs w:val="26"/>
        </w:rPr>
        <w:tab/>
        <w:t>Ovrhovoditelj</w:t>
      </w:r>
      <w:r w:rsidR="006F1EE3">
        <w:rPr>
          <w:sz w:val="26"/>
          <w:szCs w:val="26"/>
        </w:rPr>
        <w:t>: Razim Nuhić i dr.</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 xml:space="preserve">Radi: ovrha na nekretninama </w:t>
      </w:r>
    </w:p>
    <w:p w:rsidRDefault="00677B24" w:rsidP="006F1EE3" w:rsidR="00677B24">
      <w:pPr>
        <w:rPr>
          <w:sz w:val="26"/>
          <w:szCs w:val="26"/>
        </w:rPr>
      </w:pPr>
      <w:r>
        <w:rPr>
          <w:sz w:val="26"/>
          <w:szCs w:val="26"/>
        </w:rPr>
        <w:tab/>
        <w:t>VPS: 381.869,70 kuna</w:t>
      </w:r>
    </w:p>
    <w:p w:rsidRDefault="006F1EE3" w:rsidP="006F1EE3" w:rsidR="006F1EE3">
      <w:pPr>
        <w:rPr>
          <w:sz w:val="26"/>
          <w:szCs w:val="26"/>
        </w:rPr>
      </w:pPr>
    </w:p>
    <w:p w:rsidRDefault="00C4313D" w:rsidP="006F1EE3" w:rsidR="006F1EE3">
      <w:pPr>
        <w:rPr>
          <w:sz w:val="26"/>
          <w:szCs w:val="26"/>
        </w:rPr>
      </w:pPr>
      <w:r>
        <w:rPr>
          <w:sz w:val="26"/>
          <w:szCs w:val="26"/>
        </w:rPr>
        <w:t xml:space="preserve">17.05.2012 godine doneseno rješenje o ovrsi </w:t>
      </w:r>
      <w:r w:rsidR="006F1EE3">
        <w:rPr>
          <w:sz w:val="26"/>
          <w:szCs w:val="26"/>
        </w:rPr>
        <w:t>na nekretninama na temelju ovršne isprave: pravomoćne i ovršne presude Županijskog suda u Zagrebu posl.br. Gžr-2768/09 od 15. rujna 2009. i pravomoćne i ovršne presude Općinskog građanskog suda u Zagrebu posl.br. Pr-4201/08 o</w:t>
      </w:r>
      <w:r w:rsidR="00677B24">
        <w:rPr>
          <w:sz w:val="26"/>
          <w:szCs w:val="26"/>
        </w:rPr>
        <w:t>d dana 19. veljače 2009. godine  kojom je naloženo Tempo d.d. platiti ovrhovoditeljima iznos od 381.869,70 kuna sa kamatama od 2009. godine.</w:t>
      </w:r>
    </w:p>
    <w:p w:rsidRDefault="00677B24" w:rsidP="006F1EE3" w:rsidR="00677B24">
      <w:pPr>
        <w:rPr>
          <w:sz w:val="26"/>
          <w:szCs w:val="26"/>
        </w:rPr>
      </w:pPr>
    </w:p>
    <w:p w:rsidRDefault="00677B24" w:rsidP="006F1EE3" w:rsidR="00677B24">
      <w:pPr>
        <w:rPr>
          <w:sz w:val="26"/>
          <w:szCs w:val="26"/>
        </w:rPr>
      </w:pPr>
      <w:r>
        <w:rPr>
          <w:sz w:val="26"/>
          <w:szCs w:val="26"/>
        </w:rPr>
        <w:t xml:space="preserve">Ovrha je određena na nekretnini stambena zgrada Ulica Gustava Krkleca </w:t>
      </w:r>
      <w:r w:rsidR="00C4313D">
        <w:rPr>
          <w:sz w:val="26"/>
          <w:szCs w:val="26"/>
        </w:rPr>
        <w:t xml:space="preserve"> br. 29 to na etažama od Etaža 1. do 42, 44 do 52., 54 do 69, sve k.o. Vrapče novo, zk.ul. 100 740. </w:t>
      </w:r>
    </w:p>
    <w:p w:rsidRDefault="00C4313D" w:rsidP="006F1EE3" w:rsidR="00C4313D">
      <w:pPr>
        <w:rPr>
          <w:sz w:val="26"/>
          <w:szCs w:val="26"/>
        </w:rPr>
      </w:pPr>
    </w:p>
    <w:p w:rsidRDefault="00C4313D" w:rsidP="006F1EE3" w:rsidR="00C4313D">
      <w:pPr>
        <w:rPr>
          <w:sz w:val="26"/>
          <w:szCs w:val="26"/>
        </w:rPr>
      </w:pPr>
      <w:r>
        <w:rPr>
          <w:sz w:val="26"/>
          <w:szCs w:val="26"/>
        </w:rPr>
        <w:t>Na rješenje o ovrsi Tempo d.d. je uložio žalbu te je rješenjem od 21.12.2012. upućen u parnicu.</w:t>
      </w:r>
      <w:r w:rsidR="008806E2">
        <w:rPr>
          <w:sz w:val="26"/>
          <w:szCs w:val="26"/>
        </w:rPr>
        <w:t xml:space="preserve"> Žalba je odbijena rješenjem Županijskog suda Zagreb posl.br. Gžovr-3081/13 od 17.06.2014. te potvrđeno rješenje o ovrsi.</w:t>
      </w:r>
    </w:p>
    <w:p w:rsidRDefault="008806E2" w:rsidP="006F1EE3" w:rsidR="008806E2">
      <w:pPr>
        <w:rPr>
          <w:sz w:val="26"/>
          <w:szCs w:val="26"/>
        </w:rPr>
      </w:pPr>
    </w:p>
    <w:p w:rsidRDefault="008806E2" w:rsidP="006F1EE3" w:rsidR="008806E2">
      <w:pPr>
        <w:rPr>
          <w:sz w:val="26"/>
          <w:szCs w:val="26"/>
        </w:rPr>
      </w:pPr>
      <w:r>
        <w:rPr>
          <w:sz w:val="26"/>
          <w:szCs w:val="26"/>
        </w:rPr>
        <w:t>Ovaj ovršni postupak je jedan od značajnijih postupaka s obzirom na činjenicu da je Tempo d.d. samo knjižni vlasnik kritičnih nekretnina dok su stvarni vlasnici, sada izvanknjižni treće pravne ili fizičke osobe koje su od Tempo d.d. kupili stanove.</w:t>
      </w:r>
    </w:p>
    <w:p w:rsidRDefault="008806E2" w:rsidP="006F1EE3" w:rsidR="008806E2">
      <w:pPr>
        <w:rPr>
          <w:sz w:val="26"/>
          <w:szCs w:val="26"/>
        </w:rPr>
      </w:pPr>
    </w:p>
    <w:p w:rsidRDefault="008806E2" w:rsidP="006F1EE3" w:rsidR="008806E2">
      <w:pPr>
        <w:rPr>
          <w:sz w:val="26"/>
          <w:szCs w:val="26"/>
        </w:rPr>
      </w:pPr>
      <w:r>
        <w:rPr>
          <w:sz w:val="26"/>
          <w:szCs w:val="26"/>
        </w:rPr>
        <w:t>U ovom ovršnom postupku su mnogobrojne treće osobe (kao npr. Fratea d.o.o., Tehnoing d.o.o., Stanko Ćavar, Lidija Beneš i dr.) kao izvanknjižni vlasnici ulagali tzv. izlučne prigovore povodom kojih su upućivani u parnice radi proglašenja ovrhe nedopuštenom u kojima Tempo kao tuženik nije osporavao prava vlasništva trećih osoba.</w:t>
      </w:r>
    </w:p>
    <w:p w:rsidRDefault="008806E2" w:rsidP="006F1EE3" w:rsidR="008806E2">
      <w:pPr>
        <w:rPr>
          <w:sz w:val="26"/>
          <w:szCs w:val="26"/>
        </w:rPr>
      </w:pPr>
    </w:p>
    <w:p w:rsidRDefault="008806E2" w:rsidP="006F1EE3" w:rsidR="008806E2">
      <w:pPr>
        <w:rPr>
          <w:sz w:val="26"/>
          <w:szCs w:val="26"/>
        </w:rPr>
      </w:pPr>
      <w:r>
        <w:rPr>
          <w:sz w:val="26"/>
          <w:szCs w:val="26"/>
        </w:rPr>
        <w:t xml:space="preserve">U odnosu na etaže gdje je ovrhovoditelj postigao nagodbu sa izvanknjižnim vlasnicima stanova su ovrhe obustavljene. Postupci izvansudskog rješavanja vlasništva sa ovrhovoditeljima te </w:t>
      </w:r>
      <w:r w:rsidR="00B13A21">
        <w:rPr>
          <w:sz w:val="26"/>
          <w:szCs w:val="26"/>
        </w:rPr>
        <w:t>posljedične</w:t>
      </w:r>
      <w:r>
        <w:rPr>
          <w:sz w:val="26"/>
          <w:szCs w:val="26"/>
        </w:rPr>
        <w:t xml:space="preserve"> obustave ovrhe su i dalje u tijeku</w:t>
      </w:r>
      <w:r w:rsidR="00B13A21">
        <w:rPr>
          <w:sz w:val="26"/>
          <w:szCs w:val="26"/>
        </w:rPr>
        <w:t xml:space="preserve"> kako pristižu prigovori trećih osoba.</w:t>
      </w:r>
    </w:p>
    <w:p w:rsidRDefault="00B13A21" w:rsidP="006F1EE3" w:rsidR="00B13A21">
      <w:pPr>
        <w:rPr>
          <w:sz w:val="26"/>
          <w:szCs w:val="26"/>
        </w:rPr>
      </w:pPr>
    </w:p>
    <w:p w:rsidRDefault="00B13A21" w:rsidP="006F1EE3" w:rsidR="00B13A21">
      <w:pPr>
        <w:rPr>
          <w:sz w:val="26"/>
          <w:szCs w:val="26"/>
        </w:rPr>
      </w:pPr>
      <w:r>
        <w:rPr>
          <w:sz w:val="26"/>
          <w:szCs w:val="26"/>
        </w:rPr>
        <w:t>Ovaj ovršni postupak će trajati izvjesno dulje vrijeme sve imajući u vidu veliki broj etaža na kojima je određena ovrha, a koje nisu u vlasništvu Tempo d.d.</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A61488">
      <w:pPr>
        <w:rPr>
          <w:b/>
          <w:sz w:val="26"/>
          <w:szCs w:val="26"/>
        </w:rPr>
      </w:pPr>
      <w:r w:rsidRPr="00A61488">
        <w:rPr>
          <w:b/>
          <w:sz w:val="26"/>
          <w:szCs w:val="26"/>
        </w:rPr>
        <w:t>9.</w:t>
      </w:r>
      <w:r w:rsidRPr="00A61488">
        <w:rPr>
          <w:b/>
          <w:sz w:val="26"/>
          <w:szCs w:val="26"/>
        </w:rPr>
        <w:tab/>
        <w:t>P-7343/2015 (ss Sesvete)</w:t>
      </w:r>
    </w:p>
    <w:p w:rsidRDefault="006F1EE3" w:rsidP="006F1EE3" w:rsidR="006F1EE3">
      <w:pPr>
        <w:rPr>
          <w:sz w:val="26"/>
          <w:szCs w:val="26"/>
        </w:rPr>
      </w:pPr>
      <w:r>
        <w:rPr>
          <w:sz w:val="26"/>
          <w:szCs w:val="26"/>
        </w:rPr>
        <w:tab/>
        <w:t>Tužitelj: Anita Rendulić</w:t>
      </w:r>
    </w:p>
    <w:p w:rsidRDefault="006F1EE3" w:rsidP="006F1EE3" w:rsidR="006F1EE3">
      <w:pPr>
        <w:rPr>
          <w:sz w:val="26"/>
          <w:szCs w:val="26"/>
        </w:rPr>
      </w:pPr>
      <w:r>
        <w:rPr>
          <w:sz w:val="26"/>
          <w:szCs w:val="26"/>
        </w:rPr>
        <w:lastRenderedPageBreak/>
        <w:tab/>
        <w:t xml:space="preserve">Tuženik: Tempo d.d. u stečaju </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B13A21" w:rsidP="006F1EE3" w:rsidR="00B13A21">
      <w:pPr>
        <w:rPr>
          <w:sz w:val="26"/>
          <w:szCs w:val="26"/>
        </w:rPr>
      </w:pPr>
      <w:r>
        <w:rPr>
          <w:sz w:val="26"/>
          <w:szCs w:val="26"/>
        </w:rPr>
        <w:t>U</w:t>
      </w:r>
      <w:r w:rsidR="006F1EE3">
        <w:rPr>
          <w:sz w:val="26"/>
          <w:szCs w:val="26"/>
        </w:rPr>
        <w:t xml:space="preserve"> predmetu donesena presuda od dana 24.08.2016. godine.</w:t>
      </w:r>
    </w:p>
    <w:p w:rsidRDefault="00B13A21" w:rsidP="006F1EE3" w:rsidR="00B13A21">
      <w:pPr>
        <w:rPr>
          <w:sz w:val="26"/>
          <w:szCs w:val="26"/>
        </w:rPr>
      </w:pPr>
    </w:p>
    <w:p w:rsidRDefault="00B13A21" w:rsidP="006F1EE3" w:rsidR="006F1EE3">
      <w:pPr>
        <w:rPr>
          <w:sz w:val="26"/>
          <w:szCs w:val="26"/>
        </w:rPr>
      </w:pPr>
      <w:r w:rsidRPr="00B13A21">
        <w:rPr>
          <w:sz w:val="26"/>
          <w:szCs w:val="26"/>
        </w:rPr>
        <w:t>Radi se o tzv. formalnoj tužbi radi utvrđenja prava vlasništva za nekretninu na kojoj Tempo d.d. ne polaže pravo vlasništva.</w:t>
      </w:r>
    </w:p>
    <w:p w:rsidRDefault="006F1EE3" w:rsidP="006F1EE3" w:rsidR="006F1EE3">
      <w:pPr>
        <w:rPr>
          <w:sz w:val="26"/>
          <w:szCs w:val="26"/>
        </w:rPr>
      </w:pPr>
    </w:p>
    <w:p w:rsidRDefault="00B13A21" w:rsidP="006F1EE3" w:rsidR="006F1EE3">
      <w:pPr>
        <w:rPr>
          <w:sz w:val="26"/>
          <w:szCs w:val="26"/>
        </w:rPr>
      </w:pPr>
      <w:r w:rsidRPr="00B13A21">
        <w:rPr>
          <w:sz w:val="26"/>
          <w:szCs w:val="26"/>
          <w:highlight w:val="yellow"/>
        </w:rPr>
        <w:t>Spis a/a.</w:t>
      </w:r>
    </w:p>
    <w:p w:rsidRDefault="006F1EE3" w:rsidP="006F1EE3" w:rsidR="006F1EE3">
      <w:pPr>
        <w:rPr>
          <w:sz w:val="26"/>
          <w:szCs w:val="26"/>
        </w:rPr>
      </w:pPr>
    </w:p>
    <w:p w:rsidRDefault="006F1EE3" w:rsidP="006F1EE3" w:rsidR="006F1EE3" w:rsidRPr="00A61488">
      <w:pPr>
        <w:rPr>
          <w:b/>
          <w:sz w:val="26"/>
          <w:szCs w:val="26"/>
        </w:rPr>
      </w:pPr>
      <w:r w:rsidRPr="00A61488">
        <w:rPr>
          <w:b/>
          <w:sz w:val="26"/>
          <w:szCs w:val="26"/>
        </w:rPr>
        <w:t>10.</w:t>
      </w:r>
      <w:r w:rsidRPr="00A61488">
        <w:rPr>
          <w:b/>
          <w:sz w:val="26"/>
          <w:szCs w:val="26"/>
        </w:rPr>
        <w:tab/>
        <w:t>P-7009/2015</w:t>
      </w:r>
    </w:p>
    <w:p w:rsidRDefault="006F1EE3" w:rsidP="006F1EE3" w:rsidR="006F1EE3">
      <w:pPr>
        <w:rPr>
          <w:sz w:val="26"/>
          <w:szCs w:val="26"/>
        </w:rPr>
      </w:pPr>
      <w:r>
        <w:rPr>
          <w:sz w:val="26"/>
          <w:szCs w:val="26"/>
        </w:rPr>
        <w:tab/>
        <w:t>Tužitelj: Mihael Rukavina</w:t>
      </w:r>
    </w:p>
    <w:p w:rsidRDefault="006F1EE3" w:rsidP="006F1EE3" w:rsidR="006F1EE3">
      <w:pPr>
        <w:rPr>
          <w:sz w:val="26"/>
          <w:szCs w:val="26"/>
        </w:rPr>
      </w:pPr>
      <w:r>
        <w:rPr>
          <w:sz w:val="26"/>
          <w:szCs w:val="26"/>
        </w:rPr>
        <w:tab/>
        <w:t xml:space="preserve">Tuženik: Temo d.d. u stečaju </w:t>
      </w:r>
    </w:p>
    <w:p w:rsidRDefault="006F1EE3" w:rsidP="006F1EE3" w:rsidR="006F1EE3">
      <w:pPr>
        <w:rPr>
          <w:sz w:val="26"/>
          <w:szCs w:val="26"/>
        </w:rPr>
      </w:pPr>
      <w:r>
        <w:rPr>
          <w:sz w:val="26"/>
          <w:szCs w:val="26"/>
        </w:rPr>
        <w:tab/>
        <w:t xml:space="preserve">Radi: utvrđivanje prava vlasništva nekretnine </w:t>
      </w:r>
    </w:p>
    <w:p w:rsidRDefault="006F1EE3" w:rsidP="006F1EE3" w:rsidR="006F1EE3">
      <w:pPr>
        <w:rPr>
          <w:sz w:val="26"/>
          <w:szCs w:val="26"/>
        </w:rPr>
      </w:pPr>
    </w:p>
    <w:p w:rsidRDefault="00B13A21" w:rsidP="006F1EE3" w:rsidR="006F1EE3">
      <w:pPr>
        <w:rPr>
          <w:sz w:val="26"/>
          <w:szCs w:val="26"/>
        </w:rPr>
      </w:pPr>
      <w:r>
        <w:rPr>
          <w:sz w:val="26"/>
          <w:szCs w:val="26"/>
        </w:rPr>
        <w:t>U</w:t>
      </w:r>
      <w:r w:rsidR="006F1EE3">
        <w:rPr>
          <w:sz w:val="26"/>
          <w:szCs w:val="26"/>
        </w:rPr>
        <w:t xml:space="preserve"> predmetu donesena presuda od dana 21.04.2016. godine.</w:t>
      </w:r>
    </w:p>
    <w:p w:rsidRDefault="006F1EE3" w:rsidP="006F1EE3" w:rsidR="006F1EE3">
      <w:pPr>
        <w:rPr>
          <w:sz w:val="26"/>
          <w:szCs w:val="26"/>
        </w:rPr>
      </w:pPr>
    </w:p>
    <w:p w:rsidRDefault="00B13A21" w:rsidP="006F1EE3" w:rsidR="006F1EE3">
      <w:pPr>
        <w:rPr>
          <w:sz w:val="26"/>
          <w:szCs w:val="26"/>
        </w:rPr>
      </w:pPr>
      <w:r w:rsidRPr="00B13A21">
        <w:rPr>
          <w:sz w:val="26"/>
          <w:szCs w:val="26"/>
        </w:rPr>
        <w:t>Radi se o tzv. formalnoj tužbi radi utvrđenja prava vlasništva za nekretninu na kojoj Tempo d.d. ne polaže pravo vlasništva.</w:t>
      </w:r>
    </w:p>
    <w:p w:rsidRDefault="006F1EE3" w:rsidP="006F1EE3" w:rsidR="006F1EE3">
      <w:pPr>
        <w:rPr>
          <w:b/>
          <w:sz w:val="26"/>
          <w:szCs w:val="26"/>
        </w:rPr>
      </w:pPr>
    </w:p>
    <w:p w:rsidRDefault="00156F14" w:rsidP="006F1EE3" w:rsidR="00156F14">
      <w:pPr>
        <w:rPr>
          <w:b/>
          <w:sz w:val="26"/>
          <w:szCs w:val="26"/>
        </w:rPr>
      </w:pPr>
    </w:p>
    <w:p w:rsidRDefault="006F1EE3" w:rsidP="006F1EE3" w:rsidR="006F1EE3" w:rsidRPr="00A61488">
      <w:pPr>
        <w:rPr>
          <w:b/>
          <w:sz w:val="26"/>
          <w:szCs w:val="26"/>
        </w:rPr>
      </w:pPr>
      <w:r w:rsidRPr="00A61488">
        <w:rPr>
          <w:b/>
          <w:sz w:val="26"/>
          <w:szCs w:val="26"/>
        </w:rPr>
        <w:t>11.</w:t>
      </w:r>
      <w:r w:rsidRPr="00A61488">
        <w:rPr>
          <w:b/>
          <w:sz w:val="26"/>
          <w:szCs w:val="26"/>
        </w:rPr>
        <w:tab/>
        <w:t>P-5466/2015</w:t>
      </w:r>
    </w:p>
    <w:p w:rsidRDefault="006F1EE3" w:rsidP="006F1EE3" w:rsidR="006F1EE3">
      <w:pPr>
        <w:rPr>
          <w:sz w:val="26"/>
          <w:szCs w:val="26"/>
        </w:rPr>
      </w:pPr>
      <w:r>
        <w:rPr>
          <w:sz w:val="26"/>
          <w:szCs w:val="26"/>
        </w:rPr>
        <w:tab/>
        <w:t>Tužitelj: Tehnoing d.o.o.</w:t>
      </w:r>
    </w:p>
    <w:p w:rsidRDefault="006F1EE3" w:rsidP="006F1EE3" w:rsidR="006F1EE3">
      <w:pPr>
        <w:rPr>
          <w:sz w:val="26"/>
          <w:szCs w:val="26"/>
        </w:rPr>
      </w:pPr>
      <w:r>
        <w:rPr>
          <w:sz w:val="26"/>
          <w:szCs w:val="26"/>
        </w:rPr>
        <w:tab/>
        <w:t xml:space="preserve">Tuženik: Tempo d.d. u stečaju i dr. </w:t>
      </w:r>
    </w:p>
    <w:p w:rsidRDefault="006F1EE3" w:rsidP="006F1EE3" w:rsidR="006F1EE3">
      <w:pPr>
        <w:rPr>
          <w:sz w:val="26"/>
          <w:szCs w:val="26"/>
        </w:rPr>
      </w:pPr>
      <w:r>
        <w:rPr>
          <w:sz w:val="26"/>
          <w:szCs w:val="26"/>
        </w:rPr>
        <w:tab/>
        <w:t xml:space="preserve">Radi: </w:t>
      </w:r>
      <w:r w:rsidR="00B13A21">
        <w:rPr>
          <w:sz w:val="26"/>
          <w:szCs w:val="26"/>
        </w:rPr>
        <w:t>proglašenja nedopuštenosti ovrhe</w:t>
      </w:r>
    </w:p>
    <w:p w:rsidRDefault="006F1EE3" w:rsidP="006F1EE3" w:rsidR="006F1EE3">
      <w:pPr>
        <w:rPr>
          <w:sz w:val="26"/>
          <w:szCs w:val="26"/>
        </w:rPr>
      </w:pPr>
    </w:p>
    <w:p w:rsidRDefault="00B13A21" w:rsidP="006F1EE3" w:rsidR="006F1EE3">
      <w:pPr>
        <w:rPr>
          <w:sz w:val="26"/>
          <w:szCs w:val="26"/>
        </w:rPr>
      </w:pPr>
      <w:r>
        <w:rPr>
          <w:sz w:val="26"/>
          <w:szCs w:val="26"/>
        </w:rPr>
        <w:t>D</w:t>
      </w:r>
      <w:r w:rsidR="006F1EE3">
        <w:rPr>
          <w:sz w:val="26"/>
          <w:szCs w:val="26"/>
        </w:rPr>
        <w:t>ana 08.06.2016. doneseno rješenje o povlačenju tužbe (pravomoćno od 11.11.2016.g.).</w:t>
      </w:r>
    </w:p>
    <w:p w:rsidRDefault="006F1EE3" w:rsidP="006F1EE3" w:rsidR="006F1EE3">
      <w:pPr>
        <w:rPr>
          <w:sz w:val="26"/>
          <w:szCs w:val="26"/>
        </w:rPr>
      </w:pPr>
    </w:p>
    <w:p w:rsidRDefault="006F1EE3" w:rsidP="006F1EE3" w:rsidR="006F1EE3">
      <w:pPr>
        <w:rPr>
          <w:sz w:val="26"/>
          <w:szCs w:val="26"/>
        </w:rPr>
      </w:pPr>
      <w:r w:rsidRPr="00B13A21">
        <w:rPr>
          <w:sz w:val="26"/>
          <w:szCs w:val="26"/>
          <w:highlight w:val="yellow"/>
        </w:rPr>
        <w:t xml:space="preserve">Spis </w:t>
      </w:r>
      <w:r w:rsidR="00B13A21" w:rsidRPr="00B13A21">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FA56FE">
      <w:pPr>
        <w:rPr>
          <w:b/>
          <w:sz w:val="26"/>
          <w:szCs w:val="26"/>
        </w:rPr>
      </w:pPr>
      <w:r w:rsidRPr="00FA56FE">
        <w:rPr>
          <w:b/>
          <w:sz w:val="26"/>
          <w:szCs w:val="26"/>
        </w:rPr>
        <w:t>12.</w:t>
      </w:r>
      <w:r w:rsidRPr="00FA56FE">
        <w:rPr>
          <w:b/>
          <w:sz w:val="26"/>
          <w:szCs w:val="26"/>
        </w:rPr>
        <w:tab/>
        <w:t>P-5257/2015</w:t>
      </w:r>
    </w:p>
    <w:p w:rsidRDefault="006F1EE3" w:rsidP="006F1EE3" w:rsidR="006F1EE3">
      <w:pPr>
        <w:rPr>
          <w:sz w:val="26"/>
          <w:szCs w:val="26"/>
        </w:rPr>
      </w:pPr>
      <w:r>
        <w:rPr>
          <w:sz w:val="26"/>
          <w:szCs w:val="26"/>
        </w:rPr>
        <w:tab/>
        <w:t>Tužitelj: Fratea d.o.o.</w:t>
      </w:r>
    </w:p>
    <w:p w:rsidRDefault="006F1EE3" w:rsidP="006F1EE3" w:rsidR="006F1EE3">
      <w:pPr>
        <w:rPr>
          <w:sz w:val="26"/>
          <w:szCs w:val="26"/>
        </w:rPr>
      </w:pPr>
      <w:r>
        <w:rPr>
          <w:sz w:val="26"/>
          <w:szCs w:val="26"/>
        </w:rPr>
        <w:tab/>
        <w:t>Tuženik: Tempo d.d. u stečaju i dr.</w:t>
      </w:r>
    </w:p>
    <w:p w:rsidRDefault="006F1EE3" w:rsidP="006F1EE3" w:rsidR="006F1EE3">
      <w:pPr>
        <w:rPr>
          <w:sz w:val="26"/>
          <w:szCs w:val="26"/>
        </w:rPr>
      </w:pPr>
      <w:r>
        <w:rPr>
          <w:sz w:val="26"/>
          <w:szCs w:val="26"/>
        </w:rPr>
        <w:tab/>
        <w:t>Radi: ovrhe</w:t>
      </w:r>
    </w:p>
    <w:p w:rsidRDefault="006F1EE3" w:rsidP="006F1EE3" w:rsidR="006F1EE3">
      <w:pPr>
        <w:rPr>
          <w:sz w:val="26"/>
          <w:szCs w:val="26"/>
        </w:rPr>
      </w:pPr>
    </w:p>
    <w:p w:rsidRDefault="00B13A21" w:rsidP="006F1EE3" w:rsidR="006F1EE3">
      <w:pPr>
        <w:rPr>
          <w:sz w:val="26"/>
          <w:szCs w:val="26"/>
        </w:rPr>
      </w:pPr>
      <w:r>
        <w:rPr>
          <w:sz w:val="26"/>
          <w:szCs w:val="26"/>
        </w:rPr>
        <w:t>D</w:t>
      </w:r>
      <w:r w:rsidR="006F1EE3">
        <w:rPr>
          <w:sz w:val="26"/>
          <w:szCs w:val="26"/>
        </w:rPr>
        <w:t>ana 28.09.2016. doneseno rješenje o povlačenju tužbe (pravomoćno od 14.12.2016.g.).</w:t>
      </w:r>
    </w:p>
    <w:p w:rsidRDefault="006F1EE3" w:rsidP="006F1EE3" w:rsidR="006F1EE3">
      <w:pPr>
        <w:rPr>
          <w:sz w:val="26"/>
          <w:szCs w:val="26"/>
        </w:rPr>
      </w:pPr>
    </w:p>
    <w:p w:rsidRDefault="00B13A21" w:rsidP="006F1EE3" w:rsidR="006F1EE3">
      <w:pPr>
        <w:rPr>
          <w:sz w:val="26"/>
          <w:szCs w:val="26"/>
        </w:rPr>
      </w:pPr>
      <w:r w:rsidRPr="00B13A21">
        <w:rPr>
          <w:sz w:val="26"/>
          <w:szCs w:val="26"/>
          <w:highlight w:val="yellow"/>
        </w:rPr>
        <w:t>Spis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FA56FE">
      <w:pPr>
        <w:rPr>
          <w:b/>
          <w:sz w:val="26"/>
          <w:szCs w:val="26"/>
        </w:rPr>
      </w:pPr>
      <w:r w:rsidRPr="00FA56FE">
        <w:rPr>
          <w:b/>
          <w:sz w:val="26"/>
          <w:szCs w:val="26"/>
        </w:rPr>
        <w:t>13.</w:t>
      </w:r>
      <w:r w:rsidRPr="00FA56FE">
        <w:rPr>
          <w:b/>
          <w:sz w:val="26"/>
          <w:szCs w:val="26"/>
        </w:rPr>
        <w:tab/>
        <w:t>P-4928/2015</w:t>
      </w:r>
    </w:p>
    <w:p w:rsidRDefault="006F1EE3" w:rsidP="006F1EE3" w:rsidR="006F1EE3">
      <w:pPr>
        <w:rPr>
          <w:sz w:val="26"/>
          <w:szCs w:val="26"/>
        </w:rPr>
      </w:pPr>
      <w:r>
        <w:rPr>
          <w:sz w:val="26"/>
          <w:szCs w:val="26"/>
        </w:rPr>
        <w:lastRenderedPageBreak/>
        <w:tab/>
        <w:t>Tužitelj: Martina Škunca</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774B53" w:rsidP="006F1EE3" w:rsidR="006F1EE3">
      <w:pPr>
        <w:rPr>
          <w:sz w:val="26"/>
          <w:szCs w:val="26"/>
        </w:rPr>
      </w:pPr>
      <w:r>
        <w:rPr>
          <w:sz w:val="26"/>
          <w:szCs w:val="26"/>
        </w:rPr>
        <w:t>U</w:t>
      </w:r>
      <w:r w:rsidR="006F1EE3">
        <w:rPr>
          <w:sz w:val="26"/>
          <w:szCs w:val="26"/>
        </w:rPr>
        <w:t xml:space="preserve"> predmetu donesena presuda od dana 30.11.2015. godine.</w:t>
      </w:r>
    </w:p>
    <w:p w:rsidRDefault="006F1EE3" w:rsidP="006F1EE3" w:rsidR="006F1EE3">
      <w:pPr>
        <w:rPr>
          <w:sz w:val="26"/>
          <w:szCs w:val="26"/>
        </w:rPr>
      </w:pPr>
    </w:p>
    <w:p w:rsidRDefault="00774B53" w:rsidP="006F1EE3" w:rsidR="006F1EE3">
      <w:pPr>
        <w:rPr>
          <w:sz w:val="26"/>
          <w:szCs w:val="26"/>
        </w:rPr>
      </w:pPr>
      <w:r w:rsidRPr="00774B53">
        <w:rPr>
          <w:sz w:val="26"/>
          <w:szCs w:val="26"/>
        </w:rPr>
        <w:t>Radi se o tzv. formalnoj tužbi radi utvrđenja prava vlasništva za nekretninu na kojoj Tempo d.d. ne polaže pravo vlasništva.</w:t>
      </w:r>
    </w:p>
    <w:p w:rsidRDefault="006F1EE3" w:rsidP="006F1EE3" w:rsidR="006F1EE3">
      <w:pPr>
        <w:rPr>
          <w:sz w:val="26"/>
          <w:szCs w:val="26"/>
        </w:rPr>
      </w:pPr>
    </w:p>
    <w:p w:rsidRDefault="00BB384D" w:rsidP="006F1EE3" w:rsidR="006F1EE3">
      <w:pPr>
        <w:rPr>
          <w:sz w:val="26"/>
          <w:szCs w:val="26"/>
        </w:rPr>
      </w:pPr>
      <w:r w:rsidRPr="00BB384D">
        <w:rPr>
          <w:sz w:val="26"/>
          <w:szCs w:val="26"/>
          <w:highlight w:val="yellow"/>
        </w:rPr>
        <w:t>Spis a/a.</w:t>
      </w:r>
    </w:p>
    <w:p w:rsidRDefault="006F1EE3" w:rsidP="006F1EE3" w:rsidR="006F1EE3">
      <w:pPr>
        <w:rPr>
          <w:sz w:val="26"/>
          <w:szCs w:val="26"/>
        </w:rPr>
      </w:pPr>
    </w:p>
    <w:p w:rsidRDefault="006F1EE3" w:rsidP="006F1EE3" w:rsidR="006F1EE3" w:rsidRPr="00FA56FE">
      <w:pPr>
        <w:rPr>
          <w:b/>
          <w:sz w:val="26"/>
          <w:szCs w:val="26"/>
        </w:rPr>
      </w:pPr>
      <w:r w:rsidRPr="00FA56FE">
        <w:rPr>
          <w:b/>
          <w:sz w:val="26"/>
          <w:szCs w:val="26"/>
        </w:rPr>
        <w:t>14.</w:t>
      </w:r>
      <w:r w:rsidRPr="00FA56FE">
        <w:rPr>
          <w:b/>
          <w:sz w:val="26"/>
          <w:szCs w:val="26"/>
        </w:rPr>
        <w:tab/>
        <w:t>P-3367/2015</w:t>
      </w:r>
    </w:p>
    <w:p w:rsidRDefault="006F1EE3" w:rsidP="006F1EE3" w:rsidR="006F1EE3">
      <w:pPr>
        <w:rPr>
          <w:sz w:val="26"/>
          <w:szCs w:val="26"/>
        </w:rPr>
      </w:pPr>
      <w:r>
        <w:rPr>
          <w:sz w:val="26"/>
          <w:szCs w:val="26"/>
        </w:rPr>
        <w:tab/>
        <w:t>Tužitelj: Nikola Babić</w:t>
      </w:r>
    </w:p>
    <w:p w:rsidRDefault="006F1EE3" w:rsidP="006F1EE3" w:rsidR="006F1EE3">
      <w:pPr>
        <w:rPr>
          <w:sz w:val="26"/>
          <w:szCs w:val="26"/>
        </w:rPr>
      </w:pPr>
      <w:r>
        <w:rPr>
          <w:sz w:val="26"/>
          <w:szCs w:val="26"/>
        </w:rPr>
        <w:tab/>
        <w:t>Tuženik: Vodovod Osijek, Tempo d.d. u stečaju</w:t>
      </w:r>
    </w:p>
    <w:p w:rsidRDefault="006F1EE3" w:rsidP="006F1EE3" w:rsidR="006F1EE3">
      <w:pPr>
        <w:rPr>
          <w:sz w:val="26"/>
          <w:szCs w:val="26"/>
        </w:rPr>
      </w:pPr>
      <w:r>
        <w:rPr>
          <w:sz w:val="26"/>
          <w:szCs w:val="26"/>
        </w:rPr>
        <w:tab/>
        <w:t xml:space="preserve">Radi: </w:t>
      </w:r>
      <w:r w:rsidR="00774B53">
        <w:rPr>
          <w:sz w:val="26"/>
          <w:szCs w:val="26"/>
        </w:rPr>
        <w:t>proglašenja ovrhe nedopuštenom</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doneseno rješenje o povlačenju tužbe dana 08.09.2016. godine. Povodom žalbe predmet se nalazi na Županijskom sudu u Rijeci.</w:t>
      </w:r>
    </w:p>
    <w:p w:rsidRDefault="006F1EE3" w:rsidP="006F1EE3" w:rsidR="006F1EE3">
      <w:pPr>
        <w:rPr>
          <w:sz w:val="26"/>
          <w:szCs w:val="26"/>
        </w:rPr>
      </w:pPr>
    </w:p>
    <w:p w:rsidRDefault="006F1EE3" w:rsidP="006F1EE3" w:rsidR="006F1EE3">
      <w:pPr>
        <w:rPr>
          <w:sz w:val="26"/>
          <w:szCs w:val="26"/>
        </w:rPr>
      </w:pPr>
      <w:r>
        <w:rPr>
          <w:sz w:val="26"/>
          <w:szCs w:val="26"/>
        </w:rPr>
        <w:t>Uvid će biti moguće izvršiti kad se predmet vrati sa Županijskog suda u Rijeci.</w:t>
      </w:r>
    </w:p>
    <w:p w:rsidRDefault="006F1EE3" w:rsidP="006F1EE3" w:rsidR="006F1EE3">
      <w:pPr>
        <w:rPr>
          <w:sz w:val="26"/>
          <w:szCs w:val="26"/>
        </w:rPr>
      </w:pPr>
    </w:p>
    <w:p w:rsidRDefault="002A52A3" w:rsidP="006F1EE3" w:rsidR="002A52A3">
      <w:pPr>
        <w:rPr>
          <w:sz w:val="26"/>
          <w:szCs w:val="26"/>
        </w:rPr>
      </w:pPr>
    </w:p>
    <w:p w:rsidRDefault="006F1EE3" w:rsidP="006F1EE3" w:rsidR="006F1EE3" w:rsidRPr="004B4535">
      <w:pPr>
        <w:rPr>
          <w:b/>
          <w:sz w:val="26"/>
          <w:szCs w:val="26"/>
        </w:rPr>
      </w:pPr>
      <w:r w:rsidRPr="004B4535">
        <w:rPr>
          <w:b/>
          <w:sz w:val="26"/>
          <w:szCs w:val="26"/>
        </w:rPr>
        <w:t>15.</w:t>
      </w:r>
      <w:r w:rsidRPr="004B4535">
        <w:rPr>
          <w:b/>
          <w:sz w:val="26"/>
          <w:szCs w:val="26"/>
        </w:rPr>
        <w:tab/>
        <w:t>P-1338/2015</w:t>
      </w:r>
    </w:p>
    <w:p w:rsidRDefault="006F1EE3" w:rsidP="006F1EE3" w:rsidR="006F1EE3">
      <w:pPr>
        <w:rPr>
          <w:sz w:val="26"/>
          <w:szCs w:val="26"/>
        </w:rPr>
      </w:pPr>
      <w:r>
        <w:rPr>
          <w:sz w:val="26"/>
          <w:szCs w:val="26"/>
        </w:rPr>
        <w:tab/>
        <w:t>Tužitelj: Marinko Slavić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BB384D" w:rsidP="006F1EE3" w:rsidR="006F1EE3">
      <w:pPr>
        <w:rPr>
          <w:sz w:val="26"/>
          <w:szCs w:val="26"/>
        </w:rPr>
      </w:pPr>
      <w:r>
        <w:rPr>
          <w:sz w:val="26"/>
          <w:szCs w:val="26"/>
        </w:rPr>
        <w:t>U</w:t>
      </w:r>
      <w:r w:rsidR="006F1EE3">
        <w:rPr>
          <w:sz w:val="26"/>
          <w:szCs w:val="26"/>
        </w:rPr>
        <w:t xml:space="preserve"> predmetu donesena presuda zbog ogluhe dana 07.09.2015. </w:t>
      </w:r>
    </w:p>
    <w:p w:rsidRDefault="006F1EE3" w:rsidP="006F1EE3" w:rsidR="006F1EE3">
      <w:pPr>
        <w:rPr>
          <w:sz w:val="26"/>
          <w:szCs w:val="26"/>
        </w:rPr>
      </w:pPr>
    </w:p>
    <w:p w:rsidRDefault="00BB384D" w:rsidP="006F1EE3" w:rsidR="006F1EE3">
      <w:pPr>
        <w:rPr>
          <w:sz w:val="26"/>
          <w:szCs w:val="26"/>
        </w:rPr>
      </w:pPr>
      <w:r w:rsidRPr="00BB384D">
        <w:rPr>
          <w:sz w:val="26"/>
          <w:szCs w:val="26"/>
        </w:rPr>
        <w:t>Radi se o tzv. formalnoj tužbi radi utvrđenja prava vlasništva za nekretninu na kojoj Tempo d.d. ne polaže pravo vlasništva.</w:t>
      </w:r>
    </w:p>
    <w:p w:rsidRDefault="006F1EE3" w:rsidP="006F1EE3" w:rsidR="006F1EE3">
      <w:pPr>
        <w:rPr>
          <w:sz w:val="26"/>
          <w:szCs w:val="26"/>
        </w:rPr>
      </w:pPr>
    </w:p>
    <w:p w:rsidRDefault="00BB384D" w:rsidP="006F1EE3" w:rsidR="006F1EE3">
      <w:pPr>
        <w:rPr>
          <w:b/>
          <w:sz w:val="26"/>
          <w:szCs w:val="26"/>
        </w:rPr>
      </w:pPr>
      <w:r w:rsidRPr="00BB384D">
        <w:rPr>
          <w:b/>
          <w:sz w:val="26"/>
          <w:szCs w:val="26"/>
          <w:highlight w:val="yellow"/>
        </w:rPr>
        <w:t>Spis a/a.</w:t>
      </w:r>
    </w:p>
    <w:p w:rsidRDefault="00BB384D" w:rsidP="006F1EE3" w:rsidR="00BB384D">
      <w:pPr>
        <w:rPr>
          <w:b/>
          <w:sz w:val="26"/>
          <w:szCs w:val="26"/>
        </w:rPr>
      </w:pPr>
    </w:p>
    <w:p w:rsidRDefault="006F1EE3" w:rsidP="006F1EE3" w:rsidR="006F1EE3" w:rsidRPr="004B4535">
      <w:pPr>
        <w:rPr>
          <w:b/>
          <w:sz w:val="26"/>
          <w:szCs w:val="26"/>
        </w:rPr>
      </w:pPr>
      <w:r w:rsidRPr="004B4535">
        <w:rPr>
          <w:b/>
          <w:sz w:val="26"/>
          <w:szCs w:val="26"/>
        </w:rPr>
        <w:t>16.</w:t>
      </w:r>
      <w:r w:rsidRPr="004B4535">
        <w:rPr>
          <w:b/>
          <w:sz w:val="26"/>
          <w:szCs w:val="26"/>
        </w:rPr>
        <w:tab/>
        <w:t>Ovr-1938/2014</w:t>
      </w:r>
    </w:p>
    <w:p w:rsidRDefault="0021072C" w:rsidP="006F1EE3" w:rsidR="006F1EE3">
      <w:pPr>
        <w:rPr>
          <w:sz w:val="26"/>
          <w:szCs w:val="26"/>
        </w:rPr>
      </w:pPr>
      <w:r>
        <w:rPr>
          <w:sz w:val="26"/>
          <w:szCs w:val="26"/>
        </w:rPr>
        <w:tab/>
        <w:t>Ovrhovoditelj</w:t>
      </w:r>
      <w:r w:rsidR="006F1EE3">
        <w:rPr>
          <w:sz w:val="26"/>
          <w:szCs w:val="26"/>
        </w:rPr>
        <w:t>: Nikola Salopek</w:t>
      </w:r>
    </w:p>
    <w:p w:rsidRDefault="0021072C" w:rsidP="006F1EE3" w:rsidR="006F1EE3">
      <w:pPr>
        <w:rPr>
          <w:sz w:val="26"/>
          <w:szCs w:val="26"/>
        </w:rPr>
      </w:pPr>
      <w:r>
        <w:rPr>
          <w:sz w:val="26"/>
          <w:szCs w:val="26"/>
        </w:rPr>
        <w:tab/>
        <w:t>Ovršenik</w:t>
      </w:r>
      <w:r w:rsidR="006F1EE3">
        <w:rPr>
          <w:sz w:val="26"/>
          <w:szCs w:val="26"/>
        </w:rPr>
        <w:t>: Tempo d.d. u stečaju</w:t>
      </w:r>
    </w:p>
    <w:p w:rsidRDefault="000226DB" w:rsidP="006F1EE3" w:rsidR="006F1EE3">
      <w:pPr>
        <w:rPr>
          <w:sz w:val="26"/>
          <w:szCs w:val="26"/>
        </w:rPr>
      </w:pPr>
      <w:r>
        <w:rPr>
          <w:sz w:val="26"/>
          <w:szCs w:val="26"/>
        </w:rPr>
        <w:tab/>
        <w:t xml:space="preserve">Radi: ovrha na motornim vozilima </w:t>
      </w:r>
    </w:p>
    <w:p w:rsidRDefault="006F1EE3" w:rsidP="006F1EE3" w:rsidR="006F1EE3">
      <w:pPr>
        <w:rPr>
          <w:sz w:val="26"/>
          <w:szCs w:val="26"/>
        </w:rPr>
      </w:pPr>
    </w:p>
    <w:p w:rsidRDefault="00C10C22" w:rsidP="006F1EE3" w:rsidR="006F1EE3">
      <w:pPr>
        <w:rPr>
          <w:sz w:val="26"/>
          <w:szCs w:val="26"/>
        </w:rPr>
      </w:pPr>
      <w:r>
        <w:rPr>
          <w:sz w:val="26"/>
          <w:szCs w:val="26"/>
        </w:rPr>
        <w:t>Postupak obustavljen, o</w:t>
      </w:r>
      <w:r w:rsidR="000226DB">
        <w:rPr>
          <w:sz w:val="26"/>
          <w:szCs w:val="26"/>
        </w:rPr>
        <w:t>vrha pokrenuta prije otvaranja stečajnog postupka.</w:t>
      </w:r>
    </w:p>
    <w:p w:rsidRDefault="000226DB" w:rsidP="006F1EE3" w:rsidR="000226DB">
      <w:pPr>
        <w:rPr>
          <w:sz w:val="26"/>
          <w:szCs w:val="26"/>
        </w:rPr>
      </w:pPr>
    </w:p>
    <w:p w:rsidRDefault="006F1EE3" w:rsidP="006F1EE3" w:rsidR="006F1EE3">
      <w:pPr>
        <w:rPr>
          <w:sz w:val="26"/>
          <w:szCs w:val="26"/>
        </w:rPr>
      </w:pPr>
    </w:p>
    <w:p w:rsidRDefault="006F1EE3" w:rsidP="006F1EE3" w:rsidR="006F1EE3" w:rsidRPr="004B4535">
      <w:pPr>
        <w:rPr>
          <w:b/>
          <w:sz w:val="26"/>
          <w:szCs w:val="26"/>
        </w:rPr>
      </w:pPr>
      <w:r w:rsidRPr="004B4535">
        <w:rPr>
          <w:b/>
          <w:sz w:val="26"/>
          <w:szCs w:val="26"/>
        </w:rPr>
        <w:t>17.</w:t>
      </w:r>
      <w:r w:rsidRPr="004B4535">
        <w:rPr>
          <w:b/>
          <w:sz w:val="26"/>
          <w:szCs w:val="26"/>
        </w:rPr>
        <w:tab/>
        <w:t>Ovrpl-4327/2014</w:t>
      </w:r>
    </w:p>
    <w:p w:rsidRDefault="0021072C" w:rsidP="006F1EE3" w:rsidR="006F1EE3">
      <w:pPr>
        <w:rPr>
          <w:sz w:val="26"/>
          <w:szCs w:val="26"/>
        </w:rPr>
      </w:pPr>
      <w:r>
        <w:rPr>
          <w:sz w:val="26"/>
          <w:szCs w:val="26"/>
        </w:rPr>
        <w:lastRenderedPageBreak/>
        <w:tab/>
        <w:t>Ovrhovoditelj</w:t>
      </w:r>
      <w:r w:rsidR="006F1EE3">
        <w:rPr>
          <w:sz w:val="26"/>
          <w:szCs w:val="26"/>
        </w:rPr>
        <w:t>: Antun Penić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7D026C" w:rsidP="004B51F2" w:rsidR="004B51F2">
      <w:pPr>
        <w:rPr>
          <w:sz w:val="26"/>
          <w:szCs w:val="26"/>
        </w:rPr>
      </w:pPr>
      <w:r>
        <w:rPr>
          <w:sz w:val="26"/>
          <w:szCs w:val="26"/>
        </w:rPr>
        <w:t>18.12.2016. p</w:t>
      </w:r>
      <w:r w:rsidR="004B51F2">
        <w:rPr>
          <w:sz w:val="26"/>
          <w:szCs w:val="26"/>
        </w:rPr>
        <w:t>ostupak obustavljen, ovrha pokrenuta prije otvaranja stečajnog postupka.</w:t>
      </w:r>
    </w:p>
    <w:p w:rsidRDefault="006F1EE3" w:rsidP="006F1EE3" w:rsidR="006F1EE3">
      <w:pPr>
        <w:rPr>
          <w:sz w:val="26"/>
          <w:szCs w:val="26"/>
        </w:rPr>
      </w:pPr>
    </w:p>
    <w:p w:rsidRDefault="007D026C" w:rsidP="006F1EE3" w:rsidR="007D026C">
      <w:pPr>
        <w:rPr>
          <w:sz w:val="26"/>
          <w:szCs w:val="26"/>
        </w:rPr>
      </w:pPr>
      <w:r w:rsidRPr="007D026C">
        <w:rPr>
          <w:sz w:val="26"/>
          <w:szCs w:val="26"/>
          <w:highlight w:val="yellow"/>
        </w:rPr>
        <w:t>Staviti a/a.</w:t>
      </w:r>
    </w:p>
    <w:p w:rsidRDefault="006F1EE3" w:rsidP="006F1EE3" w:rsidR="006F1EE3">
      <w:pPr>
        <w:rPr>
          <w:sz w:val="26"/>
          <w:szCs w:val="26"/>
        </w:rPr>
      </w:pPr>
    </w:p>
    <w:p w:rsidRDefault="006F1EE3" w:rsidP="006F1EE3" w:rsidR="006F1EE3" w:rsidRPr="004B4535">
      <w:pPr>
        <w:rPr>
          <w:b/>
          <w:sz w:val="26"/>
          <w:szCs w:val="26"/>
        </w:rPr>
      </w:pPr>
      <w:r w:rsidRPr="004B4535">
        <w:rPr>
          <w:b/>
          <w:sz w:val="26"/>
          <w:szCs w:val="26"/>
        </w:rPr>
        <w:t>18.</w:t>
      </w:r>
      <w:r w:rsidRPr="004B4535">
        <w:rPr>
          <w:b/>
          <w:sz w:val="26"/>
          <w:szCs w:val="26"/>
        </w:rPr>
        <w:tab/>
        <w:t>P-2946/2014</w:t>
      </w:r>
    </w:p>
    <w:p w:rsidRDefault="006F1EE3" w:rsidP="006F1EE3" w:rsidR="006F1EE3">
      <w:pPr>
        <w:rPr>
          <w:sz w:val="26"/>
          <w:szCs w:val="26"/>
        </w:rPr>
      </w:pPr>
      <w:r>
        <w:rPr>
          <w:sz w:val="26"/>
          <w:szCs w:val="26"/>
        </w:rPr>
        <w:tab/>
        <w:t>Tužitelj: Dražen Ramljak</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7D026C" w:rsidP="006F1EE3" w:rsidR="006F1EE3">
      <w:pPr>
        <w:rPr>
          <w:sz w:val="26"/>
          <w:szCs w:val="26"/>
        </w:rPr>
      </w:pPr>
      <w:r>
        <w:rPr>
          <w:sz w:val="26"/>
          <w:szCs w:val="26"/>
        </w:rPr>
        <w:t>U</w:t>
      </w:r>
      <w:r w:rsidR="006F1EE3">
        <w:rPr>
          <w:sz w:val="26"/>
          <w:szCs w:val="26"/>
        </w:rPr>
        <w:t xml:space="preserve"> predmetu dana 02.09.2014. donesena presuda zbog ogluhe.</w:t>
      </w:r>
    </w:p>
    <w:p w:rsidRDefault="006F1EE3" w:rsidP="006F1EE3" w:rsidR="006F1EE3">
      <w:pPr>
        <w:rPr>
          <w:sz w:val="26"/>
          <w:szCs w:val="26"/>
        </w:rPr>
      </w:pPr>
    </w:p>
    <w:p w:rsidRDefault="007D026C" w:rsidP="006F1EE3" w:rsidR="006F1EE3">
      <w:pPr>
        <w:rPr>
          <w:sz w:val="26"/>
          <w:szCs w:val="26"/>
        </w:rPr>
      </w:pPr>
      <w:r w:rsidRPr="007D026C">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F83A22">
      <w:pPr>
        <w:rPr>
          <w:b/>
          <w:sz w:val="26"/>
          <w:szCs w:val="26"/>
        </w:rPr>
      </w:pPr>
      <w:r w:rsidRPr="00F83A22">
        <w:rPr>
          <w:b/>
          <w:sz w:val="26"/>
          <w:szCs w:val="26"/>
        </w:rPr>
        <w:t>19.</w:t>
      </w:r>
      <w:r w:rsidRPr="00F83A22">
        <w:rPr>
          <w:b/>
          <w:sz w:val="26"/>
          <w:szCs w:val="26"/>
        </w:rPr>
        <w:tab/>
        <w:t>P-2944/14</w:t>
      </w:r>
    </w:p>
    <w:p w:rsidRDefault="006F1EE3" w:rsidP="006F1EE3" w:rsidR="006F1EE3">
      <w:pPr>
        <w:rPr>
          <w:sz w:val="26"/>
          <w:szCs w:val="26"/>
        </w:rPr>
      </w:pPr>
      <w:r>
        <w:rPr>
          <w:sz w:val="26"/>
          <w:szCs w:val="26"/>
        </w:rPr>
        <w:tab/>
        <w:t xml:space="preserve">Tužitelj: Snježana Pazman Ramljak </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7D026C" w:rsidP="006F1EE3" w:rsidR="006F1EE3">
      <w:pPr>
        <w:rPr>
          <w:sz w:val="26"/>
          <w:szCs w:val="26"/>
        </w:rPr>
      </w:pPr>
      <w:r>
        <w:rPr>
          <w:sz w:val="26"/>
          <w:szCs w:val="26"/>
        </w:rPr>
        <w:t>U</w:t>
      </w:r>
      <w:r w:rsidR="006F1EE3">
        <w:rPr>
          <w:sz w:val="26"/>
          <w:szCs w:val="26"/>
        </w:rPr>
        <w:t xml:space="preserve"> predmetu dana 16.10.2014. donesena presuda zbog ogluhe.</w:t>
      </w:r>
      <w:r w:rsidR="00160C52">
        <w:rPr>
          <w:sz w:val="26"/>
          <w:szCs w:val="26"/>
        </w:rPr>
        <w:t xml:space="preserve"> Formalna tužba na utvrđenje prava vlasništva, Tempo nije osporavao.</w:t>
      </w: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rsidRPr="00F83A22">
      <w:pPr>
        <w:rPr>
          <w:b/>
          <w:sz w:val="26"/>
          <w:szCs w:val="26"/>
        </w:rPr>
      </w:pPr>
      <w:r w:rsidRPr="00F83A22">
        <w:rPr>
          <w:b/>
          <w:sz w:val="26"/>
          <w:szCs w:val="26"/>
        </w:rPr>
        <w:t>20.</w:t>
      </w:r>
      <w:r w:rsidRPr="00F83A22">
        <w:rPr>
          <w:b/>
          <w:sz w:val="26"/>
          <w:szCs w:val="26"/>
        </w:rPr>
        <w:tab/>
        <w:t>Pn-3117/2014</w:t>
      </w:r>
    </w:p>
    <w:p w:rsidRDefault="006F1EE3" w:rsidP="006F1EE3" w:rsidR="006F1EE3">
      <w:pPr>
        <w:rPr>
          <w:sz w:val="26"/>
          <w:szCs w:val="26"/>
        </w:rPr>
      </w:pPr>
      <w:r>
        <w:rPr>
          <w:sz w:val="26"/>
          <w:szCs w:val="26"/>
        </w:rPr>
        <w:tab/>
        <w:t>Tužitelj: Ivan Đajić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 xml:space="preserve">Uvidom u „e Predmet“ utvrdili smo da je dana 15.06.2016. doneseno rješenje o prekidu postupka. Spis se nalazi na Županijskom sudu u </w:t>
      </w:r>
      <w:r w:rsidR="00160C52">
        <w:rPr>
          <w:sz w:val="26"/>
          <w:szCs w:val="26"/>
        </w:rPr>
        <w:t xml:space="preserve">Zagrebu povodom žalbe tužitelja. </w:t>
      </w:r>
    </w:p>
    <w:p w:rsidRDefault="006F1EE3" w:rsidP="006F1EE3" w:rsidR="006F1EE3">
      <w:pPr>
        <w:rPr>
          <w:sz w:val="26"/>
          <w:szCs w:val="26"/>
        </w:rPr>
      </w:pPr>
    </w:p>
    <w:p w:rsidRDefault="006F1EE3" w:rsidP="006F1EE3" w:rsidR="006F1EE3">
      <w:pPr>
        <w:rPr>
          <w:sz w:val="26"/>
          <w:szCs w:val="26"/>
        </w:rPr>
      </w:pPr>
      <w:r>
        <w:rPr>
          <w:sz w:val="26"/>
          <w:szCs w:val="26"/>
        </w:rPr>
        <w:t>Uvid će se izvršiti kad se predmet vrati sa Županijskog suda u Zagrebu.</w:t>
      </w:r>
    </w:p>
    <w:p w:rsidRDefault="007D026C" w:rsidP="006F1EE3" w:rsidR="007D026C">
      <w:pPr>
        <w:rPr>
          <w:sz w:val="26"/>
          <w:szCs w:val="26"/>
        </w:rPr>
      </w:pPr>
    </w:p>
    <w:p w:rsidRDefault="007D026C" w:rsidP="006F1EE3" w:rsidR="007D026C">
      <w:pPr>
        <w:rPr>
          <w:sz w:val="26"/>
          <w:szCs w:val="26"/>
        </w:rPr>
      </w:pPr>
      <w:r>
        <w:rPr>
          <w:sz w:val="26"/>
          <w:szCs w:val="26"/>
        </w:rPr>
        <w:t xml:space="preserve">Pregledom </w:t>
      </w:r>
      <w:r w:rsidR="00160C52">
        <w:rPr>
          <w:sz w:val="26"/>
          <w:szCs w:val="26"/>
        </w:rPr>
        <w:t>ispitanih tražbina vidljivo da tužitelj nije prijavio tražbinu koja je predmetom ovog spora u stačajnom postupku nad tuženikom.</w:t>
      </w:r>
    </w:p>
    <w:p w:rsidRDefault="006F1EE3" w:rsidP="006F1EE3" w:rsidR="006F1EE3">
      <w:pPr>
        <w:rPr>
          <w:sz w:val="26"/>
          <w:szCs w:val="26"/>
        </w:rPr>
      </w:pPr>
    </w:p>
    <w:p w:rsidRDefault="006F1EE3" w:rsidP="006F1EE3" w:rsidR="006F1EE3">
      <w:pPr>
        <w:rPr>
          <w:sz w:val="26"/>
          <w:szCs w:val="26"/>
        </w:rPr>
      </w:pPr>
    </w:p>
    <w:p w:rsidRDefault="006F1EE3" w:rsidP="006F1EE3" w:rsidR="006F1EE3" w:rsidRPr="00F83A22">
      <w:pPr>
        <w:rPr>
          <w:b/>
          <w:sz w:val="26"/>
          <w:szCs w:val="26"/>
        </w:rPr>
      </w:pPr>
      <w:r w:rsidRPr="00F83A22">
        <w:rPr>
          <w:b/>
          <w:sz w:val="26"/>
          <w:szCs w:val="26"/>
        </w:rPr>
        <w:lastRenderedPageBreak/>
        <w:t>21.</w:t>
      </w:r>
      <w:r w:rsidRPr="00F83A22">
        <w:rPr>
          <w:b/>
          <w:sz w:val="26"/>
          <w:szCs w:val="26"/>
        </w:rPr>
        <w:tab/>
        <w:t>Povrv-1579/2014</w:t>
      </w:r>
    </w:p>
    <w:p w:rsidRDefault="0021072C" w:rsidP="006F1EE3" w:rsidR="006F1EE3">
      <w:pPr>
        <w:rPr>
          <w:sz w:val="26"/>
          <w:szCs w:val="26"/>
        </w:rPr>
      </w:pPr>
      <w:r>
        <w:rPr>
          <w:sz w:val="26"/>
          <w:szCs w:val="26"/>
        </w:rPr>
        <w:tab/>
        <w:t>Tužitelj</w:t>
      </w:r>
      <w:r w:rsidR="006F1EE3">
        <w:rPr>
          <w:sz w:val="26"/>
          <w:szCs w:val="26"/>
        </w:rPr>
        <w:t>: Suvlasnici stambene zgrade Vijenac Frane Gotovca 13</w:t>
      </w:r>
    </w:p>
    <w:p w:rsidRDefault="0021072C" w:rsidP="006F1EE3" w:rsidR="006F1EE3">
      <w:pPr>
        <w:rPr>
          <w:sz w:val="26"/>
          <w:szCs w:val="26"/>
        </w:rPr>
      </w:pPr>
      <w:r>
        <w:rPr>
          <w:sz w:val="26"/>
          <w:szCs w:val="26"/>
        </w:rPr>
        <w:tab/>
        <w:t>Tuženik</w:t>
      </w:r>
      <w:r w:rsidR="006F1EE3">
        <w:rPr>
          <w:sz w:val="26"/>
          <w:szCs w:val="26"/>
        </w:rPr>
        <w:t>: Tempo d.d. u stečaju</w:t>
      </w:r>
    </w:p>
    <w:p w:rsidRDefault="0021072C" w:rsidP="006F1EE3" w:rsidR="006F1EE3">
      <w:pPr>
        <w:rPr>
          <w:sz w:val="26"/>
          <w:szCs w:val="26"/>
        </w:rPr>
      </w:pPr>
      <w:r>
        <w:rPr>
          <w:sz w:val="26"/>
          <w:szCs w:val="26"/>
        </w:rPr>
        <w:tab/>
        <w:t>Radi: isplate</w:t>
      </w:r>
      <w:r w:rsidR="006F1EE3">
        <w:rPr>
          <w:sz w:val="26"/>
          <w:szCs w:val="26"/>
        </w:rPr>
        <w:t>, dug 4.029,74 kn sa zzk od 16.10.2008</w:t>
      </w:r>
    </w:p>
    <w:p w:rsidRDefault="006F1EE3" w:rsidP="006F1EE3" w:rsidR="006F1EE3">
      <w:pPr>
        <w:rPr>
          <w:sz w:val="26"/>
          <w:szCs w:val="26"/>
        </w:rPr>
      </w:pPr>
    </w:p>
    <w:p w:rsidRDefault="006F1EE3" w:rsidP="006F1EE3" w:rsidR="006F1EE3">
      <w:pPr>
        <w:rPr>
          <w:sz w:val="26"/>
          <w:szCs w:val="26"/>
        </w:rPr>
      </w:pPr>
      <w:r>
        <w:rPr>
          <w:sz w:val="26"/>
          <w:szCs w:val="26"/>
        </w:rPr>
        <w:t>Prijedlog za ovrhu je podnesen na temelju ovjerenog izvoda iz poslovnih knjiga upravitelja ovrhovoditelja, a iznos duga od 4.029,74 kn odnosi se na neplaćene doprinose za sredstva zajedničke pričuve za stambeni prostor u Zagrebu, Vijenac Frane Gotovca 13.</w:t>
      </w:r>
    </w:p>
    <w:p w:rsidRDefault="006F1EE3" w:rsidP="006F1EE3" w:rsidR="006F1EE3">
      <w:pPr>
        <w:rPr>
          <w:sz w:val="26"/>
          <w:szCs w:val="26"/>
        </w:rPr>
      </w:pPr>
    </w:p>
    <w:p w:rsidRDefault="00160C52" w:rsidP="006F1EE3" w:rsidR="006F1EE3">
      <w:pPr>
        <w:rPr>
          <w:sz w:val="26"/>
          <w:szCs w:val="26"/>
        </w:rPr>
      </w:pPr>
      <w:r>
        <w:rPr>
          <w:sz w:val="26"/>
          <w:szCs w:val="26"/>
        </w:rPr>
        <w:t>Postupak pokrenut 12.11.2010. Postupak je trenutno u prekidu, nakon što isti bude nastavljen tražiti će se obustava postupka jer je nad ovršenikom otvoren stečaj a postupak</w:t>
      </w:r>
      <w:r w:rsidR="00C54E64">
        <w:rPr>
          <w:sz w:val="26"/>
          <w:szCs w:val="26"/>
        </w:rPr>
        <w:t xml:space="preserve"> ovrhe </w:t>
      </w:r>
      <w:r>
        <w:rPr>
          <w:sz w:val="26"/>
          <w:szCs w:val="26"/>
        </w:rPr>
        <w:t xml:space="preserve"> je pokrenut prije otvaranja.</w:t>
      </w:r>
    </w:p>
    <w:p w:rsidRDefault="006F1EE3" w:rsidP="006F1EE3" w:rsidR="006F1EE3">
      <w:pPr>
        <w:rPr>
          <w:sz w:val="26"/>
          <w:szCs w:val="26"/>
        </w:rPr>
      </w:pPr>
    </w:p>
    <w:p w:rsidRDefault="006F1EE3" w:rsidP="006F1EE3" w:rsidR="006F1EE3">
      <w:pPr>
        <w:rPr>
          <w:sz w:val="26"/>
          <w:szCs w:val="26"/>
        </w:rPr>
      </w:pPr>
    </w:p>
    <w:p w:rsidRDefault="006F1EE3" w:rsidP="006F1EE3" w:rsidR="006F1EE3" w:rsidRPr="008668C1">
      <w:pPr>
        <w:rPr>
          <w:b/>
          <w:sz w:val="26"/>
          <w:szCs w:val="26"/>
        </w:rPr>
      </w:pPr>
      <w:r w:rsidRPr="008668C1">
        <w:rPr>
          <w:b/>
          <w:sz w:val="26"/>
          <w:szCs w:val="26"/>
        </w:rPr>
        <w:t>22.</w:t>
      </w:r>
      <w:r w:rsidRPr="008668C1">
        <w:rPr>
          <w:b/>
          <w:sz w:val="26"/>
          <w:szCs w:val="26"/>
        </w:rPr>
        <w:tab/>
        <w:t>Povrv-1460/2014</w:t>
      </w:r>
    </w:p>
    <w:p w:rsidRDefault="0021072C" w:rsidP="006F1EE3" w:rsidR="006F1EE3">
      <w:pPr>
        <w:rPr>
          <w:sz w:val="26"/>
          <w:szCs w:val="26"/>
        </w:rPr>
      </w:pPr>
      <w:r>
        <w:rPr>
          <w:sz w:val="26"/>
          <w:szCs w:val="26"/>
        </w:rPr>
        <w:tab/>
        <w:t>Tužitelj</w:t>
      </w:r>
      <w:r w:rsidR="006F1EE3">
        <w:rPr>
          <w:sz w:val="26"/>
          <w:szCs w:val="26"/>
        </w:rPr>
        <w:t>: Suvlasnici stambene zgrade Štefanićeva 4</w:t>
      </w:r>
    </w:p>
    <w:p w:rsidRDefault="0021072C" w:rsidP="006F1EE3" w:rsidR="006F1EE3">
      <w:pPr>
        <w:rPr>
          <w:sz w:val="26"/>
          <w:szCs w:val="26"/>
        </w:rPr>
      </w:pPr>
      <w:r>
        <w:rPr>
          <w:sz w:val="26"/>
          <w:szCs w:val="26"/>
        </w:rPr>
        <w:tab/>
        <w:t>Tuženik</w:t>
      </w:r>
      <w:r w:rsidR="006F1EE3">
        <w:rPr>
          <w:sz w:val="26"/>
          <w:szCs w:val="26"/>
        </w:rPr>
        <w:t>: Tempo d.d. u stečaju</w:t>
      </w:r>
    </w:p>
    <w:p w:rsidRDefault="006F1EE3" w:rsidP="006F1EE3" w:rsidR="006F1EE3">
      <w:pPr>
        <w:rPr>
          <w:sz w:val="26"/>
          <w:szCs w:val="26"/>
        </w:rPr>
      </w:pPr>
      <w:r>
        <w:rPr>
          <w:sz w:val="26"/>
          <w:szCs w:val="26"/>
        </w:rPr>
        <w:tab/>
        <w:t>Ra</w:t>
      </w:r>
      <w:r w:rsidR="0021072C">
        <w:rPr>
          <w:sz w:val="26"/>
          <w:szCs w:val="26"/>
        </w:rPr>
        <w:t>di: isplate</w:t>
      </w:r>
      <w:r>
        <w:rPr>
          <w:sz w:val="26"/>
          <w:szCs w:val="26"/>
        </w:rPr>
        <w:t>, dug: 3.310,34 kn sa zzk od 16.10.2008.</w:t>
      </w:r>
    </w:p>
    <w:p w:rsidRDefault="006F1EE3" w:rsidP="006F1EE3" w:rsidR="006F1EE3">
      <w:pPr>
        <w:rPr>
          <w:sz w:val="26"/>
          <w:szCs w:val="26"/>
        </w:rPr>
      </w:pPr>
    </w:p>
    <w:p w:rsidRDefault="006F1EE3" w:rsidP="006F1EE3" w:rsidR="006F1EE3">
      <w:pPr>
        <w:rPr>
          <w:sz w:val="26"/>
          <w:szCs w:val="26"/>
        </w:rPr>
      </w:pPr>
      <w:r>
        <w:rPr>
          <w:sz w:val="26"/>
          <w:szCs w:val="26"/>
        </w:rPr>
        <w:t>Prijedlog za ovrhu je podnesen na temelju ovjerenog izvoda iz poslovnih knjiga upravitelja ovrhovoditelja, a iznos duga od 3.310,34 kn odnosi se na neplaćene doprinose za sredstva zajedničke pričuve za stambeni prostor u Zagrebu, Štefanićeva 4.</w:t>
      </w:r>
    </w:p>
    <w:p w:rsidRDefault="006F1EE3" w:rsidP="006F1EE3" w:rsidR="006F1EE3">
      <w:pPr>
        <w:rPr>
          <w:sz w:val="26"/>
          <w:szCs w:val="26"/>
        </w:rPr>
      </w:pPr>
    </w:p>
    <w:p w:rsidRDefault="006F1EE3" w:rsidP="006F1EE3" w:rsidR="006F1EE3">
      <w:pPr>
        <w:rPr>
          <w:sz w:val="26"/>
          <w:szCs w:val="26"/>
        </w:rPr>
      </w:pPr>
      <w:r>
        <w:rPr>
          <w:sz w:val="26"/>
          <w:szCs w:val="26"/>
        </w:rPr>
        <w:t xml:space="preserve">Postupak je trenutno u prekidu. </w:t>
      </w:r>
      <w:r w:rsidR="00C54E64">
        <w:rPr>
          <w:sz w:val="26"/>
          <w:szCs w:val="26"/>
        </w:rPr>
        <w:t>N</w:t>
      </w:r>
      <w:r w:rsidR="00C54E64" w:rsidRPr="00C54E64">
        <w:rPr>
          <w:sz w:val="26"/>
          <w:szCs w:val="26"/>
        </w:rPr>
        <w:t>akon što isti bude nastavljen tražiti će se obustava postupka jer je nad ovršenikom otvoren stečaj a postupak</w:t>
      </w:r>
      <w:r w:rsidR="00C54E64">
        <w:rPr>
          <w:sz w:val="26"/>
          <w:szCs w:val="26"/>
        </w:rPr>
        <w:t xml:space="preserve"> </w:t>
      </w:r>
      <w:r w:rsidR="00C54E64" w:rsidRPr="00C54E64">
        <w:rPr>
          <w:sz w:val="26"/>
          <w:szCs w:val="26"/>
        </w:rPr>
        <w:t>ovrhe  je pokrenut prije otvaranja.</w:t>
      </w:r>
    </w:p>
    <w:p w:rsidRDefault="006F1EE3" w:rsidP="006F1EE3" w:rsidR="006F1EE3">
      <w:pPr>
        <w:rPr>
          <w:sz w:val="26"/>
          <w:szCs w:val="26"/>
        </w:rPr>
      </w:pPr>
    </w:p>
    <w:p w:rsidRDefault="006F1EE3" w:rsidP="006F1EE3" w:rsidR="006F1EE3" w:rsidRPr="00414DA6">
      <w:pPr>
        <w:rPr>
          <w:b/>
          <w:sz w:val="26"/>
          <w:szCs w:val="26"/>
        </w:rPr>
      </w:pPr>
      <w:r w:rsidRPr="00414DA6">
        <w:rPr>
          <w:b/>
          <w:sz w:val="26"/>
          <w:szCs w:val="26"/>
        </w:rPr>
        <w:t>23.</w:t>
      </w:r>
      <w:r w:rsidRPr="00414DA6">
        <w:rPr>
          <w:b/>
          <w:sz w:val="26"/>
          <w:szCs w:val="26"/>
        </w:rPr>
        <w:tab/>
        <w:t>Ovrpl-12688/2014</w:t>
      </w:r>
    </w:p>
    <w:p w:rsidRDefault="0021072C" w:rsidP="006F1EE3" w:rsidR="006F1EE3">
      <w:pPr>
        <w:ind w:firstLine="720"/>
        <w:rPr>
          <w:sz w:val="26"/>
          <w:szCs w:val="26"/>
        </w:rPr>
      </w:pPr>
      <w:r>
        <w:rPr>
          <w:sz w:val="26"/>
          <w:szCs w:val="26"/>
        </w:rPr>
        <w:t>Ovrhovoditelj</w:t>
      </w:r>
      <w:r w:rsidR="006F1EE3">
        <w:rPr>
          <w:sz w:val="26"/>
          <w:szCs w:val="26"/>
        </w:rPr>
        <w:t>: Marijan Antolić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rsidRPr="00ED7602">
      <w:pPr>
        <w:rPr>
          <w:b/>
          <w:sz w:val="26"/>
          <w:szCs w:val="26"/>
        </w:rPr>
      </w:pPr>
      <w:r>
        <w:rPr>
          <w:sz w:val="26"/>
          <w:szCs w:val="26"/>
        </w:rPr>
        <w:t xml:space="preserve">Predmet ustupljen Općinskom sudu u Vukovaru, gdje se predmet vodi pod brojem </w:t>
      </w:r>
      <w:r w:rsidRPr="00ED7602">
        <w:rPr>
          <w:b/>
          <w:sz w:val="26"/>
          <w:szCs w:val="26"/>
        </w:rPr>
        <w:t>Ovr-340/14.</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dana 12.03.2014. godine doneseno rješenje o ovrsi (pravomoćno 26.03.2014.).</w:t>
      </w:r>
    </w:p>
    <w:p w:rsidRDefault="006F1EE3" w:rsidP="006F1EE3" w:rsidR="006F1EE3">
      <w:pPr>
        <w:rPr>
          <w:sz w:val="26"/>
          <w:szCs w:val="26"/>
        </w:rPr>
      </w:pPr>
    </w:p>
    <w:p w:rsidRDefault="00C65738" w:rsidP="006F1EE3" w:rsidR="006F1EE3">
      <w:pPr>
        <w:rPr>
          <w:sz w:val="26"/>
          <w:szCs w:val="26"/>
        </w:rPr>
      </w:pPr>
      <w:r w:rsidRPr="00C65738">
        <w:rPr>
          <w:sz w:val="26"/>
          <w:szCs w:val="26"/>
        </w:rPr>
        <w:t>Postupak je trenutno u prekidu. Nakon što isti bude nastavljen tražiti će se obustava postupka jer je nad ovršenikom otvoren stečaj a postupak ovr</w:t>
      </w:r>
      <w:r>
        <w:rPr>
          <w:sz w:val="26"/>
          <w:szCs w:val="26"/>
        </w:rPr>
        <w:t>he  je pokrenut prije otvaranja + tražbina priznata u cijelosti.</w:t>
      </w:r>
    </w:p>
    <w:p w:rsidRDefault="006F1EE3" w:rsidP="006F1EE3" w:rsidR="006F1EE3">
      <w:pPr>
        <w:rPr>
          <w:sz w:val="26"/>
          <w:szCs w:val="26"/>
        </w:rPr>
      </w:pPr>
    </w:p>
    <w:p w:rsidRDefault="006F1EE3" w:rsidP="006F1EE3" w:rsidR="006F1EE3">
      <w:pPr>
        <w:rPr>
          <w:sz w:val="26"/>
          <w:szCs w:val="26"/>
        </w:rPr>
      </w:pPr>
    </w:p>
    <w:p w:rsidRDefault="006F1EE3" w:rsidP="006F1EE3" w:rsidR="006F1EE3" w:rsidRPr="00414DA6">
      <w:pPr>
        <w:rPr>
          <w:b/>
          <w:sz w:val="26"/>
          <w:szCs w:val="26"/>
        </w:rPr>
      </w:pPr>
      <w:r w:rsidRPr="00414DA6">
        <w:rPr>
          <w:b/>
          <w:sz w:val="26"/>
          <w:szCs w:val="26"/>
        </w:rPr>
        <w:t>24.</w:t>
      </w:r>
      <w:r w:rsidRPr="00414DA6">
        <w:rPr>
          <w:b/>
          <w:sz w:val="26"/>
          <w:szCs w:val="26"/>
        </w:rPr>
        <w:tab/>
        <w:t>Ovrpl-7572/13</w:t>
      </w:r>
    </w:p>
    <w:p w:rsidRDefault="006F1EE3" w:rsidP="006F1EE3" w:rsidR="006F1EE3">
      <w:pPr>
        <w:rPr>
          <w:sz w:val="26"/>
          <w:szCs w:val="26"/>
        </w:rPr>
      </w:pPr>
      <w:r>
        <w:rPr>
          <w:sz w:val="26"/>
          <w:szCs w:val="26"/>
        </w:rPr>
        <w:tab/>
        <w:t>Ovrhovoditelj: Marijan Antolić</w:t>
      </w:r>
    </w:p>
    <w:p w:rsidRDefault="006F1EE3" w:rsidP="006F1EE3" w:rsidR="006F1EE3">
      <w:pPr>
        <w:rPr>
          <w:sz w:val="26"/>
          <w:szCs w:val="26"/>
        </w:rPr>
      </w:pPr>
      <w:r>
        <w:rPr>
          <w:sz w:val="26"/>
          <w:szCs w:val="26"/>
        </w:rPr>
        <w:tab/>
        <w:t>Ovršenik: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 xml:space="preserve">Uvidom u „e Predmet“ utvrdili smo da je u rješenjem od dana 18.10.2013. (pravomoćno 14.11.2013.) odbijen prijedlog ovrhovoditelja. </w:t>
      </w:r>
    </w:p>
    <w:p w:rsidRDefault="006F1EE3" w:rsidP="006F1EE3" w:rsidR="006F1EE3">
      <w:pPr>
        <w:rPr>
          <w:sz w:val="26"/>
          <w:szCs w:val="26"/>
        </w:rPr>
      </w:pPr>
    </w:p>
    <w:p w:rsidRDefault="00C65738" w:rsidP="006F1EE3" w:rsidR="006F1EE3">
      <w:pPr>
        <w:rPr>
          <w:sz w:val="26"/>
          <w:szCs w:val="26"/>
        </w:rPr>
      </w:pPr>
      <w:r w:rsidRPr="00C65738">
        <w:rPr>
          <w:sz w:val="26"/>
          <w:szCs w:val="26"/>
        </w:rPr>
        <w:t>Postupak je trenutno u prekidu. Nakon što isti bude nastavljen tražiti će se obustava postupka jer je nad ovršenikom otvoren stečaj a postupak ovrhe  je pokrenut prije otvaranja + tražbina priznata u cijelosti.</w:t>
      </w:r>
    </w:p>
    <w:p w:rsidRDefault="006F1EE3" w:rsidP="006F1EE3" w:rsidR="006F1EE3">
      <w:pPr>
        <w:rPr>
          <w:sz w:val="26"/>
          <w:szCs w:val="26"/>
        </w:rPr>
      </w:pPr>
    </w:p>
    <w:p w:rsidRDefault="006F1EE3" w:rsidP="006F1EE3" w:rsidR="006F1EE3">
      <w:pPr>
        <w:rPr>
          <w:sz w:val="26"/>
          <w:szCs w:val="26"/>
        </w:rPr>
      </w:pPr>
      <w:r>
        <w:rPr>
          <w:sz w:val="26"/>
          <w:szCs w:val="26"/>
        </w:rPr>
        <w:t xml:space="preserve"> </w:t>
      </w:r>
    </w:p>
    <w:p w:rsidRDefault="006F1EE3" w:rsidP="006F1EE3" w:rsidR="006F1EE3" w:rsidRPr="008F25F8">
      <w:pPr>
        <w:rPr>
          <w:b/>
          <w:sz w:val="26"/>
          <w:szCs w:val="26"/>
        </w:rPr>
      </w:pPr>
      <w:r>
        <w:rPr>
          <w:b/>
          <w:sz w:val="26"/>
          <w:szCs w:val="26"/>
        </w:rPr>
        <w:t>2</w:t>
      </w:r>
      <w:r w:rsidRPr="008F25F8">
        <w:rPr>
          <w:b/>
          <w:sz w:val="26"/>
          <w:szCs w:val="26"/>
        </w:rPr>
        <w:t>5.</w:t>
      </w:r>
      <w:r w:rsidRPr="008F25F8">
        <w:rPr>
          <w:b/>
          <w:sz w:val="26"/>
          <w:szCs w:val="26"/>
        </w:rPr>
        <w:tab/>
        <w:t>Ovrpl-5928/13</w:t>
      </w:r>
    </w:p>
    <w:p w:rsidRDefault="006F1EE3" w:rsidP="006F1EE3" w:rsidR="006F1EE3">
      <w:pPr>
        <w:rPr>
          <w:sz w:val="26"/>
          <w:szCs w:val="26"/>
        </w:rPr>
      </w:pPr>
      <w:r>
        <w:rPr>
          <w:sz w:val="26"/>
          <w:szCs w:val="26"/>
        </w:rPr>
        <w:tab/>
        <w:t>Ovrhovoditelj: Grad Zagreb</w:t>
      </w:r>
    </w:p>
    <w:p w:rsidRDefault="006F1EE3" w:rsidP="006F1EE3" w:rsidR="006F1EE3">
      <w:pPr>
        <w:rPr>
          <w:sz w:val="26"/>
          <w:szCs w:val="26"/>
        </w:rPr>
      </w:pPr>
      <w:r>
        <w:rPr>
          <w:sz w:val="26"/>
          <w:szCs w:val="26"/>
        </w:rPr>
        <w:tab/>
        <w:t>Ovršenik: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rsidRPr="00ED7602">
      <w:pPr>
        <w:rPr>
          <w:b/>
          <w:sz w:val="26"/>
          <w:szCs w:val="26"/>
        </w:rPr>
      </w:pPr>
      <w:r>
        <w:rPr>
          <w:sz w:val="26"/>
          <w:szCs w:val="26"/>
        </w:rPr>
        <w:t xml:space="preserve">Predmet ustupljen Općinskom sudu u Daruvaru, sa kojeg suda je ustupljen Općinskom sudu u Bjelovaru, Stalna služba u Garešnici, gdje se predmet vodi pod </w:t>
      </w:r>
      <w:r w:rsidRPr="00ED7602">
        <w:rPr>
          <w:b/>
          <w:sz w:val="26"/>
          <w:szCs w:val="26"/>
        </w:rPr>
        <w:t>brojem Ovr-2030/13.</w:t>
      </w:r>
    </w:p>
    <w:p w:rsidRDefault="006F1EE3" w:rsidP="006F1EE3" w:rsidR="006F1EE3">
      <w:pPr>
        <w:rPr>
          <w:sz w:val="26"/>
          <w:szCs w:val="26"/>
        </w:rPr>
      </w:pPr>
      <w:r>
        <w:rPr>
          <w:sz w:val="26"/>
          <w:szCs w:val="26"/>
        </w:rPr>
        <w:t>Dana 15.11.2013. godine doneseno je rješenje o ovrsi (pravomoćno 29.11.2013.)</w:t>
      </w:r>
    </w:p>
    <w:p w:rsidRDefault="006F1EE3" w:rsidP="006F1EE3" w:rsidR="006F1EE3">
      <w:pPr>
        <w:rPr>
          <w:sz w:val="26"/>
          <w:szCs w:val="26"/>
        </w:rPr>
      </w:pPr>
    </w:p>
    <w:p w:rsidRDefault="00C65738" w:rsidP="006F1EE3" w:rsidR="00C65738">
      <w:pPr>
        <w:rPr>
          <w:sz w:val="26"/>
          <w:szCs w:val="26"/>
        </w:rPr>
      </w:pPr>
      <w:r w:rsidRPr="00C65738">
        <w:rPr>
          <w:sz w:val="26"/>
          <w:szCs w:val="26"/>
        </w:rPr>
        <w:t>Postupak je trenutno u prekidu. Nakon što isti bude nastavljen tražiti će se obustava postupka jer je nad ovršenikom otvoren stečaj a postupak ovrhe</w:t>
      </w:r>
      <w:r>
        <w:rPr>
          <w:sz w:val="26"/>
          <w:szCs w:val="26"/>
        </w:rPr>
        <w:t xml:space="preserve">  je pokrenut prije otvaranja.</w:t>
      </w:r>
    </w:p>
    <w:p w:rsidRDefault="006F1EE3" w:rsidP="006F1EE3" w:rsidR="006F1EE3">
      <w:pPr>
        <w:rPr>
          <w:sz w:val="26"/>
          <w:szCs w:val="26"/>
        </w:rPr>
      </w:pPr>
    </w:p>
    <w:p w:rsidRDefault="006F1EE3" w:rsidP="006F1EE3" w:rsidR="006F1EE3">
      <w:pPr>
        <w:rPr>
          <w:sz w:val="26"/>
          <w:szCs w:val="26"/>
        </w:rPr>
      </w:pPr>
    </w:p>
    <w:p w:rsidRDefault="006F1EE3" w:rsidP="006F1EE3" w:rsidR="006F1EE3" w:rsidRPr="008F25F8">
      <w:pPr>
        <w:rPr>
          <w:b/>
          <w:sz w:val="26"/>
          <w:szCs w:val="26"/>
        </w:rPr>
      </w:pPr>
      <w:r w:rsidRPr="008F25F8">
        <w:rPr>
          <w:b/>
          <w:sz w:val="26"/>
          <w:szCs w:val="26"/>
        </w:rPr>
        <w:t>26.</w:t>
      </w:r>
      <w:r w:rsidRPr="008F25F8">
        <w:rPr>
          <w:b/>
          <w:sz w:val="26"/>
          <w:szCs w:val="26"/>
        </w:rPr>
        <w:tab/>
        <w:t>Ovrpl-4137/2013</w:t>
      </w:r>
    </w:p>
    <w:p w:rsidRDefault="006F1EE3" w:rsidP="006F1EE3" w:rsidR="006F1EE3">
      <w:pPr>
        <w:rPr>
          <w:sz w:val="26"/>
          <w:szCs w:val="26"/>
        </w:rPr>
      </w:pPr>
      <w:r>
        <w:rPr>
          <w:sz w:val="26"/>
          <w:szCs w:val="26"/>
        </w:rPr>
        <w:tab/>
        <w:t>Ovrhovoditelj: HZZO</w:t>
      </w:r>
    </w:p>
    <w:p w:rsidRDefault="006F1EE3" w:rsidP="006F1EE3" w:rsidR="006F1EE3">
      <w:pPr>
        <w:rPr>
          <w:sz w:val="26"/>
          <w:szCs w:val="26"/>
        </w:rPr>
      </w:pPr>
      <w:r>
        <w:rPr>
          <w:sz w:val="26"/>
          <w:szCs w:val="26"/>
        </w:rPr>
        <w:tab/>
        <w:t>Ovršenik: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rsidRPr="00ED7602">
      <w:pPr>
        <w:rPr>
          <w:b/>
          <w:sz w:val="26"/>
          <w:szCs w:val="26"/>
        </w:rPr>
      </w:pPr>
      <w:r>
        <w:rPr>
          <w:sz w:val="26"/>
          <w:szCs w:val="26"/>
        </w:rPr>
        <w:t xml:space="preserve">Predmet ustupljen Općinskom sudu u Virovitici, gdje se predmet vodi pod </w:t>
      </w:r>
      <w:r w:rsidRPr="00ED7602">
        <w:rPr>
          <w:b/>
          <w:sz w:val="26"/>
          <w:szCs w:val="26"/>
        </w:rPr>
        <w:t>brojem Ovr-1491/13.</w:t>
      </w:r>
    </w:p>
    <w:p w:rsidRDefault="006F1EE3" w:rsidP="006F1EE3" w:rsidR="006F1EE3">
      <w:pPr>
        <w:rPr>
          <w:sz w:val="26"/>
          <w:szCs w:val="26"/>
        </w:rPr>
      </w:pPr>
      <w:r>
        <w:rPr>
          <w:sz w:val="26"/>
          <w:szCs w:val="26"/>
        </w:rPr>
        <w:t xml:space="preserve">Uvidom u „e Predmet“ utvrdili smo da je dana 21.08.2013. godine doneseno rješenje o ovrsi, dok je dana 18.10.2013. doneseno rješenje kojim </w:t>
      </w:r>
      <w:r w:rsidR="00B621CD">
        <w:rPr>
          <w:sz w:val="26"/>
          <w:szCs w:val="26"/>
        </w:rPr>
        <w:t>je odbačen prijedlog – izjavljena žalba.</w:t>
      </w:r>
    </w:p>
    <w:p w:rsidRDefault="006F1EE3" w:rsidP="006F1EE3" w:rsidR="006F1EE3">
      <w:pPr>
        <w:rPr>
          <w:sz w:val="26"/>
          <w:szCs w:val="26"/>
        </w:rPr>
      </w:pPr>
    </w:p>
    <w:p w:rsidRDefault="00B621CD" w:rsidP="006F1EE3" w:rsidR="00B621CD">
      <w:pPr>
        <w:rPr>
          <w:sz w:val="26"/>
          <w:szCs w:val="26"/>
        </w:rPr>
      </w:pPr>
      <w:r w:rsidRPr="00B621CD">
        <w:rPr>
          <w:sz w:val="26"/>
          <w:szCs w:val="26"/>
        </w:rPr>
        <w:t>Nakon što isti bude nastavljen tražiti će se obustava postupka jer je nad ovršenikom otvoren stečaj</w:t>
      </w:r>
      <w:r>
        <w:rPr>
          <w:sz w:val="26"/>
          <w:szCs w:val="26"/>
        </w:rPr>
        <w:t>,</w:t>
      </w:r>
      <w:r w:rsidRPr="00B621CD">
        <w:rPr>
          <w:sz w:val="26"/>
          <w:szCs w:val="26"/>
        </w:rPr>
        <w:t xml:space="preserve"> a postupak ovrhe  je pokrenut prije otvaranja.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8F25F8">
      <w:pPr>
        <w:rPr>
          <w:b/>
          <w:sz w:val="26"/>
          <w:szCs w:val="26"/>
        </w:rPr>
      </w:pPr>
      <w:r w:rsidRPr="008F25F8">
        <w:rPr>
          <w:b/>
          <w:sz w:val="26"/>
          <w:szCs w:val="26"/>
        </w:rPr>
        <w:lastRenderedPageBreak/>
        <w:t>27.</w:t>
      </w:r>
      <w:r w:rsidRPr="008F25F8">
        <w:rPr>
          <w:b/>
          <w:sz w:val="26"/>
          <w:szCs w:val="26"/>
        </w:rPr>
        <w:tab/>
        <w:t>Ovrpl-1718/2013</w:t>
      </w:r>
    </w:p>
    <w:p w:rsidRDefault="006F1EE3" w:rsidP="006F1EE3" w:rsidR="006F1EE3">
      <w:pPr>
        <w:rPr>
          <w:sz w:val="26"/>
          <w:szCs w:val="26"/>
        </w:rPr>
      </w:pPr>
      <w:r>
        <w:rPr>
          <w:sz w:val="26"/>
          <w:szCs w:val="26"/>
        </w:rPr>
        <w:tab/>
        <w:t>Ovrhovoditelj: Zrinko Ručević</w:t>
      </w:r>
    </w:p>
    <w:p w:rsidRDefault="006F1EE3" w:rsidP="006F1EE3" w:rsidR="006F1EE3">
      <w:pPr>
        <w:rPr>
          <w:sz w:val="26"/>
          <w:szCs w:val="26"/>
        </w:rPr>
      </w:pPr>
      <w:r>
        <w:rPr>
          <w:sz w:val="26"/>
          <w:szCs w:val="26"/>
        </w:rPr>
        <w:tab/>
        <w:t>Ovršenik: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rsidRPr="00ED7602">
      <w:pPr>
        <w:rPr>
          <w:b/>
          <w:sz w:val="26"/>
          <w:szCs w:val="26"/>
        </w:rPr>
      </w:pPr>
      <w:r>
        <w:rPr>
          <w:sz w:val="26"/>
          <w:szCs w:val="26"/>
        </w:rPr>
        <w:t xml:space="preserve">Predmet ustupljen Općinskom sudu u Osijeku, gdje se predmet vodi pod brojem </w:t>
      </w:r>
      <w:r w:rsidRPr="00ED7602">
        <w:rPr>
          <w:b/>
          <w:sz w:val="26"/>
          <w:szCs w:val="26"/>
        </w:rPr>
        <w:t>Ovr-3235/13.</w:t>
      </w:r>
    </w:p>
    <w:p w:rsidRDefault="006F1EE3" w:rsidP="006F1EE3" w:rsidR="006F1EE3">
      <w:pPr>
        <w:rPr>
          <w:sz w:val="26"/>
          <w:szCs w:val="26"/>
        </w:rPr>
      </w:pPr>
      <w:r>
        <w:rPr>
          <w:sz w:val="26"/>
          <w:szCs w:val="26"/>
        </w:rPr>
        <w:t>Dana 23.12.2013. godine doneseno je rješenje o prekidu postupka (pravomoćno 16.01.2014.).</w:t>
      </w:r>
    </w:p>
    <w:p w:rsidRDefault="006F1EE3" w:rsidP="006F1EE3" w:rsidR="006F1EE3">
      <w:pPr>
        <w:rPr>
          <w:sz w:val="26"/>
          <w:szCs w:val="26"/>
        </w:rPr>
      </w:pPr>
    </w:p>
    <w:p w:rsidRDefault="00D73783" w:rsidP="006F1EE3" w:rsidR="006F1EE3">
      <w:pPr>
        <w:rPr>
          <w:sz w:val="26"/>
          <w:szCs w:val="26"/>
        </w:rPr>
      </w:pPr>
      <w:r w:rsidRPr="00D73783">
        <w:rPr>
          <w:sz w:val="26"/>
          <w:szCs w:val="26"/>
        </w:rPr>
        <w:t>Nakon što isti bude nastavljen tražiti će se obustava postupka jer je nad ovršenikom otvoren stečaj a postupak ovrhe  je pok</w:t>
      </w:r>
      <w:r>
        <w:rPr>
          <w:sz w:val="26"/>
          <w:szCs w:val="26"/>
        </w:rPr>
        <w:t>renut prije otvaranja + priznata tražbina u cijelosti.</w:t>
      </w:r>
    </w:p>
    <w:p w:rsidRDefault="006F1EE3" w:rsidP="006F1EE3" w:rsidR="006F1EE3">
      <w:pPr>
        <w:rPr>
          <w:sz w:val="26"/>
          <w:szCs w:val="26"/>
        </w:rPr>
      </w:pPr>
    </w:p>
    <w:p w:rsidRDefault="006F1EE3" w:rsidP="006F1EE3" w:rsidR="006F1EE3">
      <w:pPr>
        <w:rPr>
          <w:sz w:val="26"/>
          <w:szCs w:val="26"/>
        </w:rPr>
      </w:pPr>
    </w:p>
    <w:p w:rsidRDefault="006F1EE3" w:rsidP="006F1EE3" w:rsidR="006F1EE3" w:rsidRPr="008F25F8">
      <w:pPr>
        <w:rPr>
          <w:b/>
          <w:sz w:val="26"/>
          <w:szCs w:val="26"/>
        </w:rPr>
      </w:pPr>
      <w:r w:rsidRPr="008F25F8">
        <w:rPr>
          <w:b/>
          <w:sz w:val="26"/>
          <w:szCs w:val="26"/>
        </w:rPr>
        <w:t>28.</w:t>
      </w:r>
      <w:r w:rsidRPr="008F25F8">
        <w:rPr>
          <w:b/>
          <w:sz w:val="26"/>
          <w:szCs w:val="26"/>
        </w:rPr>
        <w:tab/>
        <w:t>Ovrpl-835/2013</w:t>
      </w:r>
    </w:p>
    <w:p w:rsidRDefault="006F1EE3" w:rsidP="006F1EE3" w:rsidR="006F1EE3">
      <w:pPr>
        <w:rPr>
          <w:sz w:val="26"/>
          <w:szCs w:val="26"/>
        </w:rPr>
      </w:pPr>
      <w:r>
        <w:rPr>
          <w:sz w:val="26"/>
          <w:szCs w:val="26"/>
        </w:rPr>
        <w:tab/>
        <w:t>Ovrhovoditelj: Vodoopskrba i odvodnja Zagrebački Holding</w:t>
      </w:r>
    </w:p>
    <w:p w:rsidRDefault="006F1EE3" w:rsidP="006F1EE3" w:rsidR="006F1EE3">
      <w:pPr>
        <w:rPr>
          <w:sz w:val="26"/>
          <w:szCs w:val="26"/>
        </w:rPr>
      </w:pPr>
      <w:r>
        <w:rPr>
          <w:sz w:val="26"/>
          <w:szCs w:val="26"/>
        </w:rPr>
        <w:tab/>
        <w:t>Ovršenik: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rsidRPr="00ED7602">
      <w:pPr>
        <w:rPr>
          <w:b/>
          <w:sz w:val="26"/>
          <w:szCs w:val="26"/>
        </w:rPr>
      </w:pPr>
      <w:r>
        <w:rPr>
          <w:sz w:val="26"/>
          <w:szCs w:val="26"/>
        </w:rPr>
        <w:t xml:space="preserve">Predmet ustupljen Općinskom sudu u Osijeku, gdje se predmet vodi pod brojem </w:t>
      </w:r>
      <w:r w:rsidRPr="00ED7602">
        <w:rPr>
          <w:b/>
          <w:sz w:val="26"/>
          <w:szCs w:val="26"/>
        </w:rPr>
        <w:t>Ovr-2726/13.</w:t>
      </w:r>
    </w:p>
    <w:p w:rsidRDefault="006F1EE3" w:rsidP="006F1EE3" w:rsidR="006F1EE3">
      <w:pPr>
        <w:rPr>
          <w:sz w:val="26"/>
          <w:szCs w:val="26"/>
        </w:rPr>
      </w:pPr>
      <w:r>
        <w:rPr>
          <w:sz w:val="26"/>
          <w:szCs w:val="26"/>
        </w:rPr>
        <w:t>Uvidom u „e Predmet“ utvrdili smo da je dana 18.10.2013. godine doneseno rješenje o ovrsi, protiv kojeg je dana 28.10.2013. podnesena žalba.</w:t>
      </w:r>
    </w:p>
    <w:p w:rsidRDefault="006F1EE3" w:rsidP="006F1EE3" w:rsidR="006F1EE3">
      <w:pPr>
        <w:rPr>
          <w:sz w:val="26"/>
          <w:szCs w:val="26"/>
        </w:rPr>
      </w:pPr>
    </w:p>
    <w:p w:rsidRDefault="00BA450A" w:rsidP="006F1EE3" w:rsidR="006F1EE3">
      <w:pPr>
        <w:rPr>
          <w:sz w:val="26"/>
          <w:szCs w:val="26"/>
        </w:rPr>
      </w:pPr>
      <w:r w:rsidRPr="00BA450A">
        <w:rPr>
          <w:sz w:val="26"/>
          <w:szCs w:val="26"/>
        </w:rPr>
        <w:t>Nakon što isti bude nastavljen tražiti će se obustava postupka jer je nad ovršenikom otvoren stečaj a postupak ovrhe  je pokrenut prije otvaranja.</w:t>
      </w:r>
    </w:p>
    <w:p w:rsidRDefault="006F1EE3" w:rsidP="006F1EE3" w:rsidR="006F1EE3">
      <w:pPr>
        <w:rPr>
          <w:sz w:val="26"/>
          <w:szCs w:val="26"/>
        </w:rPr>
      </w:pPr>
    </w:p>
    <w:p w:rsidRDefault="006F1EE3" w:rsidP="006F1EE3" w:rsidR="006F1EE3" w:rsidRPr="00F92AC5">
      <w:pPr>
        <w:rPr>
          <w:b/>
          <w:sz w:val="26"/>
          <w:szCs w:val="26"/>
        </w:rPr>
      </w:pPr>
      <w:r w:rsidRPr="00F92AC5">
        <w:rPr>
          <w:b/>
          <w:sz w:val="26"/>
          <w:szCs w:val="26"/>
        </w:rPr>
        <w:t>29.</w:t>
      </w:r>
      <w:r w:rsidRPr="00F92AC5">
        <w:rPr>
          <w:b/>
          <w:sz w:val="26"/>
          <w:szCs w:val="26"/>
        </w:rPr>
        <w:tab/>
        <w:t>P-7591/2013</w:t>
      </w:r>
    </w:p>
    <w:p w:rsidRDefault="006F1EE3" w:rsidP="006F1EE3" w:rsidR="006F1EE3">
      <w:pPr>
        <w:rPr>
          <w:sz w:val="26"/>
          <w:szCs w:val="26"/>
        </w:rPr>
      </w:pPr>
      <w:r>
        <w:rPr>
          <w:sz w:val="26"/>
          <w:szCs w:val="26"/>
        </w:rPr>
        <w:tab/>
        <w:t>Tužitelj: Karmen Babić</w:t>
      </w:r>
    </w:p>
    <w:p w:rsidRDefault="006F1EE3" w:rsidP="006F1EE3" w:rsidR="006F1EE3">
      <w:pPr>
        <w:rPr>
          <w:sz w:val="26"/>
          <w:szCs w:val="26"/>
        </w:rPr>
      </w:pPr>
      <w:r>
        <w:rPr>
          <w:sz w:val="26"/>
          <w:szCs w:val="26"/>
        </w:rPr>
        <w:tab/>
        <w:t>Tuženik: Tempo d.d. u stečaju</w:t>
      </w:r>
      <w:r w:rsidR="00BA450A">
        <w:rPr>
          <w:sz w:val="26"/>
          <w:szCs w:val="26"/>
        </w:rPr>
        <w:t xml:space="preserve"> i dr.</w:t>
      </w:r>
    </w:p>
    <w:p w:rsidRDefault="006F1EE3" w:rsidP="006F1EE3" w:rsidR="006F1EE3">
      <w:pPr>
        <w:rPr>
          <w:sz w:val="26"/>
          <w:szCs w:val="26"/>
        </w:rPr>
      </w:pPr>
      <w:r>
        <w:rPr>
          <w:sz w:val="26"/>
          <w:szCs w:val="26"/>
        </w:rPr>
        <w:tab/>
        <w:t>Radi: ovrha – spor</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dana 31.03.2014. godine donesena presuda (pravomoćna 12.06.2014.).</w:t>
      </w:r>
    </w:p>
    <w:p w:rsidRDefault="006F1EE3" w:rsidP="006F1EE3" w:rsidR="006F1EE3">
      <w:pPr>
        <w:rPr>
          <w:sz w:val="26"/>
          <w:szCs w:val="26"/>
        </w:rPr>
      </w:pPr>
    </w:p>
    <w:p w:rsidRDefault="006F1EE3" w:rsidP="006F1EE3" w:rsidR="006F1EE3">
      <w:pPr>
        <w:rPr>
          <w:sz w:val="26"/>
          <w:szCs w:val="26"/>
        </w:rPr>
      </w:pPr>
      <w:r>
        <w:rPr>
          <w:sz w:val="26"/>
          <w:szCs w:val="26"/>
        </w:rPr>
        <w:t>Spis je arhiviran, stoga je za uvid potrebno uplatiti trošak vađenja iz</w:t>
      </w:r>
      <w:r w:rsidR="0047019B">
        <w:rPr>
          <w:sz w:val="26"/>
          <w:szCs w:val="26"/>
        </w:rPr>
        <w:t xml:space="preserve"> arhive u iznosu od 100,00 kuna, međutim postupak pokrenut 29.01.2013. odnosno prije otvaranja stečaja nad tuženikom stoga nema utjecaja na stečajnu masu jer tražbina iz spora nije prijavljena u stečaju.</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F92AC5">
      <w:pPr>
        <w:rPr>
          <w:b/>
          <w:sz w:val="26"/>
          <w:szCs w:val="26"/>
        </w:rPr>
      </w:pPr>
      <w:r w:rsidRPr="00F92AC5">
        <w:rPr>
          <w:b/>
          <w:sz w:val="26"/>
          <w:szCs w:val="26"/>
        </w:rPr>
        <w:t>30.</w:t>
      </w:r>
      <w:r w:rsidRPr="00F92AC5">
        <w:rPr>
          <w:b/>
          <w:sz w:val="26"/>
          <w:szCs w:val="26"/>
        </w:rPr>
        <w:tab/>
        <w:t>P-7510/2013</w:t>
      </w:r>
    </w:p>
    <w:p w:rsidRDefault="006F1EE3" w:rsidP="006F1EE3" w:rsidR="006F1EE3">
      <w:pPr>
        <w:rPr>
          <w:sz w:val="26"/>
          <w:szCs w:val="26"/>
        </w:rPr>
      </w:pPr>
      <w:r>
        <w:rPr>
          <w:sz w:val="26"/>
          <w:szCs w:val="26"/>
        </w:rPr>
        <w:tab/>
        <w:t>Tužitelj: Velji Ebibi</w:t>
      </w:r>
    </w:p>
    <w:p w:rsidRDefault="006F1EE3" w:rsidP="006F1EE3" w:rsidR="006F1EE3">
      <w:pPr>
        <w:rPr>
          <w:sz w:val="26"/>
          <w:szCs w:val="26"/>
        </w:rPr>
      </w:pPr>
      <w:r>
        <w:rPr>
          <w:sz w:val="26"/>
          <w:szCs w:val="26"/>
        </w:rPr>
        <w:lastRenderedPageBreak/>
        <w:tab/>
        <w:t>Tuženik: Tempo d.d. u stečaju</w:t>
      </w:r>
    </w:p>
    <w:p w:rsidRDefault="006F1EE3" w:rsidP="006F1EE3" w:rsidR="006F1EE3">
      <w:pPr>
        <w:rPr>
          <w:sz w:val="26"/>
          <w:szCs w:val="26"/>
        </w:rPr>
      </w:pPr>
      <w:r>
        <w:rPr>
          <w:sz w:val="26"/>
          <w:szCs w:val="26"/>
        </w:rPr>
        <w:tab/>
        <w:t>Radi: pravo vlasništva nekretnine</w:t>
      </w:r>
    </w:p>
    <w:p w:rsidRDefault="006F1EE3" w:rsidP="006F1EE3" w:rsidR="006F1EE3">
      <w:pPr>
        <w:rPr>
          <w:sz w:val="26"/>
          <w:szCs w:val="26"/>
        </w:rPr>
      </w:pPr>
    </w:p>
    <w:p w:rsidRDefault="00AB1DC3" w:rsidP="006F1EE3" w:rsidR="006F1EE3">
      <w:pPr>
        <w:rPr>
          <w:sz w:val="26"/>
          <w:szCs w:val="26"/>
        </w:rPr>
      </w:pPr>
      <w:r>
        <w:rPr>
          <w:sz w:val="26"/>
          <w:szCs w:val="26"/>
        </w:rPr>
        <w:t>U</w:t>
      </w:r>
      <w:r w:rsidR="006F1EE3">
        <w:rPr>
          <w:sz w:val="26"/>
          <w:szCs w:val="26"/>
        </w:rPr>
        <w:t xml:space="preserve"> predmetu dana 12.09.2014. donesena presuda zbog izostanka (pravomoćna 22.09.2015.).</w:t>
      </w:r>
    </w:p>
    <w:p w:rsidRDefault="006F1EE3" w:rsidP="006F1EE3" w:rsidR="006F1EE3">
      <w:pPr>
        <w:rPr>
          <w:sz w:val="26"/>
          <w:szCs w:val="26"/>
        </w:rPr>
      </w:pPr>
    </w:p>
    <w:p w:rsidRDefault="00AB1DC3" w:rsidP="006F1EE3" w:rsidR="006F1EE3">
      <w:pPr>
        <w:rPr>
          <w:sz w:val="26"/>
          <w:szCs w:val="26"/>
        </w:rPr>
      </w:pPr>
      <w:r>
        <w:rPr>
          <w:sz w:val="26"/>
          <w:szCs w:val="26"/>
        </w:rPr>
        <w:t>Formalna tužba radi utvrđenja prava vlasništva, Tempo ne polaže pravo na nekretnini.</w:t>
      </w:r>
    </w:p>
    <w:p w:rsidRDefault="006F1EE3" w:rsidP="006F1EE3" w:rsidR="006F1EE3">
      <w:pPr>
        <w:rPr>
          <w:sz w:val="26"/>
          <w:szCs w:val="26"/>
        </w:rPr>
      </w:pPr>
    </w:p>
    <w:p w:rsidRDefault="006F1EE3" w:rsidP="006F1EE3" w:rsidR="006F1EE3">
      <w:pPr>
        <w:rPr>
          <w:sz w:val="26"/>
          <w:szCs w:val="26"/>
        </w:rPr>
      </w:pPr>
    </w:p>
    <w:p w:rsidRDefault="006F1EE3" w:rsidP="006F1EE3" w:rsidR="006F1EE3" w:rsidRPr="00F92AC5">
      <w:pPr>
        <w:rPr>
          <w:b/>
          <w:sz w:val="26"/>
          <w:szCs w:val="26"/>
        </w:rPr>
      </w:pPr>
      <w:r w:rsidRPr="00F92AC5">
        <w:rPr>
          <w:b/>
          <w:sz w:val="26"/>
          <w:szCs w:val="26"/>
        </w:rPr>
        <w:t>31.</w:t>
      </w:r>
      <w:r w:rsidRPr="00F92AC5">
        <w:rPr>
          <w:b/>
          <w:sz w:val="26"/>
          <w:szCs w:val="26"/>
        </w:rPr>
        <w:tab/>
        <w:t>P-6015/2013, Stalna služba u Svetom Ivanu Zelini</w:t>
      </w:r>
    </w:p>
    <w:p w:rsidRDefault="006F1EE3" w:rsidP="006F1EE3" w:rsidR="006F1EE3">
      <w:pPr>
        <w:rPr>
          <w:sz w:val="26"/>
          <w:szCs w:val="26"/>
        </w:rPr>
      </w:pPr>
      <w:r>
        <w:rPr>
          <w:sz w:val="26"/>
          <w:szCs w:val="26"/>
        </w:rPr>
        <w:tab/>
        <w:t>Tužitelj: Toplana d.o.o.</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Rješenjem 16.10.2013. godine utvrđen prekid postupka.</w:t>
      </w:r>
    </w:p>
    <w:p w:rsidRDefault="00872FCE" w:rsidP="006F1EE3" w:rsidR="006F1EE3">
      <w:pPr>
        <w:rPr>
          <w:sz w:val="26"/>
          <w:szCs w:val="26"/>
        </w:rPr>
      </w:pPr>
      <w:bookmarkStart w:name="_Hlk494978926" w:id="1"/>
      <w:r w:rsidRPr="00872FCE">
        <w:rPr>
          <w:sz w:val="26"/>
          <w:szCs w:val="26"/>
        </w:rPr>
        <w:t>Nakon što isti bude nastavljen tražiti će se obustava postupka jer je nad ovršenikom otvoren stečaj a postupak ovr</w:t>
      </w:r>
      <w:r>
        <w:rPr>
          <w:sz w:val="26"/>
          <w:szCs w:val="26"/>
        </w:rPr>
        <w:t>he  je pokrenut prije otvaranja + tražbina nije prijavljena u stečaju.</w:t>
      </w:r>
    </w:p>
    <w:bookmarkEnd w:id="1"/>
    <w:p w:rsidRDefault="006F1EE3" w:rsidP="006F1EE3" w:rsidR="006F1EE3">
      <w:pPr>
        <w:rPr>
          <w:sz w:val="26"/>
          <w:szCs w:val="26"/>
        </w:rPr>
      </w:pPr>
    </w:p>
    <w:p w:rsidRDefault="006F1EE3" w:rsidP="006F1EE3" w:rsidR="006F1EE3">
      <w:pPr>
        <w:rPr>
          <w:sz w:val="26"/>
          <w:szCs w:val="26"/>
        </w:rPr>
      </w:pPr>
    </w:p>
    <w:p w:rsidRDefault="006F1EE3" w:rsidP="006F1EE3" w:rsidR="006F1EE3" w:rsidRPr="00BB4984">
      <w:pPr>
        <w:rPr>
          <w:b/>
          <w:sz w:val="26"/>
          <w:szCs w:val="26"/>
        </w:rPr>
      </w:pPr>
      <w:r w:rsidRPr="00BB4984">
        <w:rPr>
          <w:b/>
          <w:sz w:val="26"/>
          <w:szCs w:val="26"/>
        </w:rPr>
        <w:t>32.</w:t>
      </w:r>
      <w:r w:rsidRPr="00BB4984">
        <w:rPr>
          <w:b/>
          <w:sz w:val="26"/>
          <w:szCs w:val="26"/>
        </w:rPr>
        <w:tab/>
        <w:t>P-5705/2013</w:t>
      </w:r>
    </w:p>
    <w:p w:rsidRDefault="006F1EE3" w:rsidP="006F1EE3" w:rsidR="006F1EE3">
      <w:pPr>
        <w:rPr>
          <w:sz w:val="26"/>
          <w:szCs w:val="26"/>
        </w:rPr>
      </w:pPr>
      <w:r>
        <w:rPr>
          <w:sz w:val="26"/>
          <w:szCs w:val="26"/>
        </w:rPr>
        <w:tab/>
        <w:t>Tužitelj: Marino Kujundžić mldb.</w:t>
      </w:r>
    </w:p>
    <w:p w:rsidRDefault="006F1EE3" w:rsidP="006F1EE3" w:rsidR="006F1EE3">
      <w:pPr>
        <w:rPr>
          <w:sz w:val="26"/>
          <w:szCs w:val="26"/>
        </w:rPr>
      </w:pPr>
      <w:r>
        <w:rPr>
          <w:sz w:val="26"/>
          <w:szCs w:val="26"/>
        </w:rPr>
        <w:tab/>
        <w:t>Tuženik: Tempo d.d. u stečaju, Gramat d.d.</w:t>
      </w:r>
    </w:p>
    <w:p w:rsidRDefault="006F1EE3" w:rsidP="006F1EE3" w:rsidR="006F1EE3">
      <w:pPr>
        <w:rPr>
          <w:sz w:val="26"/>
          <w:szCs w:val="26"/>
        </w:rPr>
      </w:pPr>
      <w:r>
        <w:rPr>
          <w:sz w:val="26"/>
          <w:szCs w:val="26"/>
        </w:rPr>
        <w:tab/>
        <w:t>Radi: utvrđenje nedopuštenosti ovrhe</w:t>
      </w:r>
    </w:p>
    <w:p w:rsidRDefault="006F1EE3" w:rsidP="006F1EE3" w:rsidR="006F1EE3">
      <w:pPr>
        <w:rPr>
          <w:sz w:val="26"/>
          <w:szCs w:val="26"/>
        </w:rPr>
      </w:pPr>
    </w:p>
    <w:p w:rsidRDefault="006F1EE3" w:rsidP="006F1EE3" w:rsidR="006F1EE3">
      <w:pPr>
        <w:rPr>
          <w:sz w:val="26"/>
          <w:szCs w:val="26"/>
        </w:rPr>
      </w:pPr>
      <w:r>
        <w:rPr>
          <w:sz w:val="26"/>
          <w:szCs w:val="26"/>
        </w:rPr>
        <w:t xml:space="preserve">Tužitelj je kao treća osoba u predmetu </w:t>
      </w:r>
      <w:r w:rsidRPr="00BB4984">
        <w:rPr>
          <w:b/>
          <w:sz w:val="26"/>
          <w:szCs w:val="26"/>
        </w:rPr>
        <w:t>Ovr-1396/2010</w:t>
      </w:r>
      <w:r>
        <w:rPr>
          <w:sz w:val="26"/>
          <w:szCs w:val="26"/>
        </w:rPr>
        <w:t xml:space="preserve"> ovrhovoditelja Gramat d.d. protiv Tempo d.d. u stečaju upućen u pokretanje parnice protiv ovrhovoditelja i ovršenika radi proglašenja ovrhe nedopuštenom, obzirom da tvrdi da je on izvanknjižni vlasnik predmetne nekretnine na kojoj se provodi ovrha u predmetu Ovr-1396/10.</w:t>
      </w:r>
    </w:p>
    <w:p w:rsidRDefault="00526F49" w:rsidP="006F1EE3" w:rsidR="00526F49">
      <w:pPr>
        <w:rPr>
          <w:sz w:val="26"/>
          <w:szCs w:val="26"/>
        </w:rPr>
      </w:pPr>
    </w:p>
    <w:p w:rsidRDefault="006F1EE3" w:rsidP="006F1EE3" w:rsidR="006F1EE3">
      <w:pPr>
        <w:rPr>
          <w:sz w:val="26"/>
          <w:szCs w:val="26"/>
        </w:rPr>
      </w:pPr>
      <w:r>
        <w:rPr>
          <w:sz w:val="26"/>
          <w:szCs w:val="26"/>
        </w:rPr>
        <w:t>Tempo d.d. je u predmetu Ovr-1396/2010 potvrdio navode iz prigovora treće osobe, ovdje tužitelja.</w:t>
      </w:r>
    </w:p>
    <w:p w:rsidRDefault="006F1EE3" w:rsidP="006F1EE3" w:rsidR="006F1EE3">
      <w:pPr>
        <w:rPr>
          <w:sz w:val="26"/>
          <w:szCs w:val="26"/>
        </w:rPr>
      </w:pPr>
    </w:p>
    <w:p w:rsidRDefault="006F1EE3" w:rsidP="006F1EE3" w:rsidR="006F1EE3">
      <w:pPr>
        <w:rPr>
          <w:sz w:val="26"/>
          <w:szCs w:val="26"/>
        </w:rPr>
      </w:pPr>
      <w:r>
        <w:rPr>
          <w:sz w:val="26"/>
          <w:szCs w:val="26"/>
        </w:rPr>
        <w:t>Dana 16.05.2014. utvrđen prekid postupka.</w:t>
      </w:r>
    </w:p>
    <w:p w:rsidRDefault="006F1EE3" w:rsidP="006F1EE3" w:rsidR="006F1EE3">
      <w:pPr>
        <w:rPr>
          <w:sz w:val="26"/>
          <w:szCs w:val="26"/>
        </w:rPr>
      </w:pPr>
    </w:p>
    <w:p w:rsidRDefault="006F1EE3" w:rsidP="006F1EE3" w:rsidR="006F1EE3" w:rsidRPr="008A5B01">
      <w:pPr>
        <w:rPr>
          <w:b/>
          <w:sz w:val="26"/>
          <w:szCs w:val="26"/>
        </w:rPr>
      </w:pPr>
    </w:p>
    <w:p w:rsidRDefault="006F1EE3" w:rsidP="006F1EE3" w:rsidR="006F1EE3" w:rsidRPr="008A5B01">
      <w:pPr>
        <w:rPr>
          <w:b/>
          <w:sz w:val="26"/>
          <w:szCs w:val="26"/>
        </w:rPr>
      </w:pPr>
      <w:r w:rsidRPr="008A5B01">
        <w:rPr>
          <w:b/>
          <w:sz w:val="26"/>
          <w:szCs w:val="26"/>
        </w:rPr>
        <w:t>33.</w:t>
      </w:r>
      <w:r w:rsidRPr="008A5B01">
        <w:rPr>
          <w:b/>
          <w:sz w:val="26"/>
          <w:szCs w:val="26"/>
        </w:rPr>
        <w:tab/>
        <w:t>P-5453/2013</w:t>
      </w:r>
    </w:p>
    <w:p w:rsidRDefault="006F1EE3" w:rsidP="006F1EE3" w:rsidR="006F1EE3">
      <w:pPr>
        <w:rPr>
          <w:sz w:val="26"/>
          <w:szCs w:val="26"/>
        </w:rPr>
      </w:pPr>
      <w:r>
        <w:rPr>
          <w:sz w:val="26"/>
          <w:szCs w:val="26"/>
        </w:rPr>
        <w:tab/>
        <w:t>Tužitelj: Jozo Petrušić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dana 21.05.2014. godine donesena presuda. (pravomoćna 06.06.2014.)</w:t>
      </w:r>
    </w:p>
    <w:p w:rsidRDefault="006F1EE3" w:rsidP="006F1EE3" w:rsidR="006F1EE3">
      <w:pPr>
        <w:rPr>
          <w:sz w:val="26"/>
          <w:szCs w:val="26"/>
        </w:rPr>
      </w:pPr>
    </w:p>
    <w:p w:rsidRDefault="00567C43" w:rsidP="006F1EE3" w:rsidR="006F1EE3">
      <w:pPr>
        <w:rPr>
          <w:sz w:val="26"/>
          <w:szCs w:val="26"/>
        </w:rPr>
      </w:pPr>
      <w:r>
        <w:rPr>
          <w:sz w:val="26"/>
          <w:szCs w:val="26"/>
        </w:rPr>
        <w:t>Formalna tužba, Tempo ne polaže prava na nekretnini.</w:t>
      </w:r>
    </w:p>
    <w:p w:rsidRDefault="006F1EE3" w:rsidP="006F1EE3" w:rsidR="006F1EE3">
      <w:pPr>
        <w:rPr>
          <w:sz w:val="26"/>
          <w:szCs w:val="26"/>
        </w:rPr>
      </w:pPr>
    </w:p>
    <w:p w:rsidRDefault="006F1EE3" w:rsidP="006F1EE3" w:rsidR="006F1EE3" w:rsidRPr="008A5B01">
      <w:pPr>
        <w:rPr>
          <w:b/>
          <w:sz w:val="26"/>
          <w:szCs w:val="26"/>
        </w:rPr>
      </w:pPr>
      <w:r w:rsidRPr="008A5B01">
        <w:rPr>
          <w:b/>
          <w:sz w:val="26"/>
          <w:szCs w:val="26"/>
        </w:rPr>
        <w:t>34.</w:t>
      </w:r>
      <w:r w:rsidRPr="008A5B01">
        <w:rPr>
          <w:b/>
          <w:sz w:val="26"/>
          <w:szCs w:val="26"/>
        </w:rPr>
        <w:tab/>
        <w:t>P-4887/2013</w:t>
      </w:r>
    </w:p>
    <w:p w:rsidRDefault="006F1EE3" w:rsidP="006F1EE3" w:rsidR="006F1EE3">
      <w:pPr>
        <w:rPr>
          <w:sz w:val="26"/>
          <w:szCs w:val="26"/>
        </w:rPr>
      </w:pPr>
      <w:r>
        <w:rPr>
          <w:sz w:val="26"/>
          <w:szCs w:val="26"/>
        </w:rPr>
        <w:tab/>
        <w:t>Tužitelj: Iva Novak i dr.</w:t>
      </w:r>
    </w:p>
    <w:p w:rsidRDefault="006F1EE3" w:rsidP="006F1EE3" w:rsidR="006F1EE3">
      <w:pPr>
        <w:rPr>
          <w:sz w:val="26"/>
          <w:szCs w:val="26"/>
        </w:rPr>
      </w:pPr>
      <w:r>
        <w:rPr>
          <w:sz w:val="26"/>
          <w:szCs w:val="26"/>
        </w:rPr>
        <w:tab/>
        <w:t>Tuženik: Tempo d.d. u stečaju, Borongaj Invest d.o.o. i dr.</w:t>
      </w:r>
    </w:p>
    <w:p w:rsidRDefault="006F1EE3" w:rsidP="006F1EE3" w:rsidR="006F1EE3">
      <w:pPr>
        <w:rPr>
          <w:sz w:val="26"/>
          <w:szCs w:val="26"/>
        </w:rPr>
      </w:pPr>
      <w:r>
        <w:rPr>
          <w:sz w:val="26"/>
          <w:szCs w:val="26"/>
        </w:rPr>
        <w:tab/>
        <w:t>Radi: ništetnost</w:t>
      </w:r>
    </w:p>
    <w:p w:rsidRDefault="006F1EE3" w:rsidP="006F1EE3" w:rsidR="006F1EE3">
      <w:pPr>
        <w:rPr>
          <w:sz w:val="26"/>
          <w:szCs w:val="26"/>
        </w:rPr>
      </w:pPr>
    </w:p>
    <w:p w:rsidRDefault="006F1EE3" w:rsidP="006F1EE3" w:rsidR="006F1EE3">
      <w:pPr>
        <w:rPr>
          <w:sz w:val="26"/>
          <w:szCs w:val="26"/>
        </w:rPr>
      </w:pPr>
      <w:r>
        <w:rPr>
          <w:sz w:val="26"/>
          <w:szCs w:val="26"/>
        </w:rPr>
        <w:t>Tužitelji su podneskom od dana 05.09.2017.g. povukli tužbu u odnosu na Tempo d.d. u stečaju.</w:t>
      </w:r>
    </w:p>
    <w:p w:rsidRDefault="006F1EE3" w:rsidP="006F1EE3" w:rsidR="006F1EE3">
      <w:pPr>
        <w:rPr>
          <w:sz w:val="26"/>
          <w:szCs w:val="26"/>
        </w:rPr>
      </w:pPr>
    </w:p>
    <w:p w:rsidRDefault="00567C43" w:rsidP="006F1EE3" w:rsidR="006F1EE3">
      <w:pPr>
        <w:rPr>
          <w:sz w:val="26"/>
          <w:szCs w:val="26"/>
        </w:rPr>
      </w:pPr>
      <w:r w:rsidRPr="00567C43">
        <w:rPr>
          <w:sz w:val="26"/>
          <w:szCs w:val="26"/>
          <w:highlight w:val="yellow"/>
        </w:rPr>
        <w:t>Spis staviti a/a.</w:t>
      </w:r>
    </w:p>
    <w:p w:rsidRDefault="006F1EE3" w:rsidP="006F1EE3" w:rsidR="006F1EE3" w:rsidRPr="008A5B01">
      <w:pPr>
        <w:rPr>
          <w:b/>
          <w:sz w:val="26"/>
          <w:szCs w:val="26"/>
        </w:rPr>
      </w:pPr>
    </w:p>
    <w:p w:rsidRDefault="006F1EE3" w:rsidP="006F1EE3" w:rsidR="006F1EE3" w:rsidRPr="008A5B01">
      <w:pPr>
        <w:rPr>
          <w:b/>
          <w:sz w:val="26"/>
          <w:szCs w:val="26"/>
        </w:rPr>
      </w:pPr>
      <w:r w:rsidRPr="008A5B01">
        <w:rPr>
          <w:b/>
          <w:sz w:val="26"/>
          <w:szCs w:val="26"/>
        </w:rPr>
        <w:t>35.</w:t>
      </w:r>
      <w:r w:rsidRPr="008A5B01">
        <w:rPr>
          <w:b/>
          <w:sz w:val="26"/>
          <w:szCs w:val="26"/>
        </w:rPr>
        <w:tab/>
        <w:t>P-4149/2013</w:t>
      </w:r>
    </w:p>
    <w:p w:rsidRDefault="006F1EE3" w:rsidP="006F1EE3" w:rsidR="006F1EE3">
      <w:pPr>
        <w:rPr>
          <w:sz w:val="26"/>
          <w:szCs w:val="26"/>
        </w:rPr>
      </w:pPr>
      <w:r>
        <w:rPr>
          <w:sz w:val="26"/>
          <w:szCs w:val="26"/>
        </w:rPr>
        <w:tab/>
        <w:t>Tužitelj: Hrvatski zavod za mirovinsko osiguranje</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dana 12.12.2013. godine donesena presuda. (pravomoćna 18.11.2014.)</w:t>
      </w:r>
    </w:p>
    <w:p w:rsidRDefault="006F1EE3" w:rsidP="006F1EE3" w:rsidR="006F1EE3">
      <w:pPr>
        <w:rPr>
          <w:sz w:val="26"/>
          <w:szCs w:val="26"/>
        </w:rPr>
      </w:pPr>
    </w:p>
    <w:p w:rsidRDefault="00567C43" w:rsidP="006F1EE3" w:rsidR="006F1EE3">
      <w:pPr>
        <w:rPr>
          <w:sz w:val="26"/>
          <w:szCs w:val="26"/>
        </w:rPr>
      </w:pPr>
      <w:r>
        <w:rPr>
          <w:sz w:val="26"/>
          <w:szCs w:val="26"/>
        </w:rPr>
        <w:t>Tražbina priznata u stečaju.</w:t>
      </w:r>
    </w:p>
    <w:p w:rsidRDefault="00567C43" w:rsidP="006F1EE3" w:rsidR="00567C43">
      <w:pPr>
        <w:rPr>
          <w:sz w:val="26"/>
          <w:szCs w:val="26"/>
        </w:rPr>
      </w:pPr>
    </w:p>
    <w:p w:rsidRDefault="00567C43" w:rsidP="006F1EE3" w:rsidR="00567C43">
      <w:pPr>
        <w:rPr>
          <w:sz w:val="26"/>
          <w:szCs w:val="26"/>
        </w:rPr>
      </w:pPr>
      <w:r w:rsidRPr="00567C43">
        <w:rPr>
          <w:sz w:val="26"/>
          <w:szCs w:val="26"/>
          <w:highlight w:val="yellow"/>
        </w:rPr>
        <w:t>Staviti a/a.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5E3146">
      <w:pPr>
        <w:rPr>
          <w:b/>
          <w:sz w:val="26"/>
          <w:szCs w:val="26"/>
        </w:rPr>
      </w:pPr>
      <w:r w:rsidRPr="005E3146">
        <w:rPr>
          <w:b/>
          <w:sz w:val="26"/>
          <w:szCs w:val="26"/>
        </w:rPr>
        <w:t>36.</w:t>
      </w:r>
      <w:r w:rsidRPr="005E3146">
        <w:rPr>
          <w:b/>
          <w:sz w:val="26"/>
          <w:szCs w:val="26"/>
        </w:rPr>
        <w:tab/>
        <w:t>P-3001/2013</w:t>
      </w:r>
    </w:p>
    <w:p w:rsidRDefault="006F1EE3" w:rsidP="006F1EE3" w:rsidR="006F1EE3">
      <w:pPr>
        <w:rPr>
          <w:sz w:val="26"/>
          <w:szCs w:val="26"/>
        </w:rPr>
      </w:pPr>
      <w:r>
        <w:rPr>
          <w:sz w:val="26"/>
          <w:szCs w:val="26"/>
        </w:rPr>
        <w:tab/>
        <w:t>Tužitelj: suvlasnici stambene zgrade Strojarska 12; Ari – Promet d.o.o. i dr.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 xml:space="preserve">Radi: prigovor na rješenje o ovrsi, dug: 4.414,94 kn sa zzk </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r>
        <w:rPr>
          <w:sz w:val="26"/>
          <w:szCs w:val="26"/>
        </w:rPr>
        <w:t>Prijedlog za ovrhu je podnesen na temelju ovjerenog izvoda iz poslovnih knjiga upravitelja ovrhovoditelja, a iznos duga se odnosi na neplaćene doprinose za sredstva zajedničke pričuve za poslovni prostor u Zagrebu, Strojarska 12.</w:t>
      </w:r>
    </w:p>
    <w:p w:rsidRDefault="00F4323E" w:rsidP="006F1EE3" w:rsidR="00F4323E">
      <w:pPr>
        <w:rPr>
          <w:sz w:val="26"/>
          <w:szCs w:val="26"/>
        </w:rPr>
      </w:pPr>
    </w:p>
    <w:p w:rsidRDefault="006F1EE3" w:rsidP="006F1EE3" w:rsidR="006F1EE3">
      <w:pPr>
        <w:rPr>
          <w:sz w:val="26"/>
          <w:szCs w:val="26"/>
        </w:rPr>
      </w:pPr>
      <w:r>
        <w:rPr>
          <w:sz w:val="26"/>
          <w:szCs w:val="26"/>
        </w:rPr>
        <w:t>Županijski sud je rješenjem Gž-8236/12 od dana 19.03.2013. ukinuo presudu Općinskog građanskog suda u Zagrebu P-5198/2010 (novi broj P-3001/13) od 26.11.2010. i predmet vratio sudu prvog stupnja na ponovno odlučivanje.</w:t>
      </w:r>
    </w:p>
    <w:p w:rsidRDefault="006F1EE3" w:rsidP="006F1EE3" w:rsidR="006F1EE3">
      <w:pPr>
        <w:rPr>
          <w:sz w:val="26"/>
          <w:szCs w:val="26"/>
        </w:rPr>
      </w:pPr>
    </w:p>
    <w:p w:rsidRDefault="006F1EE3" w:rsidP="006F1EE3" w:rsidR="006F1EE3">
      <w:pPr>
        <w:rPr>
          <w:sz w:val="26"/>
          <w:szCs w:val="26"/>
        </w:rPr>
      </w:pPr>
      <w:r>
        <w:rPr>
          <w:sz w:val="26"/>
          <w:szCs w:val="26"/>
        </w:rPr>
        <w:t xml:space="preserve">Postupak je trenutno u prekidu, rješenjem od 27.06.2013. </w:t>
      </w:r>
    </w:p>
    <w:p w:rsidRDefault="006F1EE3" w:rsidP="006F1EE3" w:rsidR="006F1EE3">
      <w:pPr>
        <w:rPr>
          <w:sz w:val="26"/>
          <w:szCs w:val="26"/>
        </w:rPr>
      </w:pPr>
    </w:p>
    <w:p w:rsidRDefault="00F4323E" w:rsidP="006F1EE3" w:rsidR="006F1EE3">
      <w:pPr>
        <w:rPr>
          <w:b/>
          <w:sz w:val="26"/>
          <w:szCs w:val="26"/>
        </w:rPr>
      </w:pPr>
      <w:r>
        <w:rPr>
          <w:sz w:val="26"/>
          <w:szCs w:val="26"/>
        </w:rPr>
        <w:lastRenderedPageBreak/>
        <w:t>Tražbina priznata u stečaju.</w:t>
      </w:r>
    </w:p>
    <w:p w:rsidRDefault="006F1EE3" w:rsidP="006F1EE3" w:rsidR="006F1EE3">
      <w:pPr>
        <w:rPr>
          <w:b/>
          <w:sz w:val="26"/>
          <w:szCs w:val="26"/>
        </w:rPr>
      </w:pPr>
    </w:p>
    <w:p w:rsidRDefault="006F1EE3" w:rsidP="006F1EE3" w:rsidR="006F1EE3" w:rsidRPr="00E96168">
      <w:pPr>
        <w:rPr>
          <w:b/>
          <w:sz w:val="26"/>
          <w:szCs w:val="26"/>
        </w:rPr>
      </w:pPr>
      <w:r w:rsidRPr="00E96168">
        <w:rPr>
          <w:b/>
          <w:sz w:val="26"/>
          <w:szCs w:val="26"/>
        </w:rPr>
        <w:t>37.</w:t>
      </w:r>
      <w:r w:rsidRPr="00E96168">
        <w:rPr>
          <w:b/>
          <w:sz w:val="26"/>
          <w:szCs w:val="26"/>
        </w:rPr>
        <w:tab/>
        <w:t>P-1568/2013</w:t>
      </w:r>
    </w:p>
    <w:p w:rsidRDefault="006F1EE3" w:rsidP="006F1EE3" w:rsidR="006F1EE3">
      <w:pPr>
        <w:rPr>
          <w:sz w:val="26"/>
          <w:szCs w:val="26"/>
        </w:rPr>
      </w:pPr>
      <w:r>
        <w:rPr>
          <w:sz w:val="26"/>
          <w:szCs w:val="26"/>
        </w:rPr>
        <w:tab/>
        <w:t>Tužitelj: Miljenko Lapaine</w:t>
      </w:r>
    </w:p>
    <w:p w:rsidRDefault="006F1EE3" w:rsidP="006F1EE3" w:rsidR="006F1EE3">
      <w:pPr>
        <w:rPr>
          <w:sz w:val="26"/>
          <w:szCs w:val="26"/>
        </w:rPr>
      </w:pPr>
      <w:r>
        <w:rPr>
          <w:sz w:val="26"/>
          <w:szCs w:val="26"/>
        </w:rPr>
        <w:tab/>
        <w:t>Tuženik: Tempo d.d. u stečaju, Vodovod Osijek d.o.o.</w:t>
      </w:r>
    </w:p>
    <w:p w:rsidRDefault="006F1EE3" w:rsidP="006F1EE3" w:rsidR="006F1EE3">
      <w:pPr>
        <w:rPr>
          <w:sz w:val="26"/>
          <w:szCs w:val="26"/>
        </w:rPr>
      </w:pPr>
      <w:r>
        <w:rPr>
          <w:sz w:val="26"/>
          <w:szCs w:val="26"/>
        </w:rPr>
        <w:tab/>
        <w:t>Radi: proglašenje ovrhe nedopuštenom</w:t>
      </w:r>
    </w:p>
    <w:p w:rsidRDefault="006F1EE3" w:rsidP="006F1EE3" w:rsidR="006F1EE3">
      <w:pPr>
        <w:rPr>
          <w:sz w:val="26"/>
          <w:szCs w:val="26"/>
        </w:rPr>
      </w:pPr>
    </w:p>
    <w:p w:rsidRDefault="006F1EE3" w:rsidP="006F1EE3" w:rsidR="006F1EE3">
      <w:pPr>
        <w:rPr>
          <w:sz w:val="26"/>
          <w:szCs w:val="26"/>
        </w:rPr>
      </w:pPr>
      <w:r>
        <w:rPr>
          <w:sz w:val="26"/>
          <w:szCs w:val="26"/>
        </w:rPr>
        <w:t xml:space="preserve">Tužitelj je kao treća osoba u predmetu </w:t>
      </w:r>
      <w:r w:rsidRPr="00BB4984">
        <w:rPr>
          <w:b/>
          <w:sz w:val="26"/>
          <w:szCs w:val="26"/>
        </w:rPr>
        <w:t>Ovr-</w:t>
      </w:r>
      <w:r>
        <w:rPr>
          <w:b/>
          <w:sz w:val="26"/>
          <w:szCs w:val="26"/>
        </w:rPr>
        <w:t>5991</w:t>
      </w:r>
      <w:r w:rsidRPr="00BB4984">
        <w:rPr>
          <w:b/>
          <w:sz w:val="26"/>
          <w:szCs w:val="26"/>
        </w:rPr>
        <w:t>/201</w:t>
      </w:r>
      <w:r>
        <w:rPr>
          <w:b/>
          <w:sz w:val="26"/>
          <w:szCs w:val="26"/>
        </w:rPr>
        <w:t xml:space="preserve">1 </w:t>
      </w:r>
      <w:r>
        <w:rPr>
          <w:sz w:val="26"/>
          <w:szCs w:val="26"/>
        </w:rPr>
        <w:t>koji se vodi pred TS Zagreb ovrhovoditelja Vodovod Osijek d.o.o. protiv Tempo d.d. u stečaju upućen u pokretanje parnice protiv ovrhovoditelja i ovršenika radi proglašenja ovrhe nedopuštenom, obzirom da tvrdi da je on izvanknjižni vlasnik predmetne nekretnine na kojoj se provodi ovrha u predmetu Ovr-5991/11.</w:t>
      </w:r>
    </w:p>
    <w:p w:rsidRDefault="006F1EE3" w:rsidP="006F1EE3" w:rsidR="006F1EE3">
      <w:pPr>
        <w:rPr>
          <w:sz w:val="26"/>
          <w:szCs w:val="26"/>
        </w:rPr>
      </w:pPr>
      <w:r>
        <w:rPr>
          <w:sz w:val="26"/>
          <w:szCs w:val="26"/>
        </w:rPr>
        <w:t>Tempo d.d. je u predmetu Ovr-1568/2013 priznao navode iz tužbe.</w:t>
      </w:r>
    </w:p>
    <w:p w:rsidRDefault="006F1EE3" w:rsidP="006F1EE3" w:rsidR="006F1EE3">
      <w:pPr>
        <w:rPr>
          <w:sz w:val="26"/>
          <w:szCs w:val="26"/>
        </w:rPr>
      </w:pPr>
    </w:p>
    <w:p w:rsidRDefault="006F1EE3" w:rsidP="006F1EE3" w:rsidR="006F1EE3">
      <w:pPr>
        <w:rPr>
          <w:sz w:val="26"/>
          <w:szCs w:val="26"/>
        </w:rPr>
      </w:pPr>
      <w:r>
        <w:rPr>
          <w:sz w:val="26"/>
          <w:szCs w:val="26"/>
        </w:rPr>
        <w:t>Dana 17.07.2015. utvrđen prekid postupka.</w:t>
      </w:r>
    </w:p>
    <w:p w:rsidRDefault="006F1EE3" w:rsidP="006F1EE3" w:rsidR="006F1EE3">
      <w:pPr>
        <w:rPr>
          <w:sz w:val="26"/>
          <w:szCs w:val="26"/>
        </w:rPr>
      </w:pPr>
    </w:p>
    <w:p w:rsidRDefault="006F1EE3" w:rsidP="006F1EE3" w:rsidR="006F1EE3">
      <w:pPr>
        <w:rPr>
          <w:sz w:val="26"/>
          <w:szCs w:val="26"/>
        </w:rPr>
      </w:pPr>
    </w:p>
    <w:p w:rsidRDefault="006F1EE3" w:rsidP="006F1EE3" w:rsidR="006F1EE3" w:rsidRPr="00E96168">
      <w:pPr>
        <w:rPr>
          <w:b/>
          <w:sz w:val="26"/>
          <w:szCs w:val="26"/>
        </w:rPr>
      </w:pPr>
      <w:r w:rsidRPr="00E96168">
        <w:rPr>
          <w:b/>
          <w:sz w:val="26"/>
          <w:szCs w:val="26"/>
        </w:rPr>
        <w:t>38.</w:t>
      </w:r>
      <w:r w:rsidRPr="00E96168">
        <w:rPr>
          <w:b/>
          <w:sz w:val="26"/>
          <w:szCs w:val="26"/>
        </w:rPr>
        <w:tab/>
        <w:t>P-1018/2013</w:t>
      </w:r>
    </w:p>
    <w:p w:rsidRDefault="006F1EE3" w:rsidP="006F1EE3" w:rsidR="006F1EE3">
      <w:pPr>
        <w:rPr>
          <w:sz w:val="26"/>
          <w:szCs w:val="26"/>
        </w:rPr>
      </w:pPr>
      <w:r>
        <w:rPr>
          <w:sz w:val="26"/>
          <w:szCs w:val="26"/>
        </w:rPr>
        <w:tab/>
        <w:t>Tužitelj: Ivica Librić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dana 18.04.2013. donesena presuda zbog ogluhe (pravomoćna 25.05.2013.)</w:t>
      </w:r>
    </w:p>
    <w:p w:rsidRDefault="006F1EE3" w:rsidP="006F1EE3" w:rsidR="006F1EE3">
      <w:pPr>
        <w:rPr>
          <w:sz w:val="26"/>
          <w:szCs w:val="26"/>
        </w:rPr>
      </w:pPr>
    </w:p>
    <w:p w:rsidRDefault="00715603" w:rsidP="006F1EE3" w:rsidR="006F1EE3">
      <w:pPr>
        <w:rPr>
          <w:sz w:val="26"/>
          <w:szCs w:val="26"/>
        </w:rPr>
      </w:pPr>
      <w:r>
        <w:rPr>
          <w:sz w:val="26"/>
          <w:szCs w:val="26"/>
        </w:rPr>
        <w:t>Formalna tužba, Tempo ne polaže prava.</w:t>
      </w:r>
    </w:p>
    <w:p w:rsidRDefault="006F1EE3" w:rsidP="006F1EE3" w:rsidR="006F1EE3">
      <w:pPr>
        <w:rPr>
          <w:sz w:val="26"/>
          <w:szCs w:val="26"/>
        </w:rPr>
      </w:pPr>
    </w:p>
    <w:p w:rsidRDefault="006F1EE3" w:rsidP="006F1EE3" w:rsidR="006F1EE3" w:rsidRPr="00D6000B">
      <w:pPr>
        <w:rPr>
          <w:b/>
          <w:sz w:val="26"/>
          <w:szCs w:val="26"/>
        </w:rPr>
      </w:pPr>
      <w:r w:rsidRPr="00D6000B">
        <w:rPr>
          <w:b/>
          <w:sz w:val="26"/>
          <w:szCs w:val="26"/>
        </w:rPr>
        <w:t>39.</w:t>
      </w:r>
      <w:r w:rsidRPr="00D6000B">
        <w:rPr>
          <w:b/>
          <w:sz w:val="26"/>
          <w:szCs w:val="26"/>
        </w:rPr>
        <w:tab/>
        <w:t>Povrv-21332/2013</w:t>
      </w:r>
    </w:p>
    <w:p w:rsidRDefault="006F1EE3" w:rsidP="006F1EE3" w:rsidR="006F1EE3">
      <w:pPr>
        <w:rPr>
          <w:sz w:val="26"/>
          <w:szCs w:val="26"/>
        </w:rPr>
      </w:pPr>
      <w:r>
        <w:rPr>
          <w:sz w:val="26"/>
          <w:szCs w:val="26"/>
        </w:rPr>
        <w:tab/>
        <w:t>Tužitelj: Gradska plinara Zagreb, opskrba</w:t>
      </w:r>
    </w:p>
    <w:p w:rsidRDefault="006F1EE3" w:rsidP="006F1EE3" w:rsidR="006F1EE3">
      <w:pPr>
        <w:rPr>
          <w:sz w:val="26"/>
          <w:szCs w:val="26"/>
        </w:rPr>
      </w:pPr>
      <w:r>
        <w:rPr>
          <w:sz w:val="26"/>
          <w:szCs w:val="26"/>
        </w:rPr>
        <w:tab/>
        <w:t>Tuženik: Tempo d.d. u stečaju, Vodovod Osijek d.o.o.</w:t>
      </w:r>
    </w:p>
    <w:p w:rsidRDefault="006F1EE3" w:rsidP="006F1EE3" w:rsidR="006F1EE3">
      <w:pPr>
        <w:rPr>
          <w:sz w:val="26"/>
          <w:szCs w:val="26"/>
        </w:rPr>
      </w:pPr>
      <w:r>
        <w:rPr>
          <w:sz w:val="26"/>
          <w:szCs w:val="26"/>
        </w:rPr>
        <w:tab/>
        <w:t>Ra</w:t>
      </w:r>
      <w:r w:rsidR="0021072C">
        <w:rPr>
          <w:sz w:val="26"/>
          <w:szCs w:val="26"/>
        </w:rPr>
        <w:t>di: isplate</w:t>
      </w:r>
      <w:r>
        <w:rPr>
          <w:sz w:val="26"/>
          <w:szCs w:val="26"/>
        </w:rPr>
        <w:t>, VPS: 664,07 kn</w:t>
      </w:r>
    </w:p>
    <w:p w:rsidRDefault="006F1EE3" w:rsidP="006F1EE3" w:rsidR="006F1EE3">
      <w:pPr>
        <w:rPr>
          <w:sz w:val="26"/>
          <w:szCs w:val="26"/>
        </w:rPr>
      </w:pPr>
    </w:p>
    <w:p w:rsidRDefault="006F1EE3" w:rsidP="006F1EE3" w:rsidR="006F1EE3">
      <w:pPr>
        <w:rPr>
          <w:sz w:val="26"/>
          <w:szCs w:val="26"/>
        </w:rPr>
      </w:pPr>
      <w:r>
        <w:rPr>
          <w:sz w:val="26"/>
          <w:szCs w:val="26"/>
        </w:rPr>
        <w:t>Predmet ustupljen Općinskom sudu u Rijeci (Povrv-4132/2013), sa kojeg suda je zbog stvarne nenadležnosti ustupljen Trgovačkom sudu u Zagrebu, gdje se predmet vodi pod brojem Povrv-2637/15.</w:t>
      </w:r>
    </w:p>
    <w:p w:rsidRDefault="006F1EE3" w:rsidP="006F1EE3" w:rsidR="006F1EE3">
      <w:pPr>
        <w:rPr>
          <w:sz w:val="26"/>
          <w:szCs w:val="26"/>
        </w:rPr>
      </w:pPr>
      <w:r>
        <w:rPr>
          <w:sz w:val="26"/>
          <w:szCs w:val="26"/>
        </w:rPr>
        <w:t>Dana 28.05.2015. godine doneseno je rješenje o prekidu postupka (pravomoćno 12.06.2015.).</w:t>
      </w:r>
    </w:p>
    <w:p w:rsidRDefault="006F1EE3" w:rsidP="006F1EE3" w:rsidR="006F1EE3">
      <w:pPr>
        <w:rPr>
          <w:sz w:val="26"/>
          <w:szCs w:val="26"/>
        </w:rPr>
      </w:pPr>
    </w:p>
    <w:p w:rsidRDefault="00266B56" w:rsidP="006F1EE3" w:rsidR="006F1EE3">
      <w:pPr>
        <w:rPr>
          <w:sz w:val="26"/>
          <w:szCs w:val="26"/>
        </w:rPr>
      </w:pPr>
      <w:r>
        <w:rPr>
          <w:sz w:val="26"/>
          <w:szCs w:val="26"/>
        </w:rPr>
        <w:t>T</w:t>
      </w:r>
      <w:r w:rsidR="00952E47" w:rsidRPr="00952E47">
        <w:rPr>
          <w:sz w:val="26"/>
          <w:szCs w:val="26"/>
        </w:rPr>
        <w:t xml:space="preserve">ražbina </w:t>
      </w:r>
      <w:r w:rsidR="00952E47">
        <w:rPr>
          <w:sz w:val="26"/>
          <w:szCs w:val="26"/>
        </w:rPr>
        <w:t>priznata</w:t>
      </w:r>
      <w:r w:rsidR="00952E47" w:rsidRPr="00952E47">
        <w:rPr>
          <w:sz w:val="26"/>
          <w:szCs w:val="26"/>
        </w:rPr>
        <w:t xml:space="preserve"> u stečaju.</w:t>
      </w:r>
    </w:p>
    <w:p w:rsidRDefault="006F1EE3" w:rsidP="006F1EE3" w:rsidR="006F1EE3" w:rsidRPr="001E73ED">
      <w:pPr>
        <w:rPr>
          <w:b/>
          <w:sz w:val="26"/>
          <w:szCs w:val="26"/>
        </w:rPr>
      </w:pPr>
    </w:p>
    <w:p w:rsidRDefault="006F1EE3" w:rsidP="006F1EE3" w:rsidR="006F1EE3">
      <w:pPr>
        <w:rPr>
          <w:b/>
          <w:sz w:val="26"/>
          <w:szCs w:val="26"/>
        </w:rPr>
      </w:pPr>
    </w:p>
    <w:p w:rsidRDefault="006F1EE3" w:rsidP="006F1EE3" w:rsidR="006F1EE3" w:rsidRPr="001E73ED">
      <w:pPr>
        <w:rPr>
          <w:b/>
          <w:sz w:val="26"/>
          <w:szCs w:val="26"/>
        </w:rPr>
      </w:pPr>
      <w:r w:rsidRPr="001E73ED">
        <w:rPr>
          <w:b/>
          <w:sz w:val="26"/>
          <w:szCs w:val="26"/>
        </w:rPr>
        <w:t>40.</w:t>
      </w:r>
      <w:r w:rsidRPr="001E73ED">
        <w:rPr>
          <w:b/>
          <w:sz w:val="26"/>
          <w:szCs w:val="26"/>
        </w:rPr>
        <w:tab/>
        <w:t>Povrv-21330/2013</w:t>
      </w:r>
    </w:p>
    <w:p w:rsidRDefault="006F1EE3" w:rsidP="006F1EE3" w:rsidR="006F1EE3">
      <w:pPr>
        <w:rPr>
          <w:sz w:val="26"/>
          <w:szCs w:val="26"/>
        </w:rPr>
      </w:pPr>
      <w:r>
        <w:rPr>
          <w:sz w:val="26"/>
          <w:szCs w:val="26"/>
        </w:rPr>
        <w:tab/>
        <w:t>Tužitelj: Gradska plinara Zagreb, opskrba</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lastRenderedPageBreak/>
        <w:tab/>
        <w:t>Ra</w:t>
      </w:r>
      <w:r w:rsidR="0021072C">
        <w:rPr>
          <w:sz w:val="26"/>
          <w:szCs w:val="26"/>
        </w:rPr>
        <w:t>di: isplate</w:t>
      </w:r>
      <w:r>
        <w:rPr>
          <w:sz w:val="26"/>
          <w:szCs w:val="26"/>
        </w:rPr>
        <w:t>, VPS: 471,83 kn</w:t>
      </w:r>
    </w:p>
    <w:p w:rsidRDefault="006F1EE3" w:rsidP="006F1EE3" w:rsidR="006F1EE3">
      <w:pPr>
        <w:rPr>
          <w:sz w:val="26"/>
          <w:szCs w:val="26"/>
        </w:rPr>
      </w:pPr>
    </w:p>
    <w:p w:rsidRDefault="006F1EE3" w:rsidP="006F1EE3" w:rsidR="006F1EE3">
      <w:pPr>
        <w:rPr>
          <w:sz w:val="26"/>
          <w:szCs w:val="26"/>
        </w:rPr>
      </w:pPr>
      <w:r>
        <w:rPr>
          <w:sz w:val="26"/>
          <w:szCs w:val="26"/>
        </w:rPr>
        <w:t xml:space="preserve">Predmet ustupljen Općinskom sudu u Rijeci (Povrv-4131/2013), sa kojeg suda je zbog stvarne nenadležnosti ustupljen Trgovačkom sudu u Zagrebu, gdje se predmet vodi pod brojem </w:t>
      </w:r>
      <w:r w:rsidRPr="00630423">
        <w:rPr>
          <w:b/>
          <w:sz w:val="26"/>
          <w:szCs w:val="26"/>
        </w:rPr>
        <w:t>Povrv-499/14.</w:t>
      </w:r>
    </w:p>
    <w:p w:rsidRDefault="006F1EE3" w:rsidP="006F1EE3" w:rsidR="006F1EE3">
      <w:pPr>
        <w:rPr>
          <w:sz w:val="26"/>
          <w:szCs w:val="26"/>
        </w:rPr>
      </w:pPr>
      <w:r>
        <w:rPr>
          <w:sz w:val="26"/>
          <w:szCs w:val="26"/>
        </w:rPr>
        <w:t>Dana 11.07.2014. godine doneseno je rješenje o prekidu postupka (pravomoćno 26.07.2014.)</w:t>
      </w:r>
    </w:p>
    <w:p w:rsidRDefault="006F1EE3" w:rsidP="006F1EE3" w:rsidR="006F1EE3">
      <w:pPr>
        <w:rPr>
          <w:sz w:val="26"/>
          <w:szCs w:val="26"/>
        </w:rPr>
      </w:pPr>
    </w:p>
    <w:p w:rsidRDefault="00266B56" w:rsidP="006F1EE3" w:rsidR="006F1EE3">
      <w:pPr>
        <w:rPr>
          <w:sz w:val="26"/>
          <w:szCs w:val="26"/>
        </w:rPr>
      </w:pPr>
      <w:r>
        <w:rPr>
          <w:sz w:val="26"/>
          <w:szCs w:val="26"/>
        </w:rPr>
        <w:t>T</w:t>
      </w:r>
      <w:r w:rsidR="00952E47" w:rsidRPr="00952E47">
        <w:rPr>
          <w:sz w:val="26"/>
          <w:szCs w:val="26"/>
        </w:rPr>
        <w:t xml:space="preserve">ražbina </w:t>
      </w:r>
      <w:r>
        <w:rPr>
          <w:sz w:val="26"/>
          <w:szCs w:val="26"/>
        </w:rPr>
        <w:t>priznata</w:t>
      </w:r>
      <w:r w:rsidR="00952E47" w:rsidRPr="00952E47">
        <w:rPr>
          <w:sz w:val="26"/>
          <w:szCs w:val="26"/>
        </w:rPr>
        <w:t xml:space="preserve"> u stečaju.</w:t>
      </w:r>
    </w:p>
    <w:p w:rsidRDefault="006F1EE3" w:rsidP="006F1EE3" w:rsidR="006F1EE3">
      <w:pPr>
        <w:rPr>
          <w:sz w:val="26"/>
          <w:szCs w:val="26"/>
        </w:rPr>
      </w:pPr>
    </w:p>
    <w:p w:rsidRDefault="00952E47" w:rsidP="006F1EE3" w:rsidR="00952E47">
      <w:pPr>
        <w:rPr>
          <w:sz w:val="26"/>
          <w:szCs w:val="26"/>
        </w:rPr>
      </w:pPr>
    </w:p>
    <w:p w:rsidRDefault="00952E47" w:rsidP="006F1EE3" w:rsidR="00952E47">
      <w:pPr>
        <w:rPr>
          <w:sz w:val="26"/>
          <w:szCs w:val="26"/>
        </w:rPr>
      </w:pPr>
    </w:p>
    <w:p w:rsidRDefault="006F1EE3" w:rsidP="006F1EE3" w:rsidR="006F1EE3">
      <w:pPr>
        <w:rPr>
          <w:sz w:val="26"/>
          <w:szCs w:val="26"/>
        </w:rPr>
      </w:pPr>
    </w:p>
    <w:p w:rsidRDefault="006F1EE3" w:rsidP="006F1EE3" w:rsidR="006F1EE3" w:rsidRPr="001E73ED">
      <w:pPr>
        <w:rPr>
          <w:b/>
          <w:sz w:val="26"/>
          <w:szCs w:val="26"/>
        </w:rPr>
      </w:pPr>
      <w:r w:rsidRPr="001E73ED">
        <w:rPr>
          <w:b/>
          <w:sz w:val="26"/>
          <w:szCs w:val="26"/>
        </w:rPr>
        <w:t>41.</w:t>
      </w:r>
      <w:r w:rsidRPr="001E73ED">
        <w:rPr>
          <w:b/>
          <w:sz w:val="26"/>
          <w:szCs w:val="26"/>
        </w:rPr>
        <w:tab/>
        <w:t>Povrv-21326/2013</w:t>
      </w:r>
    </w:p>
    <w:p w:rsidRDefault="006F1EE3" w:rsidP="006F1EE3" w:rsidR="006F1EE3">
      <w:pPr>
        <w:rPr>
          <w:sz w:val="26"/>
          <w:szCs w:val="26"/>
        </w:rPr>
      </w:pPr>
      <w:r>
        <w:rPr>
          <w:sz w:val="26"/>
          <w:szCs w:val="26"/>
        </w:rPr>
        <w:tab/>
        <w:t>Tužitelj: Gradska plinara Zagreb, opskrba</w:t>
      </w:r>
    </w:p>
    <w:p w:rsidRDefault="006F1EE3" w:rsidP="006F1EE3" w:rsidR="006F1EE3">
      <w:pPr>
        <w:rPr>
          <w:sz w:val="26"/>
          <w:szCs w:val="26"/>
        </w:rPr>
      </w:pPr>
      <w:r>
        <w:rPr>
          <w:sz w:val="26"/>
          <w:szCs w:val="26"/>
        </w:rPr>
        <w:tab/>
        <w:t>Tuženik: Tempo d.d. u stečaju, Vodovod Osijek d.o.o.</w:t>
      </w:r>
    </w:p>
    <w:p w:rsidRDefault="006F1EE3" w:rsidP="006F1EE3" w:rsidR="006F1EE3">
      <w:pPr>
        <w:rPr>
          <w:sz w:val="26"/>
          <w:szCs w:val="26"/>
        </w:rPr>
      </w:pPr>
      <w:r>
        <w:rPr>
          <w:sz w:val="26"/>
          <w:szCs w:val="26"/>
        </w:rPr>
        <w:tab/>
        <w:t>Ra</w:t>
      </w:r>
      <w:r w:rsidR="0021072C">
        <w:rPr>
          <w:sz w:val="26"/>
          <w:szCs w:val="26"/>
        </w:rPr>
        <w:t>di: isplate</w:t>
      </w:r>
      <w:r>
        <w:rPr>
          <w:sz w:val="26"/>
          <w:szCs w:val="26"/>
        </w:rPr>
        <w:t>, VPS: 646,82</w:t>
      </w:r>
    </w:p>
    <w:p w:rsidRDefault="006F1EE3" w:rsidP="006F1EE3" w:rsidR="006F1EE3">
      <w:pPr>
        <w:rPr>
          <w:sz w:val="26"/>
          <w:szCs w:val="26"/>
        </w:rPr>
      </w:pPr>
    </w:p>
    <w:p w:rsidRDefault="006F1EE3" w:rsidP="006F1EE3" w:rsidR="006F1EE3">
      <w:pPr>
        <w:rPr>
          <w:b/>
          <w:sz w:val="26"/>
          <w:szCs w:val="26"/>
        </w:rPr>
      </w:pPr>
      <w:r>
        <w:rPr>
          <w:sz w:val="26"/>
          <w:szCs w:val="26"/>
        </w:rPr>
        <w:t xml:space="preserve">Predmet ustupljen Općinskom sudu u Rijeci (Povrv-4129/2013), sa kojeg suda je zbog stvarne nenadležnosti ustupljen Trgovačkom sudu u Zagrebu, gdje se predmet vodi pod brojem </w:t>
      </w:r>
      <w:r w:rsidRPr="00630423">
        <w:rPr>
          <w:b/>
          <w:sz w:val="26"/>
          <w:szCs w:val="26"/>
        </w:rPr>
        <w:t>Povrv-409/14.</w:t>
      </w:r>
    </w:p>
    <w:p w:rsidRDefault="00952E47" w:rsidP="006F1EE3" w:rsidR="00952E47">
      <w:pPr>
        <w:rPr>
          <w:sz w:val="26"/>
          <w:szCs w:val="26"/>
        </w:rPr>
      </w:pPr>
    </w:p>
    <w:p w:rsidRDefault="006F1EE3" w:rsidP="006F1EE3" w:rsidR="006F1EE3">
      <w:pPr>
        <w:rPr>
          <w:sz w:val="26"/>
          <w:szCs w:val="26"/>
        </w:rPr>
      </w:pPr>
      <w:r>
        <w:rPr>
          <w:sz w:val="26"/>
          <w:szCs w:val="26"/>
        </w:rPr>
        <w:t>Dana 26.02.2015. godine doneseno je rješenje o prekidu postupka (pravomoćno 18.03.2015.)</w:t>
      </w:r>
    </w:p>
    <w:p w:rsidRDefault="006F1EE3" w:rsidP="006F1EE3" w:rsidR="006F1EE3">
      <w:pPr>
        <w:rPr>
          <w:sz w:val="26"/>
          <w:szCs w:val="26"/>
        </w:rPr>
      </w:pPr>
    </w:p>
    <w:p w:rsidRDefault="00531C71" w:rsidP="006F1EE3" w:rsidR="006F1EE3">
      <w:pPr>
        <w:rPr>
          <w:sz w:val="26"/>
          <w:szCs w:val="26"/>
        </w:rPr>
      </w:pPr>
      <w:r>
        <w:rPr>
          <w:sz w:val="26"/>
          <w:szCs w:val="26"/>
        </w:rPr>
        <w:t>T</w:t>
      </w:r>
      <w:r w:rsidR="00952E47" w:rsidRPr="00952E47">
        <w:rPr>
          <w:sz w:val="26"/>
          <w:szCs w:val="26"/>
        </w:rPr>
        <w:t xml:space="preserve">ražbina </w:t>
      </w:r>
      <w:r>
        <w:rPr>
          <w:sz w:val="26"/>
          <w:szCs w:val="26"/>
        </w:rPr>
        <w:t>priznata</w:t>
      </w:r>
      <w:r w:rsidR="00952E47" w:rsidRPr="00952E47">
        <w:rPr>
          <w:sz w:val="26"/>
          <w:szCs w:val="26"/>
        </w:rPr>
        <w:t xml:space="preserve"> u stečaju.</w:t>
      </w:r>
    </w:p>
    <w:p w:rsidRDefault="006F1EE3" w:rsidP="006F1EE3" w:rsidR="006F1EE3">
      <w:pPr>
        <w:rPr>
          <w:sz w:val="26"/>
          <w:szCs w:val="26"/>
        </w:rPr>
      </w:pPr>
    </w:p>
    <w:p w:rsidRDefault="006F1EE3" w:rsidP="006F1EE3" w:rsidR="006F1EE3">
      <w:pPr>
        <w:rPr>
          <w:sz w:val="26"/>
          <w:szCs w:val="26"/>
        </w:rPr>
      </w:pPr>
    </w:p>
    <w:p w:rsidRDefault="006F1EE3" w:rsidP="006F1EE3" w:rsidR="006F1EE3" w:rsidRPr="001E73ED">
      <w:pPr>
        <w:rPr>
          <w:b/>
          <w:sz w:val="26"/>
          <w:szCs w:val="26"/>
        </w:rPr>
      </w:pPr>
      <w:r w:rsidRPr="001E73ED">
        <w:rPr>
          <w:b/>
          <w:sz w:val="26"/>
          <w:szCs w:val="26"/>
        </w:rPr>
        <w:t>42.</w:t>
      </w:r>
      <w:r w:rsidRPr="001E73ED">
        <w:rPr>
          <w:b/>
          <w:sz w:val="26"/>
          <w:szCs w:val="26"/>
        </w:rPr>
        <w:tab/>
        <w:t>Povrv-19229/2013</w:t>
      </w:r>
    </w:p>
    <w:p w:rsidRDefault="006F1EE3" w:rsidP="006F1EE3" w:rsidR="006F1EE3">
      <w:pPr>
        <w:rPr>
          <w:sz w:val="26"/>
          <w:szCs w:val="26"/>
        </w:rPr>
      </w:pPr>
      <w:r>
        <w:rPr>
          <w:sz w:val="26"/>
          <w:szCs w:val="26"/>
        </w:rPr>
        <w:tab/>
        <w:t>Tužitelj: Ipro Inženjering d.o.o.</w:t>
      </w:r>
    </w:p>
    <w:p w:rsidRDefault="00952E47"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w:t>
      </w:r>
      <w:r w:rsidR="0021072C">
        <w:rPr>
          <w:sz w:val="26"/>
          <w:szCs w:val="26"/>
        </w:rPr>
        <w:t>di: isplate</w:t>
      </w:r>
      <w:r>
        <w:rPr>
          <w:sz w:val="26"/>
          <w:szCs w:val="26"/>
        </w:rPr>
        <w:t xml:space="preserve">, VPS: </w:t>
      </w:r>
      <w:r w:rsidRPr="00952E47">
        <w:rPr>
          <w:sz w:val="26"/>
          <w:szCs w:val="26"/>
          <w:highlight w:val="yellow"/>
        </w:rPr>
        <w:t>168.841,48</w:t>
      </w:r>
    </w:p>
    <w:p w:rsidRDefault="006F1EE3" w:rsidP="006F1EE3" w:rsidR="006F1EE3">
      <w:pPr>
        <w:rPr>
          <w:sz w:val="26"/>
          <w:szCs w:val="26"/>
        </w:rPr>
      </w:pPr>
    </w:p>
    <w:p w:rsidRDefault="006F1EE3" w:rsidP="006F1EE3" w:rsidR="006F1EE3">
      <w:pPr>
        <w:rPr>
          <w:sz w:val="26"/>
          <w:szCs w:val="26"/>
        </w:rPr>
      </w:pPr>
      <w:r>
        <w:rPr>
          <w:sz w:val="26"/>
          <w:szCs w:val="26"/>
        </w:rPr>
        <w:t>Predmet ustupljen Općinskom sudu u Rijeci (Povrv-3156/2013), sa kojeg suda je zbog stvarne nenadležnosti ustupljen Trgovačkom sudu u Zagrebu, gdje se predmet vodi pod brojem Povrv-405/14.</w:t>
      </w:r>
    </w:p>
    <w:p w:rsidRDefault="00266B56" w:rsidP="006F1EE3" w:rsidR="00266B56">
      <w:pPr>
        <w:rPr>
          <w:sz w:val="26"/>
          <w:szCs w:val="26"/>
        </w:rPr>
      </w:pPr>
    </w:p>
    <w:p w:rsidRDefault="006F1EE3" w:rsidP="006F1EE3" w:rsidR="006F1EE3">
      <w:pPr>
        <w:rPr>
          <w:sz w:val="26"/>
          <w:szCs w:val="26"/>
        </w:rPr>
      </w:pPr>
      <w:r>
        <w:rPr>
          <w:sz w:val="26"/>
          <w:szCs w:val="26"/>
        </w:rPr>
        <w:t>Dana 29.01.2014. godine doneseno je rješenje o prekidu postupka (pravomoćno 14.02.2014.)</w:t>
      </w:r>
    </w:p>
    <w:p w:rsidRDefault="006F1EE3" w:rsidP="006F1EE3" w:rsidR="006F1EE3">
      <w:pPr>
        <w:rPr>
          <w:sz w:val="26"/>
          <w:szCs w:val="26"/>
        </w:rPr>
      </w:pPr>
    </w:p>
    <w:p w:rsidRDefault="002A52A3" w:rsidP="006F1EE3" w:rsidR="006F1EE3">
      <w:pPr>
        <w:rPr>
          <w:sz w:val="26"/>
          <w:szCs w:val="26"/>
        </w:rPr>
      </w:pPr>
      <w:r>
        <w:rPr>
          <w:sz w:val="26"/>
          <w:szCs w:val="26"/>
        </w:rPr>
        <w:t>Tražbina priznata u cijelosti, 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115050">
      <w:pPr>
        <w:rPr>
          <w:b/>
          <w:sz w:val="26"/>
          <w:szCs w:val="26"/>
        </w:rPr>
      </w:pPr>
      <w:r w:rsidRPr="00115050">
        <w:rPr>
          <w:b/>
          <w:sz w:val="26"/>
          <w:szCs w:val="26"/>
        </w:rPr>
        <w:t>43.</w:t>
      </w:r>
      <w:r w:rsidRPr="00115050">
        <w:rPr>
          <w:b/>
          <w:sz w:val="26"/>
          <w:szCs w:val="26"/>
        </w:rPr>
        <w:tab/>
        <w:t>Povrv-13039/2013</w:t>
      </w:r>
    </w:p>
    <w:p w:rsidRDefault="006F1EE3" w:rsidP="006F1EE3" w:rsidR="006F1EE3">
      <w:pPr>
        <w:rPr>
          <w:sz w:val="26"/>
          <w:szCs w:val="26"/>
        </w:rPr>
      </w:pPr>
      <w:r>
        <w:rPr>
          <w:sz w:val="26"/>
          <w:szCs w:val="26"/>
        </w:rPr>
        <w:lastRenderedPageBreak/>
        <w:tab/>
        <w:t>Tužitelj: Zagrebački holding, Čistoća</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w:t>
      </w:r>
      <w:r w:rsidR="0021072C">
        <w:rPr>
          <w:sz w:val="26"/>
          <w:szCs w:val="26"/>
        </w:rPr>
        <w:t>di: isplate</w:t>
      </w:r>
      <w:r>
        <w:rPr>
          <w:sz w:val="26"/>
          <w:szCs w:val="26"/>
        </w:rPr>
        <w:t>, VPS: 29.145,32 kn</w:t>
      </w:r>
    </w:p>
    <w:p w:rsidRDefault="006F1EE3" w:rsidP="006F1EE3" w:rsidR="006F1EE3">
      <w:pPr>
        <w:rPr>
          <w:sz w:val="26"/>
          <w:szCs w:val="26"/>
        </w:rPr>
      </w:pPr>
    </w:p>
    <w:p w:rsidRDefault="006F1EE3" w:rsidP="006F1EE3" w:rsidR="006F1EE3">
      <w:pPr>
        <w:rPr>
          <w:b/>
          <w:sz w:val="26"/>
          <w:szCs w:val="26"/>
        </w:rPr>
      </w:pPr>
      <w:r>
        <w:rPr>
          <w:sz w:val="26"/>
          <w:szCs w:val="26"/>
        </w:rPr>
        <w:t xml:space="preserve">Predmet ustupljen Općinskom sudu u Županji (Povrv-380/2013), sa kojeg suda je zbog stvarne nenadležnosti ustupljen Trgovačkom sudu u Zagrebu, gdje se predmet vodi pod brojem </w:t>
      </w:r>
      <w:r w:rsidRPr="00630423">
        <w:rPr>
          <w:b/>
          <w:sz w:val="26"/>
          <w:szCs w:val="26"/>
        </w:rPr>
        <w:t>Povrv-6166/13.</w:t>
      </w:r>
    </w:p>
    <w:p w:rsidRDefault="00952E47" w:rsidP="006F1EE3" w:rsidR="00952E47">
      <w:pPr>
        <w:rPr>
          <w:sz w:val="26"/>
          <w:szCs w:val="26"/>
        </w:rPr>
      </w:pPr>
    </w:p>
    <w:p w:rsidRDefault="006F1EE3" w:rsidP="006F1EE3" w:rsidR="006F1EE3">
      <w:pPr>
        <w:rPr>
          <w:sz w:val="26"/>
          <w:szCs w:val="26"/>
        </w:rPr>
      </w:pPr>
      <w:r>
        <w:rPr>
          <w:sz w:val="26"/>
          <w:szCs w:val="26"/>
        </w:rPr>
        <w:t>Dana 23.12.2013. godine doneseno je rješenje o prekidu postupka (pravomoćno 16.01.2014.).</w:t>
      </w:r>
    </w:p>
    <w:p w:rsidRDefault="00952E47" w:rsidP="006F1EE3" w:rsidR="006F1EE3">
      <w:pPr>
        <w:rPr>
          <w:sz w:val="26"/>
          <w:szCs w:val="26"/>
        </w:rPr>
      </w:pPr>
      <w:r w:rsidRPr="00952E47">
        <w:rPr>
          <w:sz w:val="26"/>
          <w:szCs w:val="26"/>
        </w:rPr>
        <w:t>Tražbina priznata u cijelosti.</w:t>
      </w:r>
    </w:p>
    <w:p w:rsidRDefault="0021072C" w:rsidP="006F1EE3" w:rsidR="0021072C">
      <w:pPr>
        <w:rPr>
          <w:b/>
          <w:sz w:val="26"/>
          <w:szCs w:val="26"/>
        </w:rPr>
      </w:pPr>
    </w:p>
    <w:p w:rsidRDefault="006F1EE3" w:rsidP="006F1EE3" w:rsidR="006F1EE3" w:rsidRPr="00115050">
      <w:pPr>
        <w:rPr>
          <w:b/>
          <w:sz w:val="26"/>
          <w:szCs w:val="26"/>
        </w:rPr>
      </w:pPr>
      <w:r w:rsidRPr="00115050">
        <w:rPr>
          <w:b/>
          <w:sz w:val="26"/>
          <w:szCs w:val="26"/>
        </w:rPr>
        <w:t>44.</w:t>
      </w:r>
      <w:r w:rsidRPr="00115050">
        <w:rPr>
          <w:b/>
          <w:sz w:val="26"/>
          <w:szCs w:val="26"/>
        </w:rPr>
        <w:tab/>
        <w:t>Povrv-11959/2013</w:t>
      </w:r>
    </w:p>
    <w:p w:rsidRDefault="006F1EE3" w:rsidP="006F1EE3" w:rsidR="006F1EE3">
      <w:pPr>
        <w:rPr>
          <w:sz w:val="26"/>
          <w:szCs w:val="26"/>
        </w:rPr>
      </w:pPr>
      <w:r>
        <w:rPr>
          <w:sz w:val="26"/>
          <w:szCs w:val="26"/>
        </w:rPr>
        <w:tab/>
        <w:t>Tužitelj: Suvlasnici stambene zgrade i dr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w:t>
      </w:r>
      <w:r w:rsidR="007C7492">
        <w:rPr>
          <w:sz w:val="26"/>
          <w:szCs w:val="26"/>
        </w:rPr>
        <w:t xml:space="preserve"> isplate iznosa od </w:t>
      </w:r>
      <w:r>
        <w:rPr>
          <w:sz w:val="26"/>
          <w:szCs w:val="26"/>
        </w:rPr>
        <w:t>17.655,03 kn</w:t>
      </w:r>
    </w:p>
    <w:p w:rsidRDefault="006F1EE3" w:rsidP="006F1EE3" w:rsidR="006F1EE3">
      <w:pPr>
        <w:rPr>
          <w:sz w:val="26"/>
          <w:szCs w:val="26"/>
        </w:rPr>
      </w:pPr>
    </w:p>
    <w:p w:rsidRDefault="006F1EE3" w:rsidP="006F1EE3" w:rsidR="006F1EE3">
      <w:pPr>
        <w:rPr>
          <w:b/>
          <w:sz w:val="26"/>
          <w:szCs w:val="26"/>
        </w:rPr>
      </w:pPr>
      <w:r>
        <w:rPr>
          <w:sz w:val="26"/>
          <w:szCs w:val="26"/>
        </w:rPr>
        <w:t xml:space="preserve">Predmet ustupljen Općinskom sudu u Slatini, gdje se predmet vodi pod brojem </w:t>
      </w:r>
      <w:r w:rsidRPr="004F280B">
        <w:rPr>
          <w:b/>
          <w:sz w:val="26"/>
          <w:szCs w:val="26"/>
        </w:rPr>
        <w:t>Povrv-1448/13.</w:t>
      </w:r>
    </w:p>
    <w:p w:rsidRDefault="00574A96" w:rsidP="006F1EE3" w:rsidR="00574A96" w:rsidRPr="004F280B">
      <w:pPr>
        <w:rPr>
          <w:b/>
          <w:sz w:val="26"/>
          <w:szCs w:val="26"/>
        </w:rPr>
      </w:pPr>
    </w:p>
    <w:p w:rsidRDefault="006F1EE3" w:rsidP="006F1EE3" w:rsidR="006F1EE3">
      <w:pPr>
        <w:rPr>
          <w:sz w:val="26"/>
          <w:szCs w:val="26"/>
        </w:rPr>
      </w:pPr>
      <w:r>
        <w:rPr>
          <w:sz w:val="26"/>
          <w:szCs w:val="26"/>
        </w:rPr>
        <w:t>Uvidom u „e Predmet“ utvrdili smo da je dana 09.08.2013. godine doneseno rješenje o prekidu postupka (pravomoćno 05.09.2013.)</w:t>
      </w:r>
    </w:p>
    <w:p w:rsidRDefault="006F1EE3" w:rsidP="006F1EE3" w:rsidR="006F1EE3">
      <w:pPr>
        <w:rPr>
          <w:sz w:val="26"/>
          <w:szCs w:val="26"/>
        </w:rPr>
      </w:pPr>
    </w:p>
    <w:p w:rsidRDefault="006F1EE3" w:rsidP="006F1EE3" w:rsidR="006F1EE3">
      <w:pPr>
        <w:rPr>
          <w:sz w:val="26"/>
          <w:szCs w:val="26"/>
        </w:rPr>
      </w:pPr>
      <w:r>
        <w:rPr>
          <w:sz w:val="26"/>
          <w:szCs w:val="26"/>
        </w:rPr>
        <w:t>Dana 09.08.2017. godine doneseno je rješenje o nastavku postupka.</w:t>
      </w:r>
    </w:p>
    <w:p w:rsidRDefault="007D65B1" w:rsidP="006F1EE3" w:rsidR="007D65B1">
      <w:pPr>
        <w:rPr>
          <w:sz w:val="26"/>
          <w:szCs w:val="26"/>
        </w:rPr>
      </w:pPr>
    </w:p>
    <w:p w:rsidRDefault="007D65B1" w:rsidP="006F1EE3" w:rsidR="006F1EE3">
      <w:pPr>
        <w:rPr>
          <w:sz w:val="26"/>
          <w:szCs w:val="26"/>
        </w:rPr>
      </w:pPr>
      <w:r>
        <w:rPr>
          <w:sz w:val="26"/>
          <w:szCs w:val="26"/>
        </w:rPr>
        <w:t>Tražbina priznata u stečaju.</w:t>
      </w:r>
    </w:p>
    <w:p w:rsidRDefault="006F1EE3" w:rsidP="006F1EE3" w:rsidR="006F1EE3">
      <w:pPr>
        <w:rPr>
          <w:sz w:val="26"/>
          <w:szCs w:val="26"/>
        </w:rPr>
      </w:pPr>
    </w:p>
    <w:p w:rsidRDefault="006F1EE3" w:rsidP="006F1EE3" w:rsidR="006F1EE3">
      <w:pPr>
        <w:rPr>
          <w:sz w:val="26"/>
          <w:szCs w:val="26"/>
        </w:rPr>
      </w:pPr>
    </w:p>
    <w:p w:rsidRDefault="006F1EE3" w:rsidP="006F1EE3" w:rsidR="006F1EE3" w:rsidRPr="00F1548F">
      <w:pPr>
        <w:rPr>
          <w:b/>
          <w:sz w:val="26"/>
          <w:szCs w:val="26"/>
        </w:rPr>
      </w:pPr>
      <w:r w:rsidRPr="00F1548F">
        <w:rPr>
          <w:b/>
          <w:sz w:val="26"/>
          <w:szCs w:val="26"/>
        </w:rPr>
        <w:t>45.</w:t>
      </w:r>
      <w:r w:rsidRPr="00F1548F">
        <w:rPr>
          <w:b/>
          <w:sz w:val="26"/>
          <w:szCs w:val="26"/>
        </w:rPr>
        <w:tab/>
        <w:t>Ovr-3476/2012</w:t>
      </w:r>
    </w:p>
    <w:p w:rsidRDefault="0021072C" w:rsidP="006F1EE3" w:rsidR="006F1EE3">
      <w:pPr>
        <w:rPr>
          <w:sz w:val="26"/>
          <w:szCs w:val="26"/>
        </w:rPr>
      </w:pPr>
      <w:r>
        <w:rPr>
          <w:sz w:val="26"/>
          <w:szCs w:val="26"/>
        </w:rPr>
        <w:tab/>
        <w:t>Ovrhovoditelj</w:t>
      </w:r>
      <w:r w:rsidR="006F1EE3">
        <w:rPr>
          <w:sz w:val="26"/>
          <w:szCs w:val="26"/>
        </w:rPr>
        <w:t>: Hrvoje Petrić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w:t>
      </w:r>
    </w:p>
    <w:p w:rsidRDefault="006F1EE3" w:rsidP="006F1EE3" w:rsidR="006F1EE3">
      <w:pPr>
        <w:rPr>
          <w:sz w:val="26"/>
          <w:szCs w:val="26"/>
        </w:rPr>
      </w:pPr>
    </w:p>
    <w:p w:rsidRDefault="006F1EE3" w:rsidP="006F1EE3" w:rsidR="006F1EE3">
      <w:pPr>
        <w:rPr>
          <w:sz w:val="26"/>
          <w:szCs w:val="26"/>
        </w:rPr>
      </w:pPr>
      <w:r>
        <w:rPr>
          <w:sz w:val="26"/>
          <w:szCs w:val="26"/>
        </w:rPr>
        <w:t xml:space="preserve">Uvidom u „e Predmet“ utvrdili smo da je u predmetu doneseno Rješenje – obustava postupka, 14.08.2013. (pravomoćno 24.09.2014.) </w:t>
      </w:r>
    </w:p>
    <w:p w:rsidRDefault="006F1EE3" w:rsidP="006F1EE3" w:rsidR="006F1EE3">
      <w:pPr>
        <w:rPr>
          <w:sz w:val="26"/>
          <w:szCs w:val="26"/>
        </w:rPr>
      </w:pPr>
    </w:p>
    <w:p w:rsidRDefault="007D65B1" w:rsidP="006F1EE3" w:rsidR="006F1EE3">
      <w:pPr>
        <w:rPr>
          <w:sz w:val="26"/>
          <w:szCs w:val="26"/>
        </w:rPr>
      </w:pPr>
      <w:r w:rsidRPr="007D65B1">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4945B7">
      <w:pPr>
        <w:rPr>
          <w:b/>
          <w:sz w:val="26"/>
          <w:szCs w:val="26"/>
        </w:rPr>
      </w:pPr>
      <w:r w:rsidRPr="004945B7">
        <w:rPr>
          <w:b/>
          <w:sz w:val="26"/>
          <w:szCs w:val="26"/>
        </w:rPr>
        <w:t>46.</w:t>
      </w:r>
      <w:r w:rsidRPr="004945B7">
        <w:rPr>
          <w:b/>
          <w:sz w:val="26"/>
          <w:szCs w:val="26"/>
        </w:rPr>
        <w:tab/>
        <w:t>Ovr-3475/2012</w:t>
      </w:r>
    </w:p>
    <w:p w:rsidRDefault="0021072C" w:rsidP="006F1EE3" w:rsidR="006F1EE3">
      <w:pPr>
        <w:rPr>
          <w:sz w:val="26"/>
          <w:szCs w:val="26"/>
        </w:rPr>
      </w:pPr>
      <w:r>
        <w:rPr>
          <w:sz w:val="26"/>
          <w:szCs w:val="26"/>
        </w:rPr>
        <w:tab/>
        <w:t>Ovrhovoditelj</w:t>
      </w:r>
      <w:r w:rsidR="006F1EE3">
        <w:rPr>
          <w:sz w:val="26"/>
          <w:szCs w:val="26"/>
        </w:rPr>
        <w:t>: Gam-interijer d.o.o.</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doneseno rješenje – prekid postupka, dana 15.04.2013. godine.</w:t>
      </w:r>
    </w:p>
    <w:p w:rsidRDefault="006F1EE3" w:rsidP="006F1EE3" w:rsidR="006F1EE3">
      <w:pPr>
        <w:rPr>
          <w:sz w:val="26"/>
          <w:szCs w:val="26"/>
        </w:rPr>
      </w:pPr>
    </w:p>
    <w:p w:rsidRDefault="006F1EE3" w:rsidP="006F1EE3" w:rsidR="006F1EE3">
      <w:pPr>
        <w:rPr>
          <w:sz w:val="26"/>
          <w:szCs w:val="26"/>
        </w:rPr>
      </w:pPr>
      <w:r>
        <w:rPr>
          <w:sz w:val="26"/>
          <w:szCs w:val="26"/>
        </w:rPr>
        <w:t>Spis je arhiviran, stoga je za uvid potrebno uplatiti trošak vađenja iz arhive u iznosu od 100,00 kuna.</w:t>
      </w:r>
      <w:r w:rsidR="007D65B1">
        <w:rPr>
          <w:sz w:val="26"/>
          <w:szCs w:val="26"/>
        </w:rPr>
        <w:t xml:space="preserve"> </w:t>
      </w:r>
    </w:p>
    <w:p w:rsidRDefault="007D65B1" w:rsidP="006F1EE3" w:rsidR="007D65B1">
      <w:pPr>
        <w:rPr>
          <w:sz w:val="26"/>
          <w:szCs w:val="26"/>
        </w:rPr>
      </w:pPr>
    </w:p>
    <w:p w:rsidRDefault="007D65B1" w:rsidP="006F1EE3" w:rsidR="007D65B1">
      <w:pPr>
        <w:rPr>
          <w:sz w:val="26"/>
          <w:szCs w:val="26"/>
        </w:rPr>
      </w:pPr>
      <w:r>
        <w:rPr>
          <w:sz w:val="26"/>
          <w:szCs w:val="26"/>
        </w:rPr>
        <w:t>Nakon nastavljanja postupka a radi izbjegavanja plaćanja troškova vađenja spisa iz arhive izvršiti će se uvid u spis.</w:t>
      </w:r>
    </w:p>
    <w:p w:rsidRDefault="007D65B1" w:rsidP="006F1EE3" w:rsidR="007D65B1">
      <w:pPr>
        <w:rPr>
          <w:sz w:val="26"/>
          <w:szCs w:val="26"/>
        </w:rPr>
      </w:pPr>
    </w:p>
    <w:p w:rsidRDefault="006F1EE3" w:rsidP="006F1EE3" w:rsidR="006F1EE3">
      <w:pPr>
        <w:rPr>
          <w:sz w:val="26"/>
          <w:szCs w:val="26"/>
        </w:rPr>
      </w:pPr>
    </w:p>
    <w:p w:rsidRDefault="006F1EE3" w:rsidP="006F1EE3" w:rsidR="006F1EE3" w:rsidRPr="004945B7">
      <w:pPr>
        <w:rPr>
          <w:b/>
          <w:sz w:val="26"/>
          <w:szCs w:val="26"/>
        </w:rPr>
      </w:pPr>
      <w:r w:rsidRPr="004945B7">
        <w:rPr>
          <w:b/>
          <w:sz w:val="26"/>
          <w:szCs w:val="26"/>
        </w:rPr>
        <w:t>47.</w:t>
      </w:r>
      <w:r w:rsidRPr="004945B7">
        <w:rPr>
          <w:b/>
          <w:sz w:val="26"/>
          <w:szCs w:val="26"/>
        </w:rPr>
        <w:tab/>
        <w:t>Ovr-2868/2012</w:t>
      </w:r>
    </w:p>
    <w:p w:rsidRDefault="0021072C" w:rsidP="006F1EE3" w:rsidR="006F1EE3">
      <w:pPr>
        <w:rPr>
          <w:sz w:val="26"/>
          <w:szCs w:val="26"/>
        </w:rPr>
      </w:pPr>
      <w:r>
        <w:rPr>
          <w:sz w:val="26"/>
          <w:szCs w:val="26"/>
        </w:rPr>
        <w:tab/>
        <w:t>Ovrhovoditelj</w:t>
      </w:r>
      <w:r w:rsidR="006F1EE3">
        <w:rPr>
          <w:sz w:val="26"/>
          <w:szCs w:val="26"/>
        </w:rPr>
        <w:t>: Nikola Salopek</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 xml:space="preserve">Radi: ovrha na nekretninama, VPS: </w:t>
      </w:r>
      <w:r w:rsidR="007D65B1">
        <w:rPr>
          <w:sz w:val="26"/>
          <w:szCs w:val="26"/>
        </w:rPr>
        <w:t>452.028,90 kn</w:t>
      </w:r>
    </w:p>
    <w:p w:rsidRDefault="006F1EE3" w:rsidP="006F1EE3" w:rsidR="006F1EE3">
      <w:pPr>
        <w:rPr>
          <w:sz w:val="26"/>
          <w:szCs w:val="26"/>
        </w:rPr>
      </w:pPr>
    </w:p>
    <w:p w:rsidRDefault="006F1EE3" w:rsidP="006F1EE3" w:rsidR="006F1EE3">
      <w:pPr>
        <w:rPr>
          <w:sz w:val="26"/>
          <w:szCs w:val="26"/>
        </w:rPr>
      </w:pPr>
      <w:r>
        <w:rPr>
          <w:sz w:val="26"/>
          <w:szCs w:val="26"/>
        </w:rPr>
        <w:t>U navedenom predmetu dana 07.10.2015. godine doneseno je rješenje kojim je utvrđeno da se prijedlog za ovrhu smatra povučenim budući da tužitelj u ostavljenom roku nije izmijenio prijedlog za ovrhu i podnio izvornik ovršne isprave.</w:t>
      </w:r>
    </w:p>
    <w:p w:rsidRDefault="006F1EE3" w:rsidP="006F1EE3" w:rsidR="006F1EE3">
      <w:pPr>
        <w:rPr>
          <w:sz w:val="26"/>
          <w:szCs w:val="26"/>
        </w:rPr>
      </w:pPr>
    </w:p>
    <w:p w:rsidRDefault="006F1EE3" w:rsidP="006F1EE3" w:rsidR="006F1EE3">
      <w:pPr>
        <w:rPr>
          <w:sz w:val="26"/>
          <w:szCs w:val="26"/>
        </w:rPr>
      </w:pPr>
      <w:r>
        <w:rPr>
          <w:sz w:val="26"/>
          <w:szCs w:val="26"/>
        </w:rPr>
        <w:t xml:space="preserve">Tužitelj </w:t>
      </w:r>
      <w:r w:rsidR="007D65B1">
        <w:rPr>
          <w:sz w:val="26"/>
          <w:szCs w:val="26"/>
        </w:rPr>
        <w:t xml:space="preserve">je </w:t>
      </w:r>
      <w:r>
        <w:rPr>
          <w:sz w:val="26"/>
          <w:szCs w:val="26"/>
        </w:rPr>
        <w:t>ima</w:t>
      </w:r>
      <w:r w:rsidR="007D65B1">
        <w:rPr>
          <w:sz w:val="26"/>
          <w:szCs w:val="26"/>
        </w:rPr>
        <w:t>o</w:t>
      </w:r>
      <w:r>
        <w:rPr>
          <w:sz w:val="26"/>
          <w:szCs w:val="26"/>
        </w:rPr>
        <w:t xml:space="preserve"> tražbinu prema Tempo d.d. temeljem Presude Općinskog suda u Vinkovcima posl.br. P-1374/10 od 20.10.2011.g., djelomično potvrđena presudom Županijskog suda u Vukovaru, posl.br. Gžx-1/12 od 30.01.2012, u iznosu od 452.028,90 kn zajedno sa zakonskim zateznim kamatama, koju je prijavio u stečajnom postupku nad Temp</w:t>
      </w:r>
      <w:r w:rsidR="007D65B1">
        <w:rPr>
          <w:sz w:val="26"/>
          <w:szCs w:val="26"/>
        </w:rPr>
        <w:t>o d.d., te mu je ista priznata u cijelosti.</w:t>
      </w:r>
    </w:p>
    <w:p w:rsidRDefault="006F1EE3" w:rsidP="006F1EE3" w:rsidR="006F1EE3">
      <w:pPr>
        <w:rPr>
          <w:sz w:val="26"/>
          <w:szCs w:val="26"/>
        </w:rPr>
      </w:pPr>
    </w:p>
    <w:p w:rsidRDefault="007D65B1" w:rsidP="006F1EE3" w:rsidR="006F1EE3">
      <w:pPr>
        <w:rPr>
          <w:b/>
          <w:sz w:val="26"/>
          <w:szCs w:val="26"/>
        </w:rPr>
      </w:pPr>
      <w:r w:rsidRPr="007D65B1">
        <w:rPr>
          <w:b/>
          <w:sz w:val="26"/>
          <w:szCs w:val="26"/>
          <w:highlight w:val="yellow"/>
        </w:rPr>
        <w:t>Staviti a/a.</w:t>
      </w:r>
    </w:p>
    <w:p w:rsidRDefault="007D65B1" w:rsidP="006F1EE3" w:rsidR="007D65B1" w:rsidRPr="004945B7">
      <w:pPr>
        <w:rPr>
          <w:b/>
          <w:sz w:val="26"/>
          <w:szCs w:val="26"/>
        </w:rPr>
      </w:pPr>
    </w:p>
    <w:p w:rsidRDefault="006F1EE3" w:rsidP="006F1EE3" w:rsidR="006F1EE3" w:rsidRPr="004945B7">
      <w:pPr>
        <w:rPr>
          <w:b/>
          <w:sz w:val="26"/>
          <w:szCs w:val="26"/>
        </w:rPr>
      </w:pPr>
      <w:r w:rsidRPr="004945B7">
        <w:rPr>
          <w:b/>
          <w:sz w:val="26"/>
          <w:szCs w:val="26"/>
        </w:rPr>
        <w:t>48.</w:t>
      </w:r>
      <w:r w:rsidRPr="004945B7">
        <w:rPr>
          <w:b/>
          <w:sz w:val="26"/>
          <w:szCs w:val="26"/>
        </w:rPr>
        <w:tab/>
        <w:t>Ovr-2046/2012</w:t>
      </w:r>
    </w:p>
    <w:p w:rsidRDefault="0021072C" w:rsidP="006F1EE3" w:rsidR="006F1EE3">
      <w:pPr>
        <w:rPr>
          <w:sz w:val="26"/>
          <w:szCs w:val="26"/>
        </w:rPr>
      </w:pPr>
      <w:r>
        <w:rPr>
          <w:sz w:val="26"/>
          <w:szCs w:val="26"/>
        </w:rPr>
        <w:tab/>
        <w:t>Ovrhovoditelj</w:t>
      </w:r>
      <w:r w:rsidR="006F1EE3">
        <w:rPr>
          <w:sz w:val="26"/>
          <w:szCs w:val="26"/>
        </w:rPr>
        <w:t>: Zagrebački holding, Čistoća</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pokretninama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prekid postupka, dana 12.01.2016. godine.</w:t>
      </w:r>
    </w:p>
    <w:p w:rsidRDefault="00266B56" w:rsidP="006F1EE3" w:rsidR="00266B56">
      <w:pPr>
        <w:rPr>
          <w:sz w:val="26"/>
          <w:szCs w:val="26"/>
        </w:rPr>
      </w:pPr>
    </w:p>
    <w:p w:rsidRDefault="00266B56" w:rsidP="006F1EE3" w:rsidR="00266B56">
      <w:pPr>
        <w:rPr>
          <w:sz w:val="26"/>
          <w:szCs w:val="26"/>
        </w:rPr>
      </w:pPr>
      <w:r w:rsidRPr="00266B56">
        <w:rPr>
          <w:sz w:val="26"/>
          <w:szCs w:val="26"/>
        </w:rPr>
        <w:t xml:space="preserve">Nakon što isti bude nastavljen tražiti će se obustava postupka jer je nad ovršenikom otvoren stečaj a postupak ovrhe  je pokrenut prije otvaranja + tražbina </w:t>
      </w:r>
      <w:r>
        <w:rPr>
          <w:sz w:val="26"/>
          <w:szCs w:val="26"/>
        </w:rPr>
        <w:t>priznata u stečaju.</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D06684">
      <w:pPr>
        <w:rPr>
          <w:b/>
          <w:sz w:val="26"/>
          <w:szCs w:val="26"/>
        </w:rPr>
      </w:pPr>
      <w:r w:rsidRPr="00D06684">
        <w:rPr>
          <w:b/>
          <w:sz w:val="26"/>
          <w:szCs w:val="26"/>
        </w:rPr>
        <w:t>49.</w:t>
      </w:r>
      <w:r w:rsidRPr="00D06684">
        <w:rPr>
          <w:b/>
          <w:sz w:val="26"/>
          <w:szCs w:val="26"/>
        </w:rPr>
        <w:tab/>
        <w:t>Ovr-1913/2012</w:t>
      </w:r>
    </w:p>
    <w:p w:rsidRDefault="0021072C" w:rsidP="006F1EE3" w:rsidR="006F1EE3">
      <w:pPr>
        <w:rPr>
          <w:sz w:val="26"/>
          <w:szCs w:val="26"/>
        </w:rPr>
      </w:pPr>
      <w:r>
        <w:rPr>
          <w:sz w:val="26"/>
          <w:szCs w:val="26"/>
        </w:rPr>
        <w:tab/>
        <w:t>Ovrhovoditelj</w:t>
      </w:r>
      <w:r w:rsidR="006F1EE3">
        <w:rPr>
          <w:sz w:val="26"/>
          <w:szCs w:val="26"/>
        </w:rPr>
        <w:t>: Vodovod Osijek d.o.o.</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lastRenderedPageBreak/>
        <w:tab/>
        <w:t>Radi: ovrha na nekretninama</w:t>
      </w:r>
    </w:p>
    <w:p w:rsidRDefault="006F1EE3" w:rsidP="006F1EE3" w:rsidR="006F1EE3">
      <w:pPr>
        <w:rPr>
          <w:sz w:val="26"/>
          <w:szCs w:val="26"/>
        </w:rPr>
      </w:pPr>
    </w:p>
    <w:p w:rsidRDefault="006F1EE3" w:rsidP="006F1EE3" w:rsidR="006F1EE3">
      <w:pPr>
        <w:rPr>
          <w:sz w:val="26"/>
          <w:szCs w:val="26"/>
        </w:rPr>
      </w:pPr>
      <w:r>
        <w:rPr>
          <w:sz w:val="26"/>
          <w:szCs w:val="26"/>
        </w:rPr>
        <w:t xml:space="preserve">Uvidom u „e Predmet“ utvrdili smo da je </w:t>
      </w:r>
      <w:r w:rsidR="00531C71">
        <w:rPr>
          <w:sz w:val="26"/>
          <w:szCs w:val="26"/>
        </w:rPr>
        <w:t>ovrha</w:t>
      </w:r>
      <w:r>
        <w:rPr>
          <w:sz w:val="26"/>
          <w:szCs w:val="26"/>
        </w:rPr>
        <w:t xml:space="preserve"> </w:t>
      </w:r>
      <w:r w:rsidR="00531C71">
        <w:rPr>
          <w:sz w:val="26"/>
          <w:szCs w:val="26"/>
        </w:rPr>
        <w:t>pokrenuta</w:t>
      </w:r>
      <w:r>
        <w:rPr>
          <w:sz w:val="26"/>
          <w:szCs w:val="26"/>
        </w:rPr>
        <w:t xml:space="preserve"> 15.05.2012. godine, po kojoj sud nije poduzimao radnje.</w:t>
      </w:r>
    </w:p>
    <w:p w:rsidRDefault="006F1EE3" w:rsidP="006F1EE3" w:rsidR="006F1EE3">
      <w:pPr>
        <w:rPr>
          <w:sz w:val="26"/>
          <w:szCs w:val="26"/>
        </w:rPr>
      </w:pPr>
    </w:p>
    <w:p w:rsidRDefault="00531C71" w:rsidP="006F1EE3" w:rsidR="006F1EE3">
      <w:pPr>
        <w:rPr>
          <w:sz w:val="26"/>
          <w:szCs w:val="26"/>
        </w:rPr>
      </w:pPr>
      <w:r w:rsidRPr="00531C71">
        <w:rPr>
          <w:sz w:val="26"/>
          <w:szCs w:val="26"/>
        </w:rPr>
        <w:t>Nakon što isti bude nastavljen tražiti će se obustava postupka jer je nad ovršenikom otvoren stečaj a postupak ovrhe  je pokrenut prije otvaranj</w:t>
      </w:r>
      <w:r>
        <w:rPr>
          <w:sz w:val="26"/>
          <w:szCs w:val="26"/>
        </w:rPr>
        <w:t>a + tražbina priznata u stečaju u iznosu od 2.812.651,79 kuna.</w:t>
      </w:r>
    </w:p>
    <w:p w:rsidRDefault="006F1EE3" w:rsidP="006F1EE3" w:rsidR="006F1EE3">
      <w:pPr>
        <w:rPr>
          <w:sz w:val="26"/>
          <w:szCs w:val="26"/>
        </w:rPr>
      </w:pPr>
    </w:p>
    <w:p w:rsidRDefault="006F1EE3" w:rsidP="006F1EE3" w:rsidR="006F1EE3">
      <w:pPr>
        <w:rPr>
          <w:sz w:val="26"/>
          <w:szCs w:val="26"/>
        </w:rPr>
      </w:pPr>
    </w:p>
    <w:p w:rsidRDefault="00266B56" w:rsidP="006F1EE3" w:rsidR="00266B56">
      <w:pPr>
        <w:rPr>
          <w:sz w:val="26"/>
          <w:szCs w:val="26"/>
        </w:rPr>
      </w:pPr>
    </w:p>
    <w:p w:rsidRDefault="006F1EE3" w:rsidP="006F1EE3" w:rsidR="006F1EE3" w:rsidRPr="00D06684">
      <w:pPr>
        <w:rPr>
          <w:b/>
          <w:sz w:val="26"/>
          <w:szCs w:val="26"/>
        </w:rPr>
      </w:pPr>
      <w:r w:rsidRPr="00D06684">
        <w:rPr>
          <w:b/>
          <w:sz w:val="26"/>
          <w:szCs w:val="26"/>
        </w:rPr>
        <w:t>50.</w:t>
      </w:r>
      <w:r w:rsidRPr="00D06684">
        <w:rPr>
          <w:b/>
          <w:sz w:val="26"/>
          <w:szCs w:val="26"/>
        </w:rPr>
        <w:tab/>
        <w:t>Ovr-969/2012</w:t>
      </w:r>
    </w:p>
    <w:p w:rsidRDefault="0021072C" w:rsidP="006F1EE3" w:rsidR="006F1EE3">
      <w:pPr>
        <w:rPr>
          <w:sz w:val="26"/>
          <w:szCs w:val="26"/>
        </w:rPr>
      </w:pPr>
      <w:r>
        <w:rPr>
          <w:sz w:val="26"/>
          <w:szCs w:val="26"/>
        </w:rPr>
        <w:tab/>
        <w:t>Ovrhovoditelj</w:t>
      </w:r>
      <w:r w:rsidR="006F1EE3">
        <w:rPr>
          <w:sz w:val="26"/>
          <w:szCs w:val="26"/>
        </w:rPr>
        <w:t>: Marija Lovrenović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osiguranje prisilnim zasnivanjem založnog prava na nekretnini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prekid postupka, 24.08.2015.</w:t>
      </w:r>
    </w:p>
    <w:p w:rsidRDefault="006F1EE3" w:rsidP="006F1EE3" w:rsidR="006F1EE3">
      <w:pPr>
        <w:rPr>
          <w:sz w:val="26"/>
          <w:szCs w:val="26"/>
        </w:rPr>
      </w:pPr>
    </w:p>
    <w:p w:rsidRDefault="00DF1E5E" w:rsidP="006F1EE3" w:rsidR="006F1EE3">
      <w:pPr>
        <w:rPr>
          <w:sz w:val="26"/>
          <w:szCs w:val="26"/>
        </w:rPr>
      </w:pPr>
      <w:r w:rsidRPr="00DF1E5E">
        <w:rPr>
          <w:sz w:val="26"/>
          <w:szCs w:val="26"/>
        </w:rPr>
        <w:t>Nakon što isti bude nastavljen tražiti će se obustava postupka jer je nad ovršenikom otvoren stečaj a postupak ovrhe  je pokrenut prije otvaranja + tražbina priznata u stečaju</w:t>
      </w:r>
      <w:r>
        <w:rPr>
          <w:sz w:val="26"/>
          <w:szCs w:val="26"/>
        </w:rPr>
        <w:t>.</w:t>
      </w:r>
    </w:p>
    <w:p w:rsidRDefault="006F1EE3" w:rsidP="006F1EE3" w:rsidR="006F1EE3">
      <w:pPr>
        <w:rPr>
          <w:b/>
          <w:sz w:val="26"/>
          <w:szCs w:val="26"/>
        </w:rPr>
      </w:pPr>
    </w:p>
    <w:p w:rsidRDefault="006F1EE3" w:rsidP="006F1EE3" w:rsidR="006F1EE3" w:rsidRPr="00D06684">
      <w:pPr>
        <w:rPr>
          <w:b/>
          <w:sz w:val="26"/>
          <w:szCs w:val="26"/>
        </w:rPr>
      </w:pPr>
      <w:r w:rsidRPr="00D06684">
        <w:rPr>
          <w:b/>
          <w:sz w:val="26"/>
          <w:szCs w:val="26"/>
        </w:rPr>
        <w:t>51.</w:t>
      </w:r>
      <w:r w:rsidRPr="00D06684">
        <w:rPr>
          <w:b/>
          <w:sz w:val="26"/>
          <w:szCs w:val="26"/>
        </w:rPr>
        <w:tab/>
        <w:t>Ovr-897/2012</w:t>
      </w:r>
    </w:p>
    <w:p w:rsidRDefault="0021072C" w:rsidP="006F1EE3" w:rsidR="006F1EE3">
      <w:pPr>
        <w:rPr>
          <w:sz w:val="26"/>
          <w:szCs w:val="26"/>
        </w:rPr>
      </w:pPr>
      <w:r>
        <w:rPr>
          <w:sz w:val="26"/>
          <w:szCs w:val="26"/>
        </w:rPr>
        <w:tab/>
        <w:t>Ovrhovoditelj</w:t>
      </w:r>
      <w:r w:rsidR="006F1EE3">
        <w:rPr>
          <w:sz w:val="26"/>
          <w:szCs w:val="26"/>
        </w:rPr>
        <w:t>: Nurija Dizdarević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radi vraćanja na rad</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dovršetak ovrhe, 07.06.2013.</w:t>
      </w:r>
    </w:p>
    <w:p w:rsidRDefault="006F1EE3" w:rsidP="006F1EE3" w:rsidR="006F1EE3">
      <w:pPr>
        <w:rPr>
          <w:sz w:val="26"/>
          <w:szCs w:val="26"/>
        </w:rPr>
      </w:pPr>
    </w:p>
    <w:p w:rsidRDefault="00EE221A" w:rsidP="006F1EE3" w:rsidR="006F1EE3">
      <w:pPr>
        <w:rPr>
          <w:sz w:val="26"/>
          <w:szCs w:val="26"/>
        </w:rPr>
      </w:pPr>
      <w:r>
        <w:rPr>
          <w:sz w:val="26"/>
          <w:szCs w:val="26"/>
        </w:rPr>
        <w:t>Tražbina priznata u stečaju kao tražbina prvog višeg isplatnog reda u visini od 1.743.014,08 kuna.</w:t>
      </w:r>
    </w:p>
    <w:p w:rsidRDefault="00EE221A" w:rsidP="006F1EE3" w:rsidR="00EE221A">
      <w:pPr>
        <w:rPr>
          <w:sz w:val="26"/>
          <w:szCs w:val="26"/>
        </w:rPr>
      </w:pPr>
    </w:p>
    <w:p w:rsidRDefault="00EE221A" w:rsidP="006F1EE3" w:rsidR="00EE221A">
      <w:pPr>
        <w:rPr>
          <w:sz w:val="26"/>
          <w:szCs w:val="26"/>
        </w:rPr>
      </w:pPr>
      <w:r w:rsidRPr="00EE221A">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B416D9">
      <w:pPr>
        <w:rPr>
          <w:b/>
          <w:sz w:val="26"/>
          <w:szCs w:val="26"/>
        </w:rPr>
      </w:pPr>
      <w:r w:rsidRPr="00B416D9">
        <w:rPr>
          <w:b/>
          <w:sz w:val="26"/>
          <w:szCs w:val="26"/>
        </w:rPr>
        <w:t>52.</w:t>
      </w:r>
      <w:r w:rsidRPr="00B416D9">
        <w:rPr>
          <w:b/>
          <w:sz w:val="26"/>
          <w:szCs w:val="26"/>
        </w:rPr>
        <w:tab/>
        <w:t>Ovrpl-221/2012</w:t>
      </w:r>
    </w:p>
    <w:p w:rsidRDefault="0021072C" w:rsidP="006F1EE3" w:rsidR="006F1EE3">
      <w:pPr>
        <w:rPr>
          <w:sz w:val="26"/>
          <w:szCs w:val="26"/>
        </w:rPr>
      </w:pPr>
      <w:r>
        <w:rPr>
          <w:sz w:val="26"/>
          <w:szCs w:val="26"/>
        </w:rPr>
        <w:tab/>
        <w:t>Ovrhovoditelj</w:t>
      </w:r>
      <w:r w:rsidR="006F1EE3">
        <w:rPr>
          <w:sz w:val="26"/>
          <w:szCs w:val="26"/>
        </w:rPr>
        <w:t>: Marija Lovrenović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dovršetak ovrhe, 15.10.2012.</w:t>
      </w:r>
    </w:p>
    <w:p w:rsidRDefault="006F1EE3" w:rsidP="006F1EE3" w:rsidR="006F1EE3">
      <w:pPr>
        <w:rPr>
          <w:sz w:val="26"/>
          <w:szCs w:val="26"/>
        </w:rPr>
      </w:pPr>
    </w:p>
    <w:p w:rsidRDefault="00EE221A" w:rsidP="006F1EE3" w:rsidR="006F1EE3">
      <w:pPr>
        <w:rPr>
          <w:sz w:val="26"/>
          <w:szCs w:val="26"/>
        </w:rPr>
      </w:pPr>
      <w:r w:rsidRPr="00EE221A">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B416D9">
      <w:pPr>
        <w:rPr>
          <w:b/>
          <w:sz w:val="26"/>
          <w:szCs w:val="26"/>
        </w:rPr>
      </w:pPr>
      <w:r w:rsidRPr="00B416D9">
        <w:rPr>
          <w:b/>
          <w:sz w:val="26"/>
          <w:szCs w:val="26"/>
        </w:rPr>
        <w:t>53.</w:t>
      </w:r>
      <w:r w:rsidRPr="00B416D9">
        <w:rPr>
          <w:b/>
          <w:sz w:val="26"/>
          <w:szCs w:val="26"/>
        </w:rPr>
        <w:tab/>
        <w:t>P-7233/2012</w:t>
      </w:r>
    </w:p>
    <w:p w:rsidRDefault="006F1EE3" w:rsidP="006F1EE3" w:rsidR="006F1EE3">
      <w:pPr>
        <w:rPr>
          <w:sz w:val="26"/>
          <w:szCs w:val="26"/>
        </w:rPr>
      </w:pPr>
      <w:r>
        <w:rPr>
          <w:sz w:val="26"/>
          <w:szCs w:val="26"/>
        </w:rPr>
        <w:tab/>
        <w:t>Tužitelj: Verica Vernik</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na temelju priznanja, 04.03.2013. godine.</w:t>
      </w:r>
    </w:p>
    <w:p w:rsidRDefault="006F1EE3" w:rsidP="006F1EE3" w:rsidR="006F1EE3">
      <w:pPr>
        <w:rPr>
          <w:sz w:val="26"/>
          <w:szCs w:val="26"/>
        </w:rPr>
      </w:pPr>
    </w:p>
    <w:p w:rsidRDefault="00EE221A" w:rsidP="006F1EE3" w:rsidR="006F1EE3">
      <w:pPr>
        <w:rPr>
          <w:sz w:val="26"/>
          <w:szCs w:val="26"/>
        </w:rPr>
      </w:pPr>
      <w:r w:rsidRPr="00EE221A">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B416D9">
      <w:pPr>
        <w:rPr>
          <w:b/>
          <w:sz w:val="26"/>
          <w:szCs w:val="26"/>
        </w:rPr>
      </w:pPr>
      <w:r w:rsidRPr="00B416D9">
        <w:rPr>
          <w:b/>
          <w:sz w:val="26"/>
          <w:szCs w:val="26"/>
        </w:rPr>
        <w:t>54.</w:t>
      </w:r>
      <w:r w:rsidRPr="00B416D9">
        <w:rPr>
          <w:b/>
          <w:sz w:val="26"/>
          <w:szCs w:val="26"/>
        </w:rPr>
        <w:tab/>
        <w:t>P-6393/2012</w:t>
      </w:r>
    </w:p>
    <w:p w:rsidRDefault="006F1EE3" w:rsidP="006F1EE3" w:rsidR="006F1EE3">
      <w:pPr>
        <w:rPr>
          <w:sz w:val="26"/>
          <w:szCs w:val="26"/>
        </w:rPr>
      </w:pPr>
      <w:r>
        <w:rPr>
          <w:sz w:val="26"/>
          <w:szCs w:val="26"/>
        </w:rPr>
        <w:tab/>
        <w:t>Tužitelj: Spomenka Ravlić i dr.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na temelju priznanja, 22.05.2013.</w:t>
      </w:r>
    </w:p>
    <w:p w:rsidRDefault="006F1EE3" w:rsidP="006F1EE3" w:rsidR="006F1EE3">
      <w:pPr>
        <w:rPr>
          <w:sz w:val="26"/>
          <w:szCs w:val="26"/>
        </w:rPr>
      </w:pPr>
    </w:p>
    <w:p w:rsidRDefault="00EE221A" w:rsidP="006F1EE3" w:rsidR="006F1EE3">
      <w:pPr>
        <w:rPr>
          <w:sz w:val="26"/>
          <w:szCs w:val="26"/>
        </w:rPr>
      </w:pPr>
      <w:r w:rsidRPr="00EE221A">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B416D9">
      <w:pPr>
        <w:rPr>
          <w:b/>
          <w:sz w:val="26"/>
          <w:szCs w:val="26"/>
        </w:rPr>
      </w:pPr>
      <w:r w:rsidRPr="00B416D9">
        <w:rPr>
          <w:b/>
          <w:sz w:val="26"/>
          <w:szCs w:val="26"/>
        </w:rPr>
        <w:t>55.</w:t>
      </w:r>
      <w:r w:rsidRPr="00B416D9">
        <w:rPr>
          <w:b/>
          <w:sz w:val="26"/>
          <w:szCs w:val="26"/>
        </w:rPr>
        <w:tab/>
        <w:t>P-3904/2012</w:t>
      </w:r>
    </w:p>
    <w:p w:rsidRDefault="006F1EE3" w:rsidP="006F1EE3" w:rsidR="006F1EE3">
      <w:pPr>
        <w:rPr>
          <w:sz w:val="26"/>
          <w:szCs w:val="26"/>
        </w:rPr>
      </w:pPr>
      <w:r>
        <w:rPr>
          <w:sz w:val="26"/>
          <w:szCs w:val="26"/>
        </w:rPr>
        <w:tab/>
        <w:t>Tužitelj: Mira Gilja</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20.11.2012.</w:t>
      </w:r>
    </w:p>
    <w:p w:rsidRDefault="006F1EE3" w:rsidP="006F1EE3" w:rsidR="006F1EE3">
      <w:pPr>
        <w:rPr>
          <w:sz w:val="26"/>
          <w:szCs w:val="26"/>
        </w:rPr>
      </w:pPr>
    </w:p>
    <w:p w:rsidRDefault="00EE221A" w:rsidP="006F1EE3" w:rsidR="006F1EE3">
      <w:pPr>
        <w:rPr>
          <w:sz w:val="26"/>
          <w:szCs w:val="26"/>
        </w:rPr>
      </w:pPr>
      <w:r w:rsidRPr="00EE221A">
        <w:rPr>
          <w:sz w:val="26"/>
          <w:szCs w:val="26"/>
          <w:highlight w:val="yellow"/>
        </w:rPr>
        <w:t>Staviti a/a.</w:t>
      </w: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965AD5">
      <w:pPr>
        <w:rPr>
          <w:b/>
          <w:sz w:val="26"/>
          <w:szCs w:val="26"/>
        </w:rPr>
      </w:pPr>
      <w:r w:rsidRPr="00965AD5">
        <w:rPr>
          <w:b/>
          <w:sz w:val="26"/>
          <w:szCs w:val="26"/>
        </w:rPr>
        <w:t>56.</w:t>
      </w:r>
      <w:r w:rsidRPr="00965AD5">
        <w:rPr>
          <w:b/>
          <w:sz w:val="26"/>
          <w:szCs w:val="26"/>
        </w:rPr>
        <w:tab/>
        <w:t>Povrv-1258/2012</w:t>
      </w:r>
    </w:p>
    <w:p w:rsidRDefault="006F1EE3" w:rsidP="006F1EE3" w:rsidR="006F1EE3">
      <w:pPr>
        <w:rPr>
          <w:sz w:val="26"/>
          <w:szCs w:val="26"/>
        </w:rPr>
      </w:pPr>
      <w:r>
        <w:rPr>
          <w:sz w:val="26"/>
          <w:szCs w:val="26"/>
        </w:rPr>
        <w:tab/>
        <w:t>Tužitelj: Petračić projekt d.o.o.</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w:t>
      </w:r>
      <w:r w:rsidR="0021072C">
        <w:rPr>
          <w:sz w:val="26"/>
          <w:szCs w:val="26"/>
        </w:rPr>
        <w:t>di: isplate</w:t>
      </w:r>
    </w:p>
    <w:p w:rsidRDefault="006F1EE3" w:rsidP="006F1EE3" w:rsidR="006F1EE3">
      <w:pPr>
        <w:rPr>
          <w:sz w:val="26"/>
          <w:szCs w:val="26"/>
        </w:rPr>
      </w:pPr>
    </w:p>
    <w:p w:rsidRDefault="006F1EE3" w:rsidP="006F1EE3" w:rsidR="006F1EE3">
      <w:pPr>
        <w:rPr>
          <w:sz w:val="26"/>
          <w:szCs w:val="26"/>
        </w:rPr>
      </w:pPr>
      <w:r>
        <w:rPr>
          <w:sz w:val="26"/>
          <w:szCs w:val="26"/>
        </w:rPr>
        <w:lastRenderedPageBreak/>
        <w:t xml:space="preserve">Uvidom u „e Predmet“ utvrdili smo da je u predmetu doneseno rješenje – apsolutna nenadležnost. </w:t>
      </w:r>
    </w:p>
    <w:p w:rsidRDefault="00EE221A" w:rsidP="006F1EE3" w:rsidR="00EE221A">
      <w:pPr>
        <w:rPr>
          <w:sz w:val="26"/>
          <w:szCs w:val="26"/>
        </w:rPr>
      </w:pPr>
    </w:p>
    <w:p w:rsidRDefault="00EF15A6" w:rsidP="006F1EE3" w:rsidR="00EE221A">
      <w:pPr>
        <w:rPr>
          <w:sz w:val="26"/>
          <w:szCs w:val="26"/>
        </w:rPr>
      </w:pPr>
      <w:r w:rsidRPr="00EF15A6">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65AD5">
      <w:pPr>
        <w:rPr>
          <w:b/>
          <w:sz w:val="26"/>
          <w:szCs w:val="26"/>
        </w:rPr>
      </w:pPr>
      <w:r w:rsidRPr="00965AD5">
        <w:rPr>
          <w:b/>
          <w:sz w:val="26"/>
          <w:szCs w:val="26"/>
        </w:rPr>
        <w:t>57.</w:t>
      </w:r>
      <w:r w:rsidRPr="00965AD5">
        <w:rPr>
          <w:b/>
          <w:sz w:val="26"/>
          <w:szCs w:val="26"/>
        </w:rPr>
        <w:tab/>
        <w:t>Ovr-3468/2011</w:t>
      </w:r>
    </w:p>
    <w:p w:rsidRDefault="0021072C" w:rsidP="006F1EE3" w:rsidR="006F1EE3">
      <w:pPr>
        <w:rPr>
          <w:sz w:val="26"/>
          <w:szCs w:val="26"/>
        </w:rPr>
      </w:pPr>
      <w:r>
        <w:rPr>
          <w:sz w:val="26"/>
          <w:szCs w:val="26"/>
        </w:rPr>
        <w:tab/>
        <w:t>Ovrhovoditelj</w:t>
      </w:r>
      <w:r w:rsidR="006F1EE3">
        <w:rPr>
          <w:sz w:val="26"/>
          <w:szCs w:val="26"/>
        </w:rPr>
        <w:t>: Prizma d.o.o.</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obustava postupka, 26.01.2012.</w:t>
      </w:r>
    </w:p>
    <w:p w:rsidRDefault="006F1EE3" w:rsidP="006F1EE3" w:rsidR="006F1EE3">
      <w:pPr>
        <w:rPr>
          <w:sz w:val="26"/>
          <w:szCs w:val="26"/>
        </w:rPr>
      </w:pPr>
    </w:p>
    <w:p w:rsidRDefault="00EF15A6" w:rsidP="006F1EE3" w:rsidR="006F1EE3">
      <w:pPr>
        <w:rPr>
          <w:sz w:val="26"/>
          <w:szCs w:val="26"/>
        </w:rPr>
      </w:pPr>
      <w:r w:rsidRPr="00EF15A6">
        <w:rPr>
          <w:sz w:val="26"/>
          <w:szCs w:val="26"/>
          <w:highlight w:val="yellow"/>
        </w:rPr>
        <w:t>Staviti a/a.</w:t>
      </w:r>
    </w:p>
    <w:p w:rsidRDefault="00EF15A6" w:rsidP="006F1EE3" w:rsidR="00EF15A6">
      <w:pPr>
        <w:rPr>
          <w:sz w:val="26"/>
          <w:szCs w:val="26"/>
        </w:rPr>
      </w:pPr>
    </w:p>
    <w:p w:rsidRDefault="006F1EE3" w:rsidP="006F1EE3" w:rsidR="006F1EE3" w:rsidRPr="00965AD5">
      <w:pPr>
        <w:rPr>
          <w:b/>
          <w:sz w:val="26"/>
          <w:szCs w:val="26"/>
        </w:rPr>
      </w:pPr>
      <w:r w:rsidRPr="00965AD5">
        <w:rPr>
          <w:b/>
          <w:sz w:val="26"/>
          <w:szCs w:val="26"/>
        </w:rPr>
        <w:t>58.</w:t>
      </w:r>
      <w:r w:rsidRPr="00965AD5">
        <w:rPr>
          <w:b/>
          <w:sz w:val="26"/>
          <w:szCs w:val="26"/>
        </w:rPr>
        <w:tab/>
        <w:t>Ovr-2970/2011</w:t>
      </w:r>
    </w:p>
    <w:p w:rsidRDefault="0021072C" w:rsidP="006F1EE3" w:rsidR="006F1EE3">
      <w:pPr>
        <w:rPr>
          <w:sz w:val="26"/>
          <w:szCs w:val="26"/>
        </w:rPr>
      </w:pPr>
      <w:r>
        <w:rPr>
          <w:sz w:val="26"/>
          <w:szCs w:val="26"/>
        </w:rPr>
        <w:tab/>
        <w:t>Ovrhovoditelj</w:t>
      </w:r>
      <w:r w:rsidR="006F1EE3">
        <w:rPr>
          <w:sz w:val="26"/>
          <w:szCs w:val="26"/>
        </w:rPr>
        <w:t>: Zvonko Balaš</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motornom vozilu</w:t>
      </w:r>
    </w:p>
    <w:p w:rsidRDefault="006F1EE3" w:rsidP="006F1EE3" w:rsidR="006F1EE3">
      <w:pPr>
        <w:rPr>
          <w:sz w:val="26"/>
          <w:szCs w:val="26"/>
        </w:rPr>
      </w:pPr>
    </w:p>
    <w:p w:rsidRDefault="00FB5A6E" w:rsidP="006F1EE3" w:rsidR="006F1EE3">
      <w:pPr>
        <w:rPr>
          <w:sz w:val="26"/>
          <w:szCs w:val="26"/>
        </w:rPr>
      </w:pPr>
      <w:r>
        <w:rPr>
          <w:sz w:val="26"/>
          <w:szCs w:val="26"/>
        </w:rPr>
        <w:t>D</w:t>
      </w:r>
      <w:r w:rsidR="006F1EE3">
        <w:rPr>
          <w:sz w:val="26"/>
          <w:szCs w:val="26"/>
        </w:rPr>
        <w:t xml:space="preserve">oneseno rješenje – nastavak postupka, 19.09.2016. </w:t>
      </w:r>
    </w:p>
    <w:p w:rsidRDefault="00FB5A6E" w:rsidP="006F1EE3" w:rsidR="00FB5A6E">
      <w:pPr>
        <w:rPr>
          <w:sz w:val="26"/>
          <w:szCs w:val="26"/>
        </w:rPr>
      </w:pPr>
    </w:p>
    <w:p w:rsidRDefault="00FB5A6E" w:rsidP="006F1EE3" w:rsidR="006F1EE3">
      <w:pPr>
        <w:rPr>
          <w:sz w:val="26"/>
          <w:szCs w:val="26"/>
        </w:rPr>
      </w:pPr>
      <w:r>
        <w:rPr>
          <w:sz w:val="26"/>
          <w:szCs w:val="26"/>
        </w:rPr>
        <w:t>U tijeku.</w:t>
      </w:r>
    </w:p>
    <w:p w:rsidRDefault="006F1EE3" w:rsidP="006F1EE3" w:rsidR="006F1EE3">
      <w:pPr>
        <w:rPr>
          <w:sz w:val="26"/>
          <w:szCs w:val="26"/>
        </w:rPr>
      </w:pPr>
    </w:p>
    <w:p w:rsidRDefault="006F1EE3" w:rsidP="006F1EE3" w:rsidR="006F1EE3">
      <w:pPr>
        <w:rPr>
          <w:sz w:val="26"/>
          <w:szCs w:val="26"/>
        </w:rPr>
      </w:pPr>
    </w:p>
    <w:p w:rsidRDefault="006F1EE3" w:rsidP="006F1EE3" w:rsidR="006F1EE3" w:rsidRPr="003A1C8B">
      <w:pPr>
        <w:rPr>
          <w:b/>
          <w:sz w:val="26"/>
          <w:szCs w:val="26"/>
        </w:rPr>
      </w:pPr>
      <w:r w:rsidRPr="003A1C8B">
        <w:rPr>
          <w:b/>
          <w:sz w:val="26"/>
          <w:szCs w:val="26"/>
        </w:rPr>
        <w:t>59.</w:t>
      </w:r>
      <w:r w:rsidRPr="003A1C8B">
        <w:rPr>
          <w:b/>
          <w:sz w:val="26"/>
          <w:szCs w:val="26"/>
        </w:rPr>
        <w:tab/>
        <w:t>Ovr-2863/2011</w:t>
      </w:r>
    </w:p>
    <w:p w:rsidRDefault="0021072C" w:rsidP="006F1EE3" w:rsidR="006F1EE3">
      <w:pPr>
        <w:rPr>
          <w:sz w:val="26"/>
          <w:szCs w:val="26"/>
        </w:rPr>
      </w:pPr>
      <w:r>
        <w:rPr>
          <w:sz w:val="26"/>
          <w:szCs w:val="26"/>
        </w:rPr>
        <w:tab/>
        <w:t>Ovrhovoditelj</w:t>
      </w:r>
      <w:r w:rsidR="006F1EE3">
        <w:rPr>
          <w:sz w:val="26"/>
          <w:szCs w:val="26"/>
        </w:rPr>
        <w:t>: Mirko Bregovac</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motornom vozilu</w:t>
      </w:r>
    </w:p>
    <w:p w:rsidRDefault="006F1EE3" w:rsidP="006F1EE3" w:rsidR="006F1EE3">
      <w:pPr>
        <w:rPr>
          <w:sz w:val="26"/>
          <w:szCs w:val="26"/>
        </w:rPr>
      </w:pPr>
      <w:r>
        <w:rPr>
          <w:sz w:val="26"/>
          <w:szCs w:val="26"/>
        </w:rPr>
        <w:tab/>
      </w:r>
    </w:p>
    <w:p w:rsidRDefault="006F1EE3" w:rsidP="006F1EE3" w:rsidR="006F1EE3">
      <w:pPr>
        <w:rPr>
          <w:sz w:val="26"/>
          <w:szCs w:val="26"/>
        </w:rPr>
      </w:pPr>
      <w:r>
        <w:rPr>
          <w:sz w:val="26"/>
          <w:szCs w:val="26"/>
        </w:rPr>
        <w:t>Uvidom utvrdili smo da je u predmetu dana 25.10.2012. izvršena pljenidba.</w:t>
      </w:r>
    </w:p>
    <w:p w:rsidRDefault="00FB5A6E" w:rsidP="006F1EE3" w:rsidR="00FB5A6E">
      <w:pPr>
        <w:rPr>
          <w:sz w:val="26"/>
          <w:szCs w:val="26"/>
        </w:rPr>
      </w:pPr>
      <w:r>
        <w:rPr>
          <w:sz w:val="26"/>
          <w:szCs w:val="26"/>
        </w:rPr>
        <w:t>U tijeku.</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3A1C8B">
      <w:pPr>
        <w:rPr>
          <w:b/>
          <w:sz w:val="26"/>
          <w:szCs w:val="26"/>
        </w:rPr>
      </w:pPr>
      <w:r w:rsidRPr="003A1C8B">
        <w:rPr>
          <w:b/>
          <w:sz w:val="26"/>
          <w:szCs w:val="26"/>
        </w:rPr>
        <w:t>60.</w:t>
      </w:r>
      <w:r w:rsidRPr="003A1C8B">
        <w:rPr>
          <w:b/>
          <w:sz w:val="26"/>
          <w:szCs w:val="26"/>
        </w:rPr>
        <w:tab/>
        <w:t>Ovr-2552/2011</w:t>
      </w:r>
    </w:p>
    <w:p w:rsidRDefault="0021072C" w:rsidP="006F1EE3" w:rsidR="006F1EE3">
      <w:pPr>
        <w:rPr>
          <w:sz w:val="26"/>
          <w:szCs w:val="26"/>
        </w:rPr>
      </w:pPr>
      <w:r>
        <w:rPr>
          <w:sz w:val="26"/>
          <w:szCs w:val="26"/>
        </w:rPr>
        <w:tab/>
        <w:t>Ovrhovoditelj</w:t>
      </w:r>
      <w:r w:rsidR="006F1EE3">
        <w:rPr>
          <w:sz w:val="26"/>
          <w:szCs w:val="26"/>
        </w:rPr>
        <w:t>: Vodovod Osijek d.o.o.</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obustava postupka, 14.11.2011.</w:t>
      </w:r>
    </w:p>
    <w:p w:rsidRDefault="006F1EE3" w:rsidP="006F1EE3" w:rsidR="006F1EE3">
      <w:pPr>
        <w:rPr>
          <w:sz w:val="26"/>
          <w:szCs w:val="26"/>
        </w:rPr>
      </w:pPr>
    </w:p>
    <w:p w:rsidRDefault="005C607D" w:rsidP="006F1EE3" w:rsidR="006F1EE3">
      <w:pPr>
        <w:rPr>
          <w:sz w:val="26"/>
          <w:szCs w:val="26"/>
        </w:rPr>
      </w:pPr>
      <w:r w:rsidRPr="005C607D">
        <w:rPr>
          <w:sz w:val="26"/>
          <w:szCs w:val="26"/>
          <w:highlight w:val="yellow"/>
        </w:rPr>
        <w:t>Staviti a/a.</w:t>
      </w:r>
    </w:p>
    <w:p w:rsidRDefault="006F1EE3" w:rsidP="006F1EE3" w:rsidR="006F1EE3">
      <w:pPr>
        <w:rPr>
          <w:sz w:val="26"/>
          <w:szCs w:val="26"/>
        </w:rPr>
      </w:pPr>
    </w:p>
    <w:p w:rsidRDefault="006F1EE3" w:rsidP="006F1EE3" w:rsidR="006F1EE3" w:rsidRPr="003A1C8B">
      <w:pPr>
        <w:rPr>
          <w:b/>
          <w:sz w:val="26"/>
          <w:szCs w:val="26"/>
        </w:rPr>
      </w:pPr>
      <w:r w:rsidRPr="003A1C8B">
        <w:rPr>
          <w:b/>
          <w:sz w:val="26"/>
          <w:szCs w:val="26"/>
        </w:rPr>
        <w:t>61.</w:t>
      </w:r>
      <w:r w:rsidRPr="003A1C8B">
        <w:rPr>
          <w:b/>
          <w:sz w:val="26"/>
          <w:szCs w:val="26"/>
        </w:rPr>
        <w:tab/>
        <w:t>Ovr-1726/2011</w:t>
      </w:r>
    </w:p>
    <w:p w:rsidRDefault="0021072C" w:rsidP="006F1EE3" w:rsidR="006F1EE3">
      <w:pPr>
        <w:rPr>
          <w:sz w:val="26"/>
          <w:szCs w:val="26"/>
        </w:rPr>
      </w:pPr>
      <w:r>
        <w:rPr>
          <w:sz w:val="26"/>
          <w:szCs w:val="26"/>
        </w:rPr>
        <w:tab/>
        <w:t>Ovrhovoditelj</w:t>
      </w:r>
      <w:r w:rsidR="006F1EE3">
        <w:rPr>
          <w:sz w:val="26"/>
          <w:szCs w:val="26"/>
        </w:rPr>
        <w:t>: Tahir Meha</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osiguranje privremenim mjerama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Rješenjem od 30.05.2016.g. odbijen prijedlog za ovrhu.</w:t>
      </w:r>
    </w:p>
    <w:p w:rsidRDefault="006F1EE3" w:rsidP="006F1EE3" w:rsidR="006F1EE3">
      <w:pPr>
        <w:rPr>
          <w:sz w:val="26"/>
          <w:szCs w:val="26"/>
        </w:rPr>
      </w:pPr>
    </w:p>
    <w:p w:rsidRDefault="005C607D" w:rsidP="006F1EE3" w:rsidR="006F1EE3">
      <w:pPr>
        <w:rPr>
          <w:sz w:val="26"/>
          <w:szCs w:val="26"/>
        </w:rPr>
      </w:pPr>
      <w:r w:rsidRPr="005C607D">
        <w:rPr>
          <w:sz w:val="26"/>
          <w:szCs w:val="26"/>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3A1C8B">
      <w:pPr>
        <w:rPr>
          <w:b/>
          <w:sz w:val="26"/>
          <w:szCs w:val="26"/>
        </w:rPr>
      </w:pPr>
      <w:r w:rsidRPr="003A1C8B">
        <w:rPr>
          <w:b/>
          <w:sz w:val="26"/>
          <w:szCs w:val="26"/>
        </w:rPr>
        <w:t>62.</w:t>
      </w:r>
      <w:r w:rsidRPr="003A1C8B">
        <w:rPr>
          <w:b/>
          <w:sz w:val="26"/>
          <w:szCs w:val="26"/>
        </w:rPr>
        <w:tab/>
        <w:t>Ovr-494/2011</w:t>
      </w:r>
    </w:p>
    <w:p w:rsidRDefault="0021072C" w:rsidP="006F1EE3" w:rsidR="006F1EE3">
      <w:pPr>
        <w:rPr>
          <w:sz w:val="26"/>
          <w:szCs w:val="26"/>
        </w:rPr>
      </w:pPr>
      <w:r>
        <w:rPr>
          <w:sz w:val="26"/>
          <w:szCs w:val="26"/>
        </w:rPr>
        <w:tab/>
        <w:t>Ovrhovoditelj</w:t>
      </w:r>
      <w:r w:rsidR="006F1EE3">
        <w:rPr>
          <w:sz w:val="26"/>
          <w:szCs w:val="26"/>
        </w:rPr>
        <w:t>: Ljubica Parnicky</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 VPS: 45.227,50 kn</w:t>
      </w:r>
    </w:p>
    <w:p w:rsidRDefault="006F1EE3" w:rsidP="006F1EE3" w:rsidR="006F1EE3">
      <w:pPr>
        <w:rPr>
          <w:sz w:val="26"/>
          <w:szCs w:val="26"/>
        </w:rPr>
      </w:pPr>
    </w:p>
    <w:p w:rsidRDefault="006F1EE3" w:rsidP="006F1EE3" w:rsidR="006F1EE3">
      <w:pPr>
        <w:rPr>
          <w:sz w:val="26"/>
          <w:szCs w:val="26"/>
        </w:rPr>
      </w:pPr>
      <w:r>
        <w:rPr>
          <w:sz w:val="26"/>
          <w:szCs w:val="26"/>
        </w:rPr>
        <w:t>Rješenjem o ovrsi posl.br. Ovrpl-3020/10 od 16.11.2011. godine određena je ovrha na novčanim sredstvima Tempo d.d., temeljem pravomoćne i ovršne presude Općinskog građanskog suda u Zagrebu, posl.br P-10969/05 od 28.02.2007.g., kojom je Tempo d.d. naloženo tužitelju isplatiti iznos od 45.227,50 na ime naknade parničnog troška.</w:t>
      </w:r>
    </w:p>
    <w:p w:rsidRDefault="006F1EE3" w:rsidP="006F1EE3" w:rsidR="006F1EE3">
      <w:pPr>
        <w:rPr>
          <w:sz w:val="26"/>
          <w:szCs w:val="26"/>
        </w:rPr>
      </w:pPr>
    </w:p>
    <w:p w:rsidRDefault="006F1EE3" w:rsidP="006F1EE3" w:rsidR="006F1EE3">
      <w:pPr>
        <w:rPr>
          <w:sz w:val="26"/>
          <w:szCs w:val="26"/>
        </w:rPr>
      </w:pPr>
      <w:r>
        <w:rPr>
          <w:sz w:val="26"/>
          <w:szCs w:val="26"/>
        </w:rPr>
        <w:t>Budući da se ovrha nije mogla provesti zbog nedostatka sredstava na računu ovršenika, ovrhovoditelj je podnio prijedlog kojim predlaže promjenu predmeta ovrhe, i to nekretninu – jednosobni stan, oznake 8, smješten u jugoistočnom dijelu 2. kata zgrade, koja se nalazi u Zagrebu, Gustava Krkleca 8, sagrađena na k.č.br. 4986/12, zk.ul. 100786, k.o. Vrapče Novo, poduložak 17.</w:t>
      </w:r>
    </w:p>
    <w:p w:rsidRDefault="006F1EE3" w:rsidP="006F1EE3" w:rsidR="006F1EE3">
      <w:pPr>
        <w:rPr>
          <w:sz w:val="26"/>
          <w:szCs w:val="26"/>
        </w:rPr>
      </w:pPr>
    </w:p>
    <w:p w:rsidRDefault="006F1EE3" w:rsidP="006F1EE3" w:rsidR="006F1EE3">
      <w:pPr>
        <w:rPr>
          <w:sz w:val="26"/>
          <w:szCs w:val="26"/>
        </w:rPr>
      </w:pPr>
      <w:r>
        <w:rPr>
          <w:sz w:val="26"/>
          <w:szCs w:val="26"/>
        </w:rPr>
        <w:t>Dana 30.08.2013. godine doneseno je rješenje o ovrsi navedene nekretnine, posl.br. Ovr-494/2011.</w:t>
      </w:r>
    </w:p>
    <w:p w:rsidRDefault="006F1EE3" w:rsidP="006F1EE3" w:rsidR="006F1EE3">
      <w:pPr>
        <w:rPr>
          <w:sz w:val="26"/>
          <w:szCs w:val="26"/>
        </w:rPr>
      </w:pPr>
    </w:p>
    <w:p w:rsidRDefault="006F1EE3" w:rsidP="006F1EE3" w:rsidR="006F1EE3">
      <w:pPr>
        <w:rPr>
          <w:sz w:val="26"/>
          <w:szCs w:val="26"/>
        </w:rPr>
      </w:pPr>
      <w:r>
        <w:rPr>
          <w:sz w:val="26"/>
          <w:szCs w:val="26"/>
        </w:rPr>
        <w:t>Dana 08.07.2014.g. doneseno je rješenje kojim se utvrđuje prekid postupka.</w:t>
      </w:r>
    </w:p>
    <w:p w:rsidRDefault="005C607D" w:rsidP="006F1EE3" w:rsidR="005C607D">
      <w:pPr>
        <w:rPr>
          <w:sz w:val="26"/>
          <w:szCs w:val="26"/>
        </w:rPr>
      </w:pPr>
    </w:p>
    <w:p w:rsidRDefault="005C607D" w:rsidP="006F1EE3" w:rsidR="005C607D">
      <w:pPr>
        <w:rPr>
          <w:sz w:val="26"/>
          <w:szCs w:val="26"/>
        </w:rPr>
      </w:pPr>
      <w:r>
        <w:rPr>
          <w:sz w:val="26"/>
          <w:szCs w:val="26"/>
        </w:rPr>
        <w:t>Nema zabilježbe ovrhe na kritičnoj nekretnini. Ista u vlasništvu Meštrović Ksenije.</w:t>
      </w:r>
    </w:p>
    <w:p w:rsidRDefault="005C607D" w:rsidP="006F1EE3" w:rsidR="005C607D">
      <w:pPr>
        <w:rPr>
          <w:sz w:val="26"/>
          <w:szCs w:val="26"/>
        </w:rPr>
      </w:pPr>
    </w:p>
    <w:p w:rsidRDefault="005C607D" w:rsidP="006F1EE3" w:rsidR="005C607D">
      <w:pPr>
        <w:rPr>
          <w:sz w:val="26"/>
          <w:szCs w:val="26"/>
        </w:rPr>
      </w:pPr>
      <w:r w:rsidRPr="005C607D">
        <w:rPr>
          <w:sz w:val="26"/>
          <w:szCs w:val="26"/>
          <w:highlight w:val="yellow"/>
        </w:rPr>
        <w:t>Staviti a/a.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7C4E05">
      <w:pPr>
        <w:rPr>
          <w:b/>
          <w:sz w:val="26"/>
          <w:szCs w:val="26"/>
        </w:rPr>
      </w:pPr>
      <w:r w:rsidRPr="007C4E05">
        <w:rPr>
          <w:b/>
          <w:sz w:val="26"/>
          <w:szCs w:val="26"/>
        </w:rPr>
        <w:t>63.</w:t>
      </w:r>
      <w:r w:rsidRPr="007C4E05">
        <w:rPr>
          <w:b/>
          <w:sz w:val="26"/>
          <w:szCs w:val="26"/>
        </w:rPr>
        <w:tab/>
        <w:t>Ovrj-574/2011</w:t>
      </w:r>
    </w:p>
    <w:p w:rsidRDefault="0021072C" w:rsidP="006F1EE3" w:rsidR="006F1EE3">
      <w:pPr>
        <w:rPr>
          <w:sz w:val="26"/>
          <w:szCs w:val="26"/>
        </w:rPr>
      </w:pPr>
      <w:r>
        <w:rPr>
          <w:sz w:val="26"/>
          <w:szCs w:val="26"/>
        </w:rPr>
        <w:tab/>
        <w:t>Ovrhovoditelj</w:t>
      </w:r>
      <w:r w:rsidR="006F1EE3">
        <w:rPr>
          <w:sz w:val="26"/>
          <w:szCs w:val="26"/>
        </w:rPr>
        <w:t>: Vitan d.o.o.</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w:t>
      </w:r>
    </w:p>
    <w:p w:rsidRDefault="006F1EE3" w:rsidP="006F1EE3" w:rsidR="006F1EE3">
      <w:pPr>
        <w:rPr>
          <w:sz w:val="26"/>
          <w:szCs w:val="26"/>
        </w:rPr>
      </w:pPr>
    </w:p>
    <w:p w:rsidRDefault="006F1EE3" w:rsidP="006F1EE3" w:rsidR="006F1EE3">
      <w:pPr>
        <w:rPr>
          <w:sz w:val="26"/>
          <w:szCs w:val="26"/>
        </w:rPr>
      </w:pPr>
      <w:r w:rsidRPr="00671ADA">
        <w:rPr>
          <w:sz w:val="26"/>
          <w:szCs w:val="26"/>
        </w:rPr>
        <w:t>S</w:t>
      </w:r>
      <w:r>
        <w:rPr>
          <w:sz w:val="26"/>
          <w:szCs w:val="26"/>
        </w:rPr>
        <w:t>pis se nalazi u referadi kod suca. Nakon što se spis vrati u kancel suda, izvršiti će se uvid u isti</w:t>
      </w:r>
      <w:r w:rsidR="005C607D">
        <w:rPr>
          <w:sz w:val="26"/>
          <w:szCs w:val="26"/>
        </w:rPr>
        <w:t>.</w:t>
      </w:r>
    </w:p>
    <w:p w:rsidRDefault="005C607D" w:rsidP="006F1EE3" w:rsidR="005C607D">
      <w:pPr>
        <w:rPr>
          <w:sz w:val="26"/>
          <w:szCs w:val="26"/>
        </w:rPr>
      </w:pPr>
    </w:p>
    <w:p w:rsidRDefault="00184E0D" w:rsidP="006F1EE3" w:rsidR="00184E0D">
      <w:pPr>
        <w:rPr>
          <w:sz w:val="26"/>
          <w:szCs w:val="26"/>
        </w:rPr>
      </w:pPr>
      <w:r w:rsidRPr="00184E0D">
        <w:rPr>
          <w:sz w:val="26"/>
          <w:szCs w:val="26"/>
          <w:highlight w:val="yellow"/>
        </w:rPr>
        <w:t>???</w:t>
      </w:r>
    </w:p>
    <w:p w:rsidRDefault="005C607D" w:rsidP="006F1EE3" w:rsidR="005C607D">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7C4E05">
      <w:pPr>
        <w:rPr>
          <w:b/>
          <w:sz w:val="26"/>
          <w:szCs w:val="26"/>
        </w:rPr>
      </w:pPr>
      <w:r w:rsidRPr="007C4E05">
        <w:rPr>
          <w:b/>
          <w:sz w:val="26"/>
          <w:szCs w:val="26"/>
        </w:rPr>
        <w:t>64.</w:t>
      </w:r>
      <w:r w:rsidRPr="007C4E05">
        <w:rPr>
          <w:b/>
          <w:sz w:val="26"/>
          <w:szCs w:val="26"/>
        </w:rPr>
        <w:tab/>
        <w:t>Ovrpl-9013/2011</w:t>
      </w:r>
    </w:p>
    <w:p w:rsidRDefault="0021072C" w:rsidP="006F1EE3" w:rsidR="006F1EE3">
      <w:pPr>
        <w:rPr>
          <w:sz w:val="26"/>
          <w:szCs w:val="26"/>
        </w:rPr>
      </w:pPr>
      <w:r>
        <w:rPr>
          <w:sz w:val="26"/>
          <w:szCs w:val="26"/>
        </w:rPr>
        <w:tab/>
        <w:t>Ovrhovoditelj</w:t>
      </w:r>
      <w:r w:rsidR="006F1EE3">
        <w:rPr>
          <w:sz w:val="26"/>
          <w:szCs w:val="26"/>
        </w:rPr>
        <w:t>: Andrea Jukić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ind w:left="720"/>
        <w:rPr>
          <w:sz w:val="26"/>
          <w:szCs w:val="26"/>
        </w:rPr>
      </w:pPr>
      <w:r>
        <w:rPr>
          <w:sz w:val="26"/>
          <w:szCs w:val="26"/>
        </w:rPr>
        <w:t>Radi: ovrha na novčanoj tražbini, VPS: 7.571,79 (5.788,04 sa zzk od    31.01.2008. i 1.783,75 sa zzk od 18.11.2010.)</w:t>
      </w:r>
    </w:p>
    <w:p w:rsidRDefault="006F1EE3" w:rsidP="006F1EE3" w:rsidR="006F1EE3">
      <w:pPr>
        <w:rPr>
          <w:sz w:val="26"/>
          <w:szCs w:val="26"/>
        </w:rPr>
      </w:pPr>
    </w:p>
    <w:p w:rsidRDefault="006F1EE3" w:rsidP="006F1EE3" w:rsidR="006F1EE3">
      <w:pPr>
        <w:rPr>
          <w:sz w:val="26"/>
          <w:szCs w:val="26"/>
        </w:rPr>
      </w:pPr>
      <w:r>
        <w:rPr>
          <w:sz w:val="26"/>
          <w:szCs w:val="26"/>
        </w:rPr>
        <w:t>Dana 21.09.2012. godine doneseno je rješenje o ovrsi na novčanim sredstvima ovršenika, za tražbinu koju ovrhovoditelj ima temeljem pravomoćne i ovršne presude Općinskog građanskog suda u Zagrebu, posl.br. P-7232/10 od 18.11.2010.</w:t>
      </w:r>
    </w:p>
    <w:p w:rsidRDefault="006F1EE3" w:rsidP="006F1EE3" w:rsidR="006F1EE3">
      <w:pPr>
        <w:rPr>
          <w:sz w:val="26"/>
          <w:szCs w:val="26"/>
        </w:rPr>
      </w:pPr>
    </w:p>
    <w:p w:rsidRDefault="006F1EE3" w:rsidP="006F1EE3" w:rsidR="006F1EE3">
      <w:pPr>
        <w:rPr>
          <w:sz w:val="26"/>
          <w:szCs w:val="26"/>
        </w:rPr>
      </w:pPr>
      <w:r>
        <w:rPr>
          <w:sz w:val="26"/>
          <w:szCs w:val="26"/>
        </w:rPr>
        <w:t>Dana 11.10.2012.g. FINA je dopisom obavijestila sud o nemogućnosti provedbe ovrhe zbog nedostatka novčanih sredstava na računu ovršenika. Nakon toga u predmetu nisu poduzimane nikakve radnje.</w:t>
      </w:r>
    </w:p>
    <w:p w:rsidRDefault="006F1EE3" w:rsidP="006F1EE3" w:rsidR="006F1EE3">
      <w:pPr>
        <w:rPr>
          <w:sz w:val="26"/>
          <w:szCs w:val="26"/>
        </w:rPr>
      </w:pPr>
    </w:p>
    <w:p w:rsidRDefault="00391C8C" w:rsidP="006F1EE3" w:rsidR="006F1EE3">
      <w:pPr>
        <w:rPr>
          <w:sz w:val="26"/>
          <w:szCs w:val="26"/>
        </w:rPr>
      </w:pPr>
      <w:r w:rsidRPr="00391C8C">
        <w:rPr>
          <w:sz w:val="26"/>
          <w:szCs w:val="26"/>
          <w:highlight w:val="yellow"/>
        </w:rPr>
        <w:t>Staviti a/a, otvoren stečaj.</w:t>
      </w:r>
    </w:p>
    <w:p w:rsidRDefault="006F1EE3" w:rsidP="006F1EE3" w:rsidR="006F1EE3">
      <w:pPr>
        <w:rPr>
          <w:sz w:val="26"/>
          <w:szCs w:val="26"/>
        </w:rPr>
      </w:pPr>
    </w:p>
    <w:p w:rsidRDefault="006F1EE3" w:rsidP="006F1EE3" w:rsidR="006F1EE3" w:rsidRPr="007C4E05">
      <w:pPr>
        <w:rPr>
          <w:b/>
          <w:sz w:val="26"/>
          <w:szCs w:val="26"/>
        </w:rPr>
      </w:pPr>
      <w:r w:rsidRPr="007C4E05">
        <w:rPr>
          <w:b/>
          <w:sz w:val="26"/>
          <w:szCs w:val="26"/>
        </w:rPr>
        <w:t>65.</w:t>
      </w:r>
      <w:r w:rsidRPr="007C4E05">
        <w:rPr>
          <w:b/>
          <w:sz w:val="26"/>
          <w:szCs w:val="26"/>
        </w:rPr>
        <w:tab/>
        <w:t>Ovrpl-5728/2011</w:t>
      </w:r>
    </w:p>
    <w:p w:rsidRDefault="0021072C" w:rsidP="006F1EE3" w:rsidR="006F1EE3">
      <w:pPr>
        <w:rPr>
          <w:sz w:val="26"/>
          <w:szCs w:val="26"/>
        </w:rPr>
      </w:pPr>
      <w:r>
        <w:rPr>
          <w:sz w:val="26"/>
          <w:szCs w:val="26"/>
        </w:rPr>
        <w:tab/>
        <w:t>Ovrhovoditelj</w:t>
      </w:r>
      <w:r w:rsidR="006F1EE3">
        <w:rPr>
          <w:sz w:val="26"/>
          <w:szCs w:val="26"/>
        </w:rPr>
        <w:t>: Zvonko Balja</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prekid postupka, 12.11.2014.</w:t>
      </w:r>
    </w:p>
    <w:p w:rsidRDefault="006F1EE3" w:rsidP="006F1EE3" w:rsidR="006F1EE3">
      <w:pPr>
        <w:rPr>
          <w:sz w:val="26"/>
          <w:szCs w:val="26"/>
        </w:rPr>
      </w:pPr>
    </w:p>
    <w:p w:rsidRDefault="00391C8C" w:rsidP="006F1EE3" w:rsidR="006F1EE3">
      <w:pPr>
        <w:rPr>
          <w:sz w:val="26"/>
          <w:szCs w:val="26"/>
        </w:rPr>
      </w:pPr>
      <w:r w:rsidRPr="00391C8C">
        <w:rPr>
          <w:sz w:val="26"/>
          <w:szCs w:val="26"/>
        </w:rPr>
        <w:t>Nakon što isti bude nastavljen tražiti će se obustava postupka jer je nad ovršenikom otvoren stečaj a postupak ovrhe  je pokrenut prije otvaranja + tražbina priznata u stečaju.</w:t>
      </w: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09269F">
      <w:pPr>
        <w:rPr>
          <w:b/>
          <w:sz w:val="26"/>
          <w:szCs w:val="26"/>
        </w:rPr>
      </w:pPr>
      <w:r w:rsidRPr="0009269F">
        <w:rPr>
          <w:b/>
          <w:sz w:val="26"/>
          <w:szCs w:val="26"/>
        </w:rPr>
        <w:t>66.</w:t>
      </w:r>
      <w:r w:rsidRPr="0009269F">
        <w:rPr>
          <w:b/>
          <w:sz w:val="26"/>
          <w:szCs w:val="26"/>
        </w:rPr>
        <w:tab/>
        <w:t>Ovrpl-4699/2011</w:t>
      </w:r>
    </w:p>
    <w:p w:rsidRDefault="0021072C" w:rsidP="006F1EE3" w:rsidR="006F1EE3">
      <w:pPr>
        <w:rPr>
          <w:sz w:val="26"/>
          <w:szCs w:val="26"/>
        </w:rPr>
      </w:pPr>
      <w:r>
        <w:rPr>
          <w:sz w:val="26"/>
          <w:szCs w:val="26"/>
        </w:rPr>
        <w:tab/>
        <w:t>Ovrhovoditelj</w:t>
      </w:r>
      <w:r w:rsidR="006F1EE3">
        <w:rPr>
          <w:sz w:val="26"/>
          <w:szCs w:val="26"/>
        </w:rPr>
        <w:t>: Matija Šućur Kefelja</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doneseno rješenje o obustavi postupka, arhiviran 08.12.2014.</w:t>
      </w:r>
    </w:p>
    <w:p w:rsidRDefault="006F1EE3" w:rsidP="006F1EE3" w:rsidR="006F1EE3">
      <w:pPr>
        <w:rPr>
          <w:sz w:val="26"/>
          <w:szCs w:val="26"/>
        </w:rPr>
      </w:pPr>
    </w:p>
    <w:p w:rsidRDefault="00420E27" w:rsidP="006F1EE3" w:rsidR="006F1EE3">
      <w:pPr>
        <w:rPr>
          <w:sz w:val="26"/>
          <w:szCs w:val="26"/>
        </w:rPr>
      </w:pPr>
      <w:r w:rsidRPr="00420E27">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r w:rsidRPr="0009269F">
        <w:rPr>
          <w:b/>
          <w:sz w:val="26"/>
          <w:szCs w:val="26"/>
        </w:rPr>
        <w:t>67.</w:t>
      </w:r>
      <w:r w:rsidRPr="0009269F">
        <w:rPr>
          <w:b/>
          <w:sz w:val="26"/>
          <w:szCs w:val="26"/>
        </w:rPr>
        <w:tab/>
        <w:t>Ovrpl-3738/2011</w:t>
      </w:r>
    </w:p>
    <w:p w:rsidRDefault="006F1EE3" w:rsidP="006F1EE3" w:rsidR="006F1EE3">
      <w:pPr>
        <w:rPr>
          <w:sz w:val="26"/>
          <w:szCs w:val="26"/>
        </w:rPr>
      </w:pPr>
      <w:r>
        <w:rPr>
          <w:b/>
          <w:sz w:val="26"/>
          <w:szCs w:val="26"/>
        </w:rPr>
        <w:tab/>
      </w:r>
      <w:r w:rsidR="0021072C">
        <w:rPr>
          <w:sz w:val="26"/>
          <w:szCs w:val="26"/>
        </w:rPr>
        <w:t>Ovrhovoditelj</w:t>
      </w:r>
      <w:r>
        <w:rPr>
          <w:sz w:val="26"/>
          <w:szCs w:val="26"/>
        </w:rPr>
        <w:t>: Inkasator d.o.o.</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predmet ustupljen drugom sudu.</w:t>
      </w:r>
    </w:p>
    <w:p w:rsidRDefault="006F1EE3" w:rsidP="006F1EE3" w:rsidR="006F1EE3">
      <w:pPr>
        <w:rPr>
          <w:sz w:val="26"/>
          <w:szCs w:val="26"/>
        </w:rPr>
      </w:pPr>
    </w:p>
    <w:p w:rsidRDefault="00420E27" w:rsidP="006F1EE3" w:rsidR="006F1EE3">
      <w:pPr>
        <w:rPr>
          <w:sz w:val="26"/>
          <w:szCs w:val="26"/>
        </w:rPr>
      </w:pPr>
      <w:r w:rsidRPr="00221367">
        <w:rPr>
          <w:sz w:val="26"/>
          <w:szCs w:val="26"/>
          <w:highlight w:val="yellow"/>
        </w:rPr>
        <w:t>Staviti a/a</w:t>
      </w:r>
      <w:r>
        <w:rPr>
          <w:sz w:val="26"/>
          <w:szCs w:val="26"/>
        </w:rPr>
        <w:t>, tražbina nije prijavljena u stečaju.</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09269F">
      <w:pPr>
        <w:rPr>
          <w:b/>
          <w:sz w:val="26"/>
          <w:szCs w:val="26"/>
        </w:rPr>
      </w:pPr>
      <w:r>
        <w:rPr>
          <w:b/>
          <w:sz w:val="26"/>
          <w:szCs w:val="26"/>
        </w:rPr>
        <w:t>68.</w:t>
      </w:r>
      <w:r>
        <w:rPr>
          <w:b/>
          <w:sz w:val="26"/>
          <w:szCs w:val="26"/>
        </w:rPr>
        <w:tab/>
        <w:t>Ovrpl-31</w:t>
      </w:r>
      <w:r w:rsidRPr="0009269F">
        <w:rPr>
          <w:b/>
          <w:sz w:val="26"/>
          <w:szCs w:val="26"/>
        </w:rPr>
        <w:t>7</w:t>
      </w:r>
      <w:r>
        <w:rPr>
          <w:b/>
          <w:sz w:val="26"/>
          <w:szCs w:val="26"/>
        </w:rPr>
        <w:t>3</w:t>
      </w:r>
      <w:r w:rsidRPr="0009269F">
        <w:rPr>
          <w:b/>
          <w:sz w:val="26"/>
          <w:szCs w:val="26"/>
        </w:rPr>
        <w:t>/2011</w:t>
      </w:r>
    </w:p>
    <w:p w:rsidRDefault="0021072C" w:rsidP="006F1EE3" w:rsidR="006F1EE3">
      <w:pPr>
        <w:rPr>
          <w:sz w:val="26"/>
          <w:szCs w:val="26"/>
        </w:rPr>
      </w:pPr>
      <w:r>
        <w:rPr>
          <w:sz w:val="26"/>
          <w:szCs w:val="26"/>
        </w:rPr>
        <w:tab/>
        <w:t>Ovrhovoditelj</w:t>
      </w:r>
      <w:r w:rsidR="006F1EE3">
        <w:rPr>
          <w:sz w:val="26"/>
          <w:szCs w:val="26"/>
        </w:rPr>
        <w:t>: Marko Bekić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obustavi postupka, arhiviran 05.12.2014.</w:t>
      </w:r>
    </w:p>
    <w:p w:rsidRDefault="006F1EE3" w:rsidP="006F1EE3" w:rsidR="006F1EE3">
      <w:pPr>
        <w:rPr>
          <w:sz w:val="26"/>
          <w:szCs w:val="26"/>
        </w:rPr>
      </w:pPr>
    </w:p>
    <w:p w:rsidRDefault="00B53C70" w:rsidP="006F1EE3" w:rsidR="006F1EE3">
      <w:pPr>
        <w:rPr>
          <w:sz w:val="26"/>
          <w:szCs w:val="26"/>
        </w:rPr>
      </w:pPr>
      <w:r w:rsidRPr="00B53C70">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4544D8">
      <w:pPr>
        <w:rPr>
          <w:b/>
          <w:sz w:val="26"/>
          <w:szCs w:val="26"/>
        </w:rPr>
      </w:pPr>
      <w:r w:rsidRPr="004544D8">
        <w:rPr>
          <w:b/>
          <w:sz w:val="26"/>
          <w:szCs w:val="26"/>
        </w:rPr>
        <w:t>69.</w:t>
      </w:r>
      <w:r w:rsidRPr="004544D8">
        <w:rPr>
          <w:b/>
          <w:sz w:val="26"/>
          <w:szCs w:val="26"/>
        </w:rPr>
        <w:tab/>
        <w:t>Ovrpl-2978/2011</w:t>
      </w:r>
    </w:p>
    <w:p w:rsidRDefault="0021072C" w:rsidP="006F1EE3" w:rsidR="006F1EE3">
      <w:pPr>
        <w:rPr>
          <w:sz w:val="26"/>
          <w:szCs w:val="26"/>
        </w:rPr>
      </w:pPr>
      <w:r>
        <w:rPr>
          <w:sz w:val="26"/>
          <w:szCs w:val="26"/>
        </w:rPr>
        <w:tab/>
        <w:t>Ovrhovoditelj</w:t>
      </w:r>
      <w:r w:rsidR="006F1EE3">
        <w:rPr>
          <w:sz w:val="26"/>
          <w:szCs w:val="26"/>
        </w:rPr>
        <w:t>: Mario Grabovac</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obustavi postupka, arhiviran 26.01.2015.</w:t>
      </w:r>
    </w:p>
    <w:p w:rsidRDefault="006F1EE3" w:rsidP="006F1EE3" w:rsidR="006F1EE3">
      <w:pPr>
        <w:rPr>
          <w:sz w:val="26"/>
          <w:szCs w:val="26"/>
        </w:rPr>
      </w:pPr>
    </w:p>
    <w:p w:rsidRDefault="00B53C70" w:rsidP="006F1EE3" w:rsidR="006F1EE3">
      <w:pPr>
        <w:rPr>
          <w:sz w:val="26"/>
          <w:szCs w:val="26"/>
        </w:rPr>
      </w:pPr>
      <w:r w:rsidRPr="00B53C70">
        <w:rPr>
          <w:sz w:val="26"/>
          <w:szCs w:val="26"/>
          <w:highlight w:val="yellow"/>
        </w:rPr>
        <w:t>Staviti a/a.</w:t>
      </w:r>
    </w:p>
    <w:p w:rsidRDefault="006F1EE3" w:rsidP="006F1EE3" w:rsidR="006F1EE3">
      <w:pPr>
        <w:rPr>
          <w:sz w:val="26"/>
          <w:szCs w:val="26"/>
        </w:rPr>
      </w:pPr>
    </w:p>
    <w:p w:rsidRDefault="006F1EE3" w:rsidP="006F1EE3" w:rsidR="006F1EE3" w:rsidRPr="004544D8">
      <w:pPr>
        <w:rPr>
          <w:b/>
          <w:sz w:val="26"/>
          <w:szCs w:val="26"/>
        </w:rPr>
      </w:pPr>
      <w:r w:rsidRPr="004544D8">
        <w:rPr>
          <w:b/>
          <w:sz w:val="26"/>
          <w:szCs w:val="26"/>
        </w:rPr>
        <w:t>70.</w:t>
      </w:r>
      <w:r w:rsidRPr="004544D8">
        <w:rPr>
          <w:b/>
          <w:sz w:val="26"/>
          <w:szCs w:val="26"/>
        </w:rPr>
        <w:tab/>
        <w:t>Ovrpl-2839/2011</w:t>
      </w:r>
    </w:p>
    <w:p w:rsidRDefault="0021072C" w:rsidP="006F1EE3" w:rsidR="006F1EE3">
      <w:pPr>
        <w:rPr>
          <w:sz w:val="26"/>
          <w:szCs w:val="26"/>
        </w:rPr>
      </w:pPr>
      <w:r>
        <w:rPr>
          <w:sz w:val="26"/>
          <w:szCs w:val="26"/>
        </w:rPr>
        <w:tab/>
        <w:t>Ovrhovoditelj</w:t>
      </w:r>
      <w:r w:rsidR="006F1EE3">
        <w:rPr>
          <w:sz w:val="26"/>
          <w:szCs w:val="26"/>
        </w:rPr>
        <w:t>: Fikret Muratović</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doneseno Rješenje o obustavi postupka.</w:t>
      </w:r>
    </w:p>
    <w:p w:rsidRDefault="006F1EE3" w:rsidP="006F1EE3" w:rsidR="006F1EE3">
      <w:pPr>
        <w:rPr>
          <w:sz w:val="26"/>
          <w:szCs w:val="26"/>
        </w:rPr>
      </w:pPr>
    </w:p>
    <w:p w:rsidRDefault="00B53C70" w:rsidP="006F1EE3" w:rsidR="006F1EE3">
      <w:pPr>
        <w:rPr>
          <w:sz w:val="26"/>
          <w:szCs w:val="26"/>
        </w:rPr>
      </w:pPr>
      <w:r w:rsidRPr="00B53C70">
        <w:rPr>
          <w:sz w:val="26"/>
          <w:szCs w:val="26"/>
          <w:highlight w:val="yellow"/>
        </w:rPr>
        <w:t>Staviti a/a.</w:t>
      </w:r>
    </w:p>
    <w:p w:rsidRDefault="006F1EE3" w:rsidP="006F1EE3" w:rsidR="006F1EE3">
      <w:pPr>
        <w:rPr>
          <w:sz w:val="26"/>
          <w:szCs w:val="26"/>
        </w:rPr>
      </w:pPr>
    </w:p>
    <w:p w:rsidRDefault="006F1EE3" w:rsidP="006F1EE3" w:rsidR="006F1EE3" w:rsidRPr="004544D8">
      <w:pPr>
        <w:rPr>
          <w:b/>
          <w:sz w:val="26"/>
          <w:szCs w:val="26"/>
        </w:rPr>
      </w:pPr>
      <w:r w:rsidRPr="004544D8">
        <w:rPr>
          <w:b/>
          <w:sz w:val="26"/>
          <w:szCs w:val="26"/>
        </w:rPr>
        <w:t>71.</w:t>
      </w:r>
      <w:r w:rsidRPr="004544D8">
        <w:rPr>
          <w:b/>
          <w:sz w:val="26"/>
          <w:szCs w:val="26"/>
        </w:rPr>
        <w:tab/>
        <w:t>Ovrpl-2235/2011</w:t>
      </w:r>
    </w:p>
    <w:p w:rsidRDefault="0021072C" w:rsidP="006F1EE3" w:rsidR="006F1EE3">
      <w:pPr>
        <w:rPr>
          <w:sz w:val="26"/>
          <w:szCs w:val="26"/>
        </w:rPr>
      </w:pPr>
      <w:r>
        <w:rPr>
          <w:sz w:val="26"/>
          <w:szCs w:val="26"/>
        </w:rPr>
        <w:tab/>
        <w:t>Ovrhovoditelj</w:t>
      </w:r>
      <w:r w:rsidR="006F1EE3">
        <w:rPr>
          <w:sz w:val="26"/>
          <w:szCs w:val="26"/>
        </w:rPr>
        <w:t>: Ivan Kršek</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 xml:space="preserve">Uvidom u „e Predmet“ utvrdili smo da je u predmetu doneseno Rješenje o obustavi postupka te da je odbijena žalba kao neosnovana – 03.06.2015.  </w:t>
      </w:r>
    </w:p>
    <w:p w:rsidRDefault="006F1EE3" w:rsidP="006F1EE3" w:rsidR="006F1EE3">
      <w:pPr>
        <w:rPr>
          <w:sz w:val="26"/>
          <w:szCs w:val="26"/>
        </w:rPr>
      </w:pPr>
    </w:p>
    <w:p w:rsidRDefault="00B53C70" w:rsidP="006F1EE3" w:rsidR="006F1EE3">
      <w:pPr>
        <w:rPr>
          <w:sz w:val="26"/>
          <w:szCs w:val="26"/>
        </w:rPr>
      </w:pPr>
      <w:r w:rsidRPr="00B53C70">
        <w:rPr>
          <w:sz w:val="26"/>
          <w:szCs w:val="26"/>
          <w:highlight w:val="yellow"/>
        </w:rPr>
        <w:t>Staviti a/a.</w:t>
      </w:r>
    </w:p>
    <w:p w:rsidRDefault="006F1EE3" w:rsidP="006F1EE3" w:rsidR="006F1EE3">
      <w:pPr>
        <w:rPr>
          <w:sz w:val="26"/>
          <w:szCs w:val="26"/>
        </w:rPr>
      </w:pPr>
    </w:p>
    <w:p w:rsidRDefault="006F1EE3" w:rsidP="006F1EE3" w:rsidR="006F1EE3" w:rsidRPr="004544D8">
      <w:pPr>
        <w:rPr>
          <w:b/>
          <w:sz w:val="26"/>
          <w:szCs w:val="26"/>
        </w:rPr>
      </w:pPr>
      <w:r w:rsidRPr="004544D8">
        <w:rPr>
          <w:b/>
          <w:sz w:val="26"/>
          <w:szCs w:val="26"/>
        </w:rPr>
        <w:t>72.</w:t>
      </w:r>
      <w:r w:rsidRPr="004544D8">
        <w:rPr>
          <w:b/>
          <w:sz w:val="26"/>
          <w:szCs w:val="26"/>
        </w:rPr>
        <w:tab/>
        <w:t>Ovrpl-1862/2011</w:t>
      </w:r>
    </w:p>
    <w:p w:rsidRDefault="0021072C" w:rsidP="006F1EE3" w:rsidR="006F1EE3">
      <w:pPr>
        <w:rPr>
          <w:sz w:val="26"/>
          <w:szCs w:val="26"/>
        </w:rPr>
      </w:pPr>
      <w:r>
        <w:rPr>
          <w:sz w:val="26"/>
          <w:szCs w:val="26"/>
        </w:rPr>
        <w:tab/>
        <w:t>Ovrhovoditelj</w:t>
      </w:r>
      <w:r w:rsidR="006F1EE3">
        <w:rPr>
          <w:sz w:val="26"/>
          <w:szCs w:val="26"/>
        </w:rPr>
        <w:t>: Zagrebački holding, Vodoopskrba i odvodnja</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dovršetak ovrhe 21.11.2011., spis je arhiviran 16.02.2017.</w:t>
      </w:r>
    </w:p>
    <w:p w:rsidRDefault="00B53C70" w:rsidP="006F1EE3" w:rsidR="00B53C70">
      <w:pPr>
        <w:rPr>
          <w:sz w:val="26"/>
          <w:szCs w:val="26"/>
        </w:rPr>
      </w:pPr>
    </w:p>
    <w:p w:rsidRDefault="00B53C70" w:rsidP="006F1EE3" w:rsidR="006F1EE3">
      <w:pPr>
        <w:rPr>
          <w:sz w:val="26"/>
          <w:szCs w:val="26"/>
        </w:rPr>
      </w:pPr>
      <w:r w:rsidRPr="00B53C70">
        <w:rPr>
          <w:sz w:val="26"/>
          <w:szCs w:val="26"/>
          <w:highlight w:val="yellow"/>
        </w:rPr>
        <w:t>Staviti a/a.</w:t>
      </w:r>
    </w:p>
    <w:p w:rsidRDefault="006F1EE3" w:rsidP="006F1EE3" w:rsidR="006F1EE3">
      <w:pPr>
        <w:rPr>
          <w:sz w:val="26"/>
          <w:szCs w:val="26"/>
        </w:rPr>
      </w:pPr>
    </w:p>
    <w:p w:rsidRDefault="006F1EE3" w:rsidP="006F1EE3" w:rsidR="006F1EE3" w:rsidRPr="007D1C2B">
      <w:pPr>
        <w:rPr>
          <w:b/>
          <w:sz w:val="26"/>
          <w:szCs w:val="26"/>
        </w:rPr>
      </w:pPr>
      <w:r w:rsidRPr="007D1C2B">
        <w:rPr>
          <w:b/>
          <w:sz w:val="26"/>
          <w:szCs w:val="26"/>
        </w:rPr>
        <w:t>73.</w:t>
      </w:r>
      <w:r w:rsidRPr="007D1C2B">
        <w:rPr>
          <w:b/>
          <w:sz w:val="26"/>
          <w:szCs w:val="26"/>
        </w:rPr>
        <w:tab/>
        <w:t>Ovrpl-1861/2011</w:t>
      </w:r>
    </w:p>
    <w:p w:rsidRDefault="0021072C" w:rsidP="006F1EE3" w:rsidR="006F1EE3">
      <w:pPr>
        <w:rPr>
          <w:sz w:val="26"/>
          <w:szCs w:val="26"/>
        </w:rPr>
      </w:pPr>
      <w:r>
        <w:rPr>
          <w:sz w:val="26"/>
          <w:szCs w:val="26"/>
        </w:rPr>
        <w:tab/>
        <w:t>Ovrhovoditelj</w:t>
      </w:r>
      <w:r w:rsidR="006F1EE3">
        <w:rPr>
          <w:sz w:val="26"/>
          <w:szCs w:val="26"/>
        </w:rPr>
        <w:t>: Zagrebački holding, Vodoopskrba i odvodnja</w:t>
      </w:r>
    </w:p>
    <w:p w:rsidRDefault="0021072C"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dovršetak ovrhe 12.08.2011., spis je arhiviran 16.02.2017.</w:t>
      </w:r>
    </w:p>
    <w:p w:rsidRDefault="006F1EE3" w:rsidP="006F1EE3" w:rsidR="006F1EE3">
      <w:pPr>
        <w:rPr>
          <w:sz w:val="26"/>
          <w:szCs w:val="26"/>
        </w:rPr>
      </w:pPr>
    </w:p>
    <w:p w:rsidRDefault="00B53C70" w:rsidP="006F1EE3" w:rsidR="006F1EE3">
      <w:pPr>
        <w:rPr>
          <w:sz w:val="26"/>
          <w:szCs w:val="26"/>
        </w:rPr>
      </w:pPr>
      <w:r w:rsidRPr="00B53C70">
        <w:rPr>
          <w:sz w:val="26"/>
          <w:szCs w:val="26"/>
          <w:highlight w:val="yellow"/>
        </w:rPr>
        <w:t>Staviti a/a.</w:t>
      </w:r>
    </w:p>
    <w:p w:rsidRDefault="006F1EE3" w:rsidP="006F1EE3" w:rsidR="006F1EE3">
      <w:pPr>
        <w:rPr>
          <w:sz w:val="26"/>
          <w:szCs w:val="26"/>
        </w:rPr>
      </w:pPr>
    </w:p>
    <w:p w:rsidRDefault="006F1EE3" w:rsidP="006F1EE3" w:rsidR="006F1EE3">
      <w:pPr>
        <w:rPr>
          <w:b/>
          <w:sz w:val="26"/>
          <w:szCs w:val="26"/>
        </w:rPr>
      </w:pPr>
      <w:r w:rsidRPr="007D1C2B">
        <w:rPr>
          <w:b/>
          <w:sz w:val="26"/>
          <w:szCs w:val="26"/>
        </w:rPr>
        <w:t>74.</w:t>
      </w:r>
      <w:r w:rsidRPr="007D1C2B">
        <w:rPr>
          <w:b/>
          <w:sz w:val="26"/>
          <w:szCs w:val="26"/>
        </w:rPr>
        <w:tab/>
        <w:t>P-6727/2011</w:t>
      </w:r>
    </w:p>
    <w:p w:rsidRDefault="006F1EE3" w:rsidP="006F1EE3" w:rsidR="006F1EE3">
      <w:pPr>
        <w:rPr>
          <w:sz w:val="26"/>
          <w:szCs w:val="26"/>
        </w:rPr>
      </w:pPr>
      <w:r>
        <w:rPr>
          <w:b/>
          <w:sz w:val="26"/>
          <w:szCs w:val="26"/>
        </w:rPr>
        <w:tab/>
      </w:r>
      <w:r>
        <w:rPr>
          <w:sz w:val="26"/>
          <w:szCs w:val="26"/>
        </w:rPr>
        <w:t>Tužitelj: Zorica Perša</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02.01.2013.</w:t>
      </w:r>
      <w:r w:rsidR="00F057C1">
        <w:rPr>
          <w:sz w:val="26"/>
          <w:szCs w:val="26"/>
        </w:rPr>
        <w:t xml:space="preserve"> Postupak je pokrenut 1989. godine.</w:t>
      </w:r>
    </w:p>
    <w:p w:rsidRDefault="006F1EE3" w:rsidP="006F1EE3" w:rsidR="006F1EE3">
      <w:pPr>
        <w:rPr>
          <w:sz w:val="26"/>
          <w:szCs w:val="26"/>
        </w:rPr>
      </w:pPr>
    </w:p>
    <w:p w:rsidRDefault="006F1EE3" w:rsidP="006F1EE3" w:rsidR="006F1EE3">
      <w:pPr>
        <w:rPr>
          <w:sz w:val="26"/>
          <w:szCs w:val="26"/>
        </w:rPr>
      </w:pPr>
      <w:r>
        <w:rPr>
          <w:sz w:val="26"/>
          <w:szCs w:val="26"/>
        </w:rPr>
        <w:lastRenderedPageBreak/>
        <w:t>Predmet se povodom žalbe nalazi na Županijskom sudu u Zagrebu, posl.br. Gž-1984/2017.</w:t>
      </w:r>
    </w:p>
    <w:p w:rsidRDefault="006F1EE3" w:rsidP="006F1EE3" w:rsidR="006F1EE3">
      <w:pPr>
        <w:rPr>
          <w:sz w:val="26"/>
          <w:szCs w:val="26"/>
        </w:rPr>
      </w:pPr>
    </w:p>
    <w:p w:rsidRDefault="006F1EE3" w:rsidP="006F1EE3" w:rsidR="006F1EE3">
      <w:pPr>
        <w:rPr>
          <w:sz w:val="26"/>
          <w:szCs w:val="26"/>
        </w:rPr>
      </w:pPr>
      <w:r>
        <w:rPr>
          <w:sz w:val="26"/>
          <w:szCs w:val="26"/>
        </w:rPr>
        <w:t>Uvid će biti moguće napraviti kad se predmet vrati sa Županijskog suda u Zagrebu.</w:t>
      </w:r>
    </w:p>
    <w:p w:rsidRDefault="00B53C70" w:rsidP="006F1EE3" w:rsidR="00B53C70">
      <w:pPr>
        <w:rPr>
          <w:sz w:val="26"/>
          <w:szCs w:val="26"/>
        </w:rPr>
      </w:pPr>
    </w:p>
    <w:p w:rsidRDefault="00B53C70" w:rsidP="006F1EE3" w:rsidR="00B53C70">
      <w:pPr>
        <w:rPr>
          <w:sz w:val="26"/>
          <w:szCs w:val="26"/>
        </w:rPr>
      </w:pPr>
      <w:r>
        <w:rPr>
          <w:sz w:val="26"/>
          <w:szCs w:val="26"/>
        </w:rPr>
        <w:t>Pregledom tablice ispitanih tražbine vidljivo je da tražbina nije ispitana odnosno tužitelj istu nije prijavio u stečaj stoga nema pravni interes za daljnje vođenje parnice, međutim treba vidjeti odluku ukoliko je tuženik uspio u postupku kako bi se naplatio eventualni parnični trošak.</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136BC1">
      <w:pPr>
        <w:rPr>
          <w:b/>
          <w:sz w:val="26"/>
          <w:szCs w:val="26"/>
        </w:rPr>
      </w:pPr>
      <w:r w:rsidRPr="00136BC1">
        <w:rPr>
          <w:b/>
          <w:sz w:val="26"/>
          <w:szCs w:val="26"/>
        </w:rPr>
        <w:t>75.</w:t>
      </w:r>
      <w:r w:rsidRPr="00136BC1">
        <w:rPr>
          <w:b/>
          <w:sz w:val="26"/>
          <w:szCs w:val="26"/>
        </w:rPr>
        <w:tab/>
        <w:t>P-6313/2011</w:t>
      </w:r>
    </w:p>
    <w:p w:rsidRDefault="006F1EE3" w:rsidP="006F1EE3" w:rsidR="006F1EE3">
      <w:pPr>
        <w:rPr>
          <w:sz w:val="26"/>
          <w:szCs w:val="26"/>
        </w:rPr>
      </w:pPr>
      <w:r>
        <w:rPr>
          <w:sz w:val="26"/>
          <w:szCs w:val="26"/>
        </w:rPr>
        <w:tab/>
        <w:t>Tužitelj: Mirjana Kalinger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na temelju priznanja, 24.10.2011. godine.</w:t>
      </w:r>
    </w:p>
    <w:p w:rsidRDefault="006F1EE3" w:rsidP="006F1EE3" w:rsidR="006F1EE3">
      <w:pPr>
        <w:rPr>
          <w:sz w:val="26"/>
          <w:szCs w:val="26"/>
        </w:rPr>
      </w:pPr>
    </w:p>
    <w:p w:rsidRDefault="00F057C1" w:rsidP="006F1EE3" w:rsidR="006F1EE3">
      <w:pPr>
        <w:rPr>
          <w:sz w:val="26"/>
          <w:szCs w:val="26"/>
        </w:rPr>
      </w:pPr>
      <w:r w:rsidRPr="00F057C1">
        <w:rPr>
          <w:sz w:val="26"/>
          <w:szCs w:val="26"/>
          <w:highlight w:val="yellow"/>
        </w:rPr>
        <w:t>Spis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D53E2C">
      <w:pPr>
        <w:rPr>
          <w:b/>
          <w:sz w:val="26"/>
          <w:szCs w:val="26"/>
        </w:rPr>
      </w:pPr>
      <w:r w:rsidRPr="00D53E2C">
        <w:rPr>
          <w:b/>
          <w:sz w:val="26"/>
          <w:szCs w:val="26"/>
        </w:rPr>
        <w:t>76.</w:t>
      </w:r>
      <w:r w:rsidRPr="00D53E2C">
        <w:rPr>
          <w:b/>
          <w:sz w:val="26"/>
          <w:szCs w:val="26"/>
        </w:rPr>
        <w:tab/>
        <w:t>P-4764/2011</w:t>
      </w:r>
    </w:p>
    <w:p w:rsidRDefault="006F1EE3" w:rsidP="006F1EE3" w:rsidR="006F1EE3">
      <w:pPr>
        <w:rPr>
          <w:sz w:val="26"/>
          <w:szCs w:val="26"/>
        </w:rPr>
      </w:pPr>
      <w:r>
        <w:rPr>
          <w:sz w:val="26"/>
          <w:szCs w:val="26"/>
        </w:rPr>
        <w:tab/>
        <w:t xml:space="preserve">Tužitelj: Dragica Lehpamer </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30.12.2013.</w:t>
      </w:r>
    </w:p>
    <w:p w:rsidRDefault="006F1EE3" w:rsidP="006F1EE3" w:rsidR="006F1EE3">
      <w:pPr>
        <w:rPr>
          <w:sz w:val="26"/>
          <w:szCs w:val="26"/>
        </w:rPr>
      </w:pPr>
    </w:p>
    <w:p w:rsidRDefault="00F057C1" w:rsidP="006F1EE3" w:rsidR="006F1EE3">
      <w:pPr>
        <w:rPr>
          <w:sz w:val="26"/>
          <w:szCs w:val="26"/>
        </w:rPr>
      </w:pPr>
      <w:r w:rsidRPr="00F057C1">
        <w:rPr>
          <w:sz w:val="26"/>
          <w:szCs w:val="26"/>
          <w:highlight w:val="yellow"/>
        </w:rPr>
        <w:t>Spis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D53E2C">
      <w:pPr>
        <w:rPr>
          <w:b/>
          <w:sz w:val="26"/>
          <w:szCs w:val="26"/>
        </w:rPr>
      </w:pPr>
      <w:r w:rsidRPr="00D53E2C">
        <w:rPr>
          <w:b/>
          <w:sz w:val="26"/>
          <w:szCs w:val="26"/>
        </w:rPr>
        <w:t>77.</w:t>
      </w:r>
      <w:r w:rsidRPr="00D53E2C">
        <w:rPr>
          <w:b/>
          <w:sz w:val="26"/>
          <w:szCs w:val="26"/>
        </w:rPr>
        <w:tab/>
        <w:t>P-4763/2011</w:t>
      </w:r>
    </w:p>
    <w:p w:rsidRDefault="006F1EE3" w:rsidP="006F1EE3" w:rsidR="006F1EE3">
      <w:pPr>
        <w:rPr>
          <w:sz w:val="26"/>
          <w:szCs w:val="26"/>
        </w:rPr>
      </w:pPr>
      <w:r>
        <w:rPr>
          <w:sz w:val="26"/>
          <w:szCs w:val="26"/>
        </w:rPr>
        <w:tab/>
        <w:t>Tužitelj: Franjo Ramničer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zbog ogluhe, 19.07.2011.</w:t>
      </w:r>
    </w:p>
    <w:p w:rsidRDefault="006F1EE3" w:rsidP="006F1EE3" w:rsidR="006F1EE3">
      <w:pPr>
        <w:rPr>
          <w:sz w:val="26"/>
          <w:szCs w:val="26"/>
        </w:rPr>
      </w:pPr>
    </w:p>
    <w:p w:rsidRDefault="00F057C1" w:rsidP="006F1EE3" w:rsidR="006F1EE3">
      <w:pPr>
        <w:rPr>
          <w:sz w:val="26"/>
          <w:szCs w:val="26"/>
        </w:rPr>
      </w:pPr>
      <w:r w:rsidRPr="00F057C1">
        <w:rPr>
          <w:sz w:val="26"/>
          <w:szCs w:val="26"/>
          <w:highlight w:val="yellow"/>
        </w:rPr>
        <w:t>Spis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D53E2C">
      <w:pPr>
        <w:rPr>
          <w:b/>
          <w:sz w:val="26"/>
          <w:szCs w:val="26"/>
        </w:rPr>
      </w:pPr>
      <w:r w:rsidRPr="00D53E2C">
        <w:rPr>
          <w:b/>
          <w:sz w:val="26"/>
          <w:szCs w:val="26"/>
        </w:rPr>
        <w:t>78.</w:t>
      </w:r>
      <w:r w:rsidRPr="00D53E2C">
        <w:rPr>
          <w:b/>
          <w:sz w:val="26"/>
          <w:szCs w:val="26"/>
        </w:rPr>
        <w:tab/>
        <w:t>Povrv-7455/2011</w:t>
      </w:r>
    </w:p>
    <w:p w:rsidRDefault="006F1EE3" w:rsidP="006F1EE3" w:rsidR="006F1EE3">
      <w:pPr>
        <w:rPr>
          <w:sz w:val="26"/>
          <w:szCs w:val="26"/>
        </w:rPr>
      </w:pPr>
      <w:r>
        <w:rPr>
          <w:sz w:val="26"/>
          <w:szCs w:val="26"/>
        </w:rPr>
        <w:tab/>
        <w:t>Tužitelj: Zagrebački Holding, Čistoća</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 xml:space="preserve">Radi: </w:t>
      </w:r>
      <w:r w:rsidR="0021072C">
        <w:rPr>
          <w:sz w:val="26"/>
          <w:szCs w:val="26"/>
        </w:rPr>
        <w:t>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Rješenjem utvrđena apsolutna nenadležnost Općinskog građanskog suda u Zagrebu.</w:t>
      </w:r>
    </w:p>
    <w:p w:rsidRDefault="006F1EE3" w:rsidP="006F1EE3" w:rsidR="006F1EE3">
      <w:pPr>
        <w:rPr>
          <w:sz w:val="26"/>
          <w:szCs w:val="26"/>
        </w:rPr>
      </w:pPr>
    </w:p>
    <w:p w:rsidRDefault="00273F2B" w:rsidP="006F1EE3" w:rsidR="006F1EE3">
      <w:pPr>
        <w:rPr>
          <w:sz w:val="26"/>
          <w:szCs w:val="26"/>
        </w:rPr>
      </w:pPr>
      <w:r w:rsidRPr="00273F2B">
        <w:rPr>
          <w:sz w:val="26"/>
          <w:szCs w:val="26"/>
          <w:highlight w:val="yellow"/>
        </w:rPr>
        <w:t>Spis a/a.</w:t>
      </w:r>
      <w:r>
        <w:rPr>
          <w:sz w:val="26"/>
          <w:szCs w:val="26"/>
        </w:rPr>
        <w:t xml:space="preserve"> Tražbina priznata.</w:t>
      </w:r>
    </w:p>
    <w:p w:rsidRDefault="006F1EE3" w:rsidP="006F1EE3" w:rsidR="006F1EE3">
      <w:pPr>
        <w:rPr>
          <w:sz w:val="26"/>
          <w:szCs w:val="26"/>
        </w:rPr>
      </w:pPr>
    </w:p>
    <w:p w:rsidRDefault="006F1EE3" w:rsidP="006F1EE3" w:rsidR="006F1EE3">
      <w:pPr>
        <w:rPr>
          <w:sz w:val="26"/>
          <w:szCs w:val="26"/>
        </w:rPr>
      </w:pPr>
      <w:r>
        <w:rPr>
          <w:sz w:val="26"/>
          <w:szCs w:val="26"/>
        </w:rPr>
        <w:t xml:space="preserve"> </w:t>
      </w:r>
    </w:p>
    <w:p w:rsidRDefault="006F1EE3" w:rsidP="006F1EE3" w:rsidR="006F1EE3">
      <w:pPr>
        <w:rPr>
          <w:sz w:val="26"/>
          <w:szCs w:val="26"/>
        </w:rPr>
      </w:pPr>
    </w:p>
    <w:p w:rsidRDefault="006F1EE3" w:rsidP="006F1EE3" w:rsidR="006F1EE3" w:rsidRPr="00CD0E3C">
      <w:pPr>
        <w:rPr>
          <w:b/>
          <w:sz w:val="26"/>
          <w:szCs w:val="26"/>
        </w:rPr>
      </w:pPr>
      <w:r w:rsidRPr="00CD0E3C">
        <w:rPr>
          <w:b/>
          <w:sz w:val="26"/>
          <w:szCs w:val="26"/>
        </w:rPr>
        <w:t>79.</w:t>
      </w:r>
      <w:r w:rsidRPr="00CD0E3C">
        <w:rPr>
          <w:b/>
          <w:sz w:val="26"/>
          <w:szCs w:val="26"/>
        </w:rPr>
        <w:tab/>
        <w:t>P-10698/2010</w:t>
      </w:r>
    </w:p>
    <w:p w:rsidRDefault="006F1EE3" w:rsidP="006F1EE3" w:rsidR="006F1EE3">
      <w:pPr>
        <w:rPr>
          <w:sz w:val="26"/>
          <w:szCs w:val="26"/>
        </w:rPr>
      </w:pPr>
      <w:r>
        <w:rPr>
          <w:sz w:val="26"/>
          <w:szCs w:val="26"/>
        </w:rPr>
        <w:tab/>
        <w:t>Tužitelj: Zagrebački holding, Vodoopskrba i odvodnja</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23.01.2012.</w:t>
      </w:r>
    </w:p>
    <w:p w:rsidRDefault="006F1EE3" w:rsidP="006F1EE3" w:rsidR="006F1EE3">
      <w:pPr>
        <w:rPr>
          <w:sz w:val="26"/>
          <w:szCs w:val="26"/>
        </w:rPr>
      </w:pPr>
    </w:p>
    <w:p w:rsidRDefault="00273F2B" w:rsidP="006F1EE3" w:rsidR="006F1EE3">
      <w:pPr>
        <w:rPr>
          <w:sz w:val="26"/>
          <w:szCs w:val="26"/>
        </w:rPr>
      </w:pPr>
      <w:r w:rsidRPr="00273F2B">
        <w:rPr>
          <w:sz w:val="26"/>
          <w:szCs w:val="26"/>
          <w:highlight w:val="yellow"/>
        </w:rPr>
        <w:t>Spis a/a.</w:t>
      </w:r>
      <w:r>
        <w:rPr>
          <w:sz w:val="26"/>
          <w:szCs w:val="26"/>
        </w:rPr>
        <w:t xml:space="preserve"> Tražbina priznata.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CD0E3C">
      <w:pPr>
        <w:rPr>
          <w:b/>
          <w:sz w:val="26"/>
          <w:szCs w:val="26"/>
        </w:rPr>
      </w:pPr>
      <w:r w:rsidRPr="00CD0E3C">
        <w:rPr>
          <w:b/>
          <w:sz w:val="26"/>
          <w:szCs w:val="26"/>
        </w:rPr>
        <w:t>80.</w:t>
      </w:r>
      <w:r w:rsidRPr="00CD0E3C">
        <w:rPr>
          <w:b/>
          <w:sz w:val="26"/>
          <w:szCs w:val="26"/>
        </w:rPr>
        <w:tab/>
        <w:t>Pn-515/2017</w:t>
      </w:r>
    </w:p>
    <w:p w:rsidRDefault="006F1EE3" w:rsidP="006F1EE3" w:rsidR="006F1EE3">
      <w:pPr>
        <w:rPr>
          <w:sz w:val="26"/>
          <w:szCs w:val="26"/>
        </w:rPr>
      </w:pPr>
      <w:r>
        <w:rPr>
          <w:sz w:val="26"/>
          <w:szCs w:val="26"/>
        </w:rPr>
        <w:tab/>
        <w:t>Tužitelj: Marko Vučković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 vps: 26.646,73 kn sa zzk od 28.10.2010. godine</w:t>
      </w:r>
    </w:p>
    <w:p w:rsidRDefault="006F1EE3" w:rsidP="006F1EE3" w:rsidR="006F1EE3">
      <w:pPr>
        <w:rPr>
          <w:sz w:val="26"/>
          <w:szCs w:val="26"/>
        </w:rPr>
      </w:pPr>
    </w:p>
    <w:p w:rsidRDefault="006F1EE3" w:rsidP="006F1EE3" w:rsidR="006F1EE3">
      <w:pPr>
        <w:rPr>
          <w:sz w:val="26"/>
          <w:szCs w:val="26"/>
        </w:rPr>
      </w:pPr>
      <w:r>
        <w:rPr>
          <w:sz w:val="26"/>
          <w:szCs w:val="26"/>
        </w:rPr>
        <w:t>Tužitelj je podnio tužbu radi naknade štete u iznosu od 26.646,73 kune koja mu je nastala na osobnom automobilu, na način da je na gradilištu na kojem je radove izvodio tuženik došlo do pomicanja crijeva betonske pumpe, prilikom čega su nakupine betonske mase poprskale osobne automobile u vlasništvu tužitelja.</w:t>
      </w:r>
    </w:p>
    <w:p w:rsidRDefault="006F1EE3" w:rsidP="006F1EE3" w:rsidR="006F1EE3">
      <w:pPr>
        <w:rPr>
          <w:sz w:val="26"/>
          <w:szCs w:val="26"/>
        </w:rPr>
      </w:pPr>
    </w:p>
    <w:p w:rsidRDefault="006F1EE3" w:rsidP="006F1EE3" w:rsidR="006F1EE3">
      <w:pPr>
        <w:rPr>
          <w:sz w:val="26"/>
          <w:szCs w:val="26"/>
        </w:rPr>
      </w:pPr>
      <w:r>
        <w:rPr>
          <w:sz w:val="26"/>
          <w:szCs w:val="26"/>
        </w:rPr>
        <w:t>Presudom od 01.06.2017. godine (pravomoćna od 20.06.2017.g.) sud je odbio tužbeni zahtjev,</w:t>
      </w:r>
      <w:r w:rsidR="005E49E5">
        <w:rPr>
          <w:sz w:val="26"/>
          <w:szCs w:val="26"/>
        </w:rPr>
        <w:t xml:space="preserve"> te naloženo tužitelju platiti trošak parničnog postupka u iznosu od 1.000,00 kn +PDV, sve</w:t>
      </w:r>
      <w:r>
        <w:rPr>
          <w:sz w:val="26"/>
          <w:szCs w:val="26"/>
        </w:rPr>
        <w:t xml:space="preserve"> budući da tužitelj tražbinu nije prijavio u stečajni postupak nad tuženikom te ista nije </w:t>
      </w:r>
      <w:r w:rsidR="005E49E5">
        <w:rPr>
          <w:sz w:val="26"/>
          <w:szCs w:val="26"/>
        </w:rPr>
        <w:t>ispitana</w:t>
      </w:r>
      <w:r>
        <w:rPr>
          <w:sz w:val="26"/>
          <w:szCs w:val="26"/>
        </w:rPr>
        <w:t xml:space="preserve"> u stečajnom postupku.</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9B26EA">
      <w:pPr>
        <w:rPr>
          <w:b/>
          <w:sz w:val="26"/>
          <w:szCs w:val="26"/>
        </w:rPr>
      </w:pPr>
      <w:r w:rsidRPr="009B26EA">
        <w:rPr>
          <w:b/>
          <w:sz w:val="26"/>
          <w:szCs w:val="26"/>
        </w:rPr>
        <w:t>81.</w:t>
      </w:r>
      <w:r w:rsidRPr="009B26EA">
        <w:rPr>
          <w:b/>
          <w:sz w:val="26"/>
          <w:szCs w:val="26"/>
        </w:rPr>
        <w:tab/>
        <w:t>Ovrpl-2882/09</w:t>
      </w:r>
    </w:p>
    <w:p w:rsidRDefault="008A3D47" w:rsidP="006F1EE3" w:rsidR="006F1EE3">
      <w:pPr>
        <w:rPr>
          <w:sz w:val="26"/>
          <w:szCs w:val="26"/>
        </w:rPr>
      </w:pPr>
      <w:r>
        <w:rPr>
          <w:sz w:val="26"/>
          <w:szCs w:val="26"/>
        </w:rPr>
        <w:lastRenderedPageBreak/>
        <w:tab/>
        <w:t>Ovrhovoditelj</w:t>
      </w:r>
      <w:r w:rsidR="006F1EE3">
        <w:rPr>
          <w:sz w:val="26"/>
          <w:szCs w:val="26"/>
        </w:rPr>
        <w:t>: Grad Zagreb</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dovršetak ovrhe, 21.03.2012.</w:t>
      </w:r>
    </w:p>
    <w:p w:rsidRDefault="006F1EE3" w:rsidP="006F1EE3" w:rsidR="006F1EE3">
      <w:pPr>
        <w:rPr>
          <w:sz w:val="26"/>
          <w:szCs w:val="26"/>
        </w:rPr>
      </w:pPr>
    </w:p>
    <w:p w:rsidRDefault="005E49E5" w:rsidP="006F1EE3" w:rsidR="006F1EE3">
      <w:pPr>
        <w:rPr>
          <w:sz w:val="26"/>
          <w:szCs w:val="26"/>
        </w:rPr>
      </w:pPr>
      <w:r w:rsidRPr="005E49E5">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B26EA">
      <w:pPr>
        <w:rPr>
          <w:b/>
          <w:sz w:val="26"/>
          <w:szCs w:val="26"/>
        </w:rPr>
      </w:pPr>
      <w:r w:rsidRPr="009B26EA">
        <w:rPr>
          <w:b/>
          <w:sz w:val="26"/>
          <w:szCs w:val="26"/>
        </w:rPr>
        <w:t>82.</w:t>
      </w:r>
      <w:r w:rsidRPr="009B26EA">
        <w:rPr>
          <w:b/>
          <w:sz w:val="26"/>
          <w:szCs w:val="26"/>
        </w:rPr>
        <w:tab/>
        <w:t>P-2238/2009</w:t>
      </w:r>
    </w:p>
    <w:p w:rsidRDefault="006F1EE3" w:rsidP="006F1EE3" w:rsidR="006F1EE3">
      <w:pPr>
        <w:rPr>
          <w:sz w:val="26"/>
          <w:szCs w:val="26"/>
        </w:rPr>
      </w:pPr>
      <w:r>
        <w:rPr>
          <w:sz w:val="26"/>
          <w:szCs w:val="26"/>
        </w:rPr>
        <w:tab/>
        <w:t xml:space="preserve">Tužitelj: Zagrebački holding, Vodoopskrba i odvodnja </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23.11.2010. godine.</w:t>
      </w:r>
    </w:p>
    <w:p w:rsidRDefault="006F1EE3" w:rsidP="006F1EE3" w:rsidR="006F1EE3">
      <w:pPr>
        <w:rPr>
          <w:sz w:val="26"/>
          <w:szCs w:val="26"/>
        </w:rPr>
      </w:pPr>
    </w:p>
    <w:p w:rsidRDefault="008E69E0" w:rsidP="006F1EE3" w:rsidR="006F1EE3">
      <w:pPr>
        <w:rPr>
          <w:sz w:val="26"/>
          <w:szCs w:val="26"/>
        </w:rPr>
      </w:pPr>
      <w:r w:rsidRPr="008E69E0">
        <w:rPr>
          <w:sz w:val="26"/>
          <w:szCs w:val="26"/>
          <w:highlight w:val="yellow"/>
        </w:rPr>
        <w:t>Staviti a/a, priznata tražbina.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B26EA">
      <w:pPr>
        <w:rPr>
          <w:b/>
          <w:sz w:val="26"/>
          <w:szCs w:val="26"/>
        </w:rPr>
      </w:pPr>
      <w:r w:rsidRPr="009B26EA">
        <w:rPr>
          <w:b/>
          <w:sz w:val="26"/>
          <w:szCs w:val="26"/>
        </w:rPr>
        <w:t>83.</w:t>
      </w:r>
      <w:r w:rsidRPr="009B26EA">
        <w:rPr>
          <w:b/>
          <w:sz w:val="26"/>
          <w:szCs w:val="26"/>
        </w:rPr>
        <w:tab/>
        <w:t>P-9358/2008</w:t>
      </w:r>
    </w:p>
    <w:p w:rsidRDefault="006F1EE3" w:rsidP="006F1EE3" w:rsidR="006F1EE3">
      <w:pPr>
        <w:rPr>
          <w:sz w:val="26"/>
          <w:szCs w:val="26"/>
        </w:rPr>
      </w:pPr>
      <w:r>
        <w:rPr>
          <w:sz w:val="26"/>
          <w:szCs w:val="26"/>
        </w:rPr>
        <w:tab/>
        <w:t>Tužitelj: Grad Zagreb</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11.11.2009., potvrđena presudom od 27.03.2012.</w:t>
      </w:r>
    </w:p>
    <w:p w:rsidRDefault="006F1EE3" w:rsidP="006F1EE3" w:rsidR="006F1EE3">
      <w:pPr>
        <w:rPr>
          <w:sz w:val="26"/>
          <w:szCs w:val="26"/>
        </w:rPr>
      </w:pPr>
    </w:p>
    <w:p w:rsidRDefault="008E69E0" w:rsidP="006F1EE3" w:rsidR="006F1EE3">
      <w:pPr>
        <w:rPr>
          <w:sz w:val="26"/>
          <w:szCs w:val="26"/>
        </w:rPr>
      </w:pPr>
      <w:r w:rsidRPr="008E69E0">
        <w:rPr>
          <w:sz w:val="26"/>
          <w:szCs w:val="26"/>
          <w:highlight w:val="yellow"/>
        </w:rPr>
        <w:t>Staviti a/a, priznata tražbina.</w:t>
      </w:r>
    </w:p>
    <w:p w:rsidRDefault="006F1EE3" w:rsidP="006F1EE3" w:rsidR="006F1EE3">
      <w:pPr>
        <w:rPr>
          <w:sz w:val="26"/>
          <w:szCs w:val="26"/>
        </w:rPr>
      </w:pPr>
    </w:p>
    <w:p w:rsidRDefault="006F1EE3" w:rsidP="006F1EE3" w:rsidR="006F1EE3">
      <w:pPr>
        <w:rPr>
          <w:sz w:val="26"/>
          <w:szCs w:val="26"/>
        </w:rPr>
      </w:pPr>
    </w:p>
    <w:p w:rsidRDefault="006F1EE3" w:rsidP="006F1EE3" w:rsidR="006F1EE3" w:rsidRPr="00863F7D">
      <w:pPr>
        <w:rPr>
          <w:b/>
          <w:sz w:val="26"/>
          <w:szCs w:val="26"/>
        </w:rPr>
      </w:pPr>
      <w:r w:rsidRPr="00863F7D">
        <w:rPr>
          <w:b/>
          <w:sz w:val="26"/>
          <w:szCs w:val="26"/>
        </w:rPr>
        <w:t>84.</w:t>
      </w:r>
      <w:r w:rsidRPr="00863F7D">
        <w:rPr>
          <w:b/>
          <w:sz w:val="26"/>
          <w:szCs w:val="26"/>
        </w:rPr>
        <w:tab/>
        <w:t>Pn-2392/2007</w:t>
      </w:r>
    </w:p>
    <w:p w:rsidRDefault="006F1EE3" w:rsidP="006F1EE3" w:rsidR="006F1EE3">
      <w:pPr>
        <w:rPr>
          <w:sz w:val="26"/>
          <w:szCs w:val="26"/>
        </w:rPr>
      </w:pPr>
      <w:r>
        <w:rPr>
          <w:sz w:val="26"/>
          <w:szCs w:val="26"/>
        </w:rPr>
        <w:tab/>
        <w:t>Tužitelj: Dragica Rabuzin</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02.03.2009., potvrđena presudom 03.10.2012.</w:t>
      </w:r>
    </w:p>
    <w:p w:rsidRDefault="006F1EE3" w:rsidP="006F1EE3" w:rsidR="006F1EE3">
      <w:pPr>
        <w:rPr>
          <w:sz w:val="26"/>
          <w:szCs w:val="26"/>
        </w:rPr>
      </w:pPr>
    </w:p>
    <w:p w:rsidRDefault="008E69E0" w:rsidP="006F1EE3" w:rsidR="006F1EE3">
      <w:pPr>
        <w:rPr>
          <w:b/>
          <w:sz w:val="26"/>
          <w:szCs w:val="26"/>
        </w:rPr>
      </w:pPr>
      <w:r w:rsidRPr="008E69E0">
        <w:rPr>
          <w:sz w:val="26"/>
          <w:szCs w:val="26"/>
          <w:highlight w:val="yellow"/>
        </w:rPr>
        <w:t>Staviti a/a.</w:t>
      </w: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CD5661">
      <w:pPr>
        <w:rPr>
          <w:b/>
          <w:sz w:val="26"/>
          <w:szCs w:val="26"/>
        </w:rPr>
      </w:pPr>
      <w:r w:rsidRPr="00CD5661">
        <w:rPr>
          <w:b/>
          <w:sz w:val="26"/>
          <w:szCs w:val="26"/>
        </w:rPr>
        <w:t>85.</w:t>
      </w:r>
      <w:r w:rsidRPr="00CD5661">
        <w:rPr>
          <w:b/>
          <w:sz w:val="26"/>
          <w:szCs w:val="26"/>
        </w:rPr>
        <w:tab/>
        <w:t>P-622/2006</w:t>
      </w:r>
    </w:p>
    <w:p w:rsidRDefault="006F1EE3" w:rsidP="006F1EE3" w:rsidR="006F1EE3">
      <w:pPr>
        <w:rPr>
          <w:sz w:val="26"/>
          <w:szCs w:val="26"/>
        </w:rPr>
      </w:pPr>
      <w:r>
        <w:rPr>
          <w:sz w:val="26"/>
          <w:szCs w:val="26"/>
        </w:rPr>
        <w:lastRenderedPageBreak/>
        <w:tab/>
        <w:t>Tužitelj: Suvlasnici stambene zgrade u Zagrebu, Trg hrvatskih Pavlina 10</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 iznosa od 2.395,49 kn sa zzk od 15.03.2001.</w:t>
      </w:r>
    </w:p>
    <w:p w:rsidRDefault="006F1EE3" w:rsidP="006F1EE3" w:rsidR="006F1EE3">
      <w:pPr>
        <w:rPr>
          <w:sz w:val="26"/>
          <w:szCs w:val="26"/>
        </w:rPr>
      </w:pPr>
    </w:p>
    <w:p w:rsidRDefault="006F1EE3" w:rsidP="006F1EE3" w:rsidR="006F1EE3">
      <w:pPr>
        <w:rPr>
          <w:sz w:val="26"/>
          <w:szCs w:val="26"/>
        </w:rPr>
      </w:pPr>
      <w:r>
        <w:rPr>
          <w:sz w:val="26"/>
          <w:szCs w:val="26"/>
        </w:rPr>
        <w:t>Povodom prijedloga tužitelja za donošenje rješenja o ovrsi na temelju vjerodostojne isprave, sud je dana 31.12.2003. donio Rješenje o ovrsi kojim se Tempo d.d. nalaže isplatiti tužitelju iznos od 2.395,49 kn zajedno sa zakonskim zateznim kamatama od 15.03.2001., sa osnove neplaćenih doprinosa za sredstva zajedničke pričuve za garažni prostor u Zagrebu, Trg hrvatskih Pavlina 10.</w:t>
      </w:r>
    </w:p>
    <w:p w:rsidRDefault="006F1EE3" w:rsidP="006F1EE3" w:rsidR="006F1EE3">
      <w:pPr>
        <w:rPr>
          <w:sz w:val="26"/>
          <w:szCs w:val="26"/>
        </w:rPr>
      </w:pPr>
    </w:p>
    <w:p w:rsidRDefault="006F1EE3" w:rsidP="006F1EE3" w:rsidR="006F1EE3">
      <w:pPr>
        <w:rPr>
          <w:sz w:val="26"/>
          <w:szCs w:val="26"/>
        </w:rPr>
      </w:pPr>
      <w:r>
        <w:rPr>
          <w:sz w:val="26"/>
          <w:szCs w:val="26"/>
        </w:rPr>
        <w:t>Tempo d.d. je dana 10.05.2004. podnio prigovor protiv rješenja o ovrsi, te se postupak nastavio kao povodom prigovora protiv platnog naloga.</w:t>
      </w:r>
    </w:p>
    <w:p w:rsidRDefault="006F1EE3" w:rsidP="006F1EE3" w:rsidR="006F1EE3">
      <w:pPr>
        <w:rPr>
          <w:sz w:val="26"/>
          <w:szCs w:val="26"/>
        </w:rPr>
      </w:pPr>
    </w:p>
    <w:p w:rsidRDefault="006F1EE3" w:rsidP="006F1EE3" w:rsidR="006F1EE3">
      <w:pPr>
        <w:rPr>
          <w:sz w:val="26"/>
          <w:szCs w:val="26"/>
        </w:rPr>
      </w:pPr>
      <w:r>
        <w:rPr>
          <w:sz w:val="26"/>
          <w:szCs w:val="26"/>
        </w:rPr>
        <w:t>Dana 08.07.2013. godine doneseno je rješenje kojim se utvrđuje prekid postupka.</w:t>
      </w:r>
    </w:p>
    <w:p w:rsidRDefault="008E69E0" w:rsidP="006F1EE3" w:rsidR="008E69E0">
      <w:pPr>
        <w:rPr>
          <w:sz w:val="26"/>
          <w:szCs w:val="26"/>
        </w:rPr>
      </w:pPr>
    </w:p>
    <w:p w:rsidRDefault="008E69E0" w:rsidP="006F1EE3" w:rsidR="008E69E0">
      <w:pPr>
        <w:rPr>
          <w:sz w:val="26"/>
          <w:szCs w:val="26"/>
        </w:rPr>
      </w:pPr>
      <w:r>
        <w:rPr>
          <w:sz w:val="26"/>
          <w:szCs w:val="26"/>
        </w:rPr>
        <w:t>Nakon nastavka ide obustava.</w:t>
      </w:r>
    </w:p>
    <w:p w:rsidRDefault="008E69E0" w:rsidP="006F1EE3" w:rsidR="008E69E0">
      <w:pPr>
        <w:rPr>
          <w:sz w:val="26"/>
          <w:szCs w:val="26"/>
        </w:rPr>
      </w:pPr>
    </w:p>
    <w:p w:rsidRDefault="008E69E0" w:rsidP="006F1EE3" w:rsidR="008E69E0">
      <w:pPr>
        <w:rPr>
          <w:sz w:val="26"/>
          <w:szCs w:val="26"/>
        </w:rPr>
      </w:pPr>
      <w:r w:rsidRPr="008E69E0">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CD5661">
      <w:pPr>
        <w:rPr>
          <w:b/>
          <w:sz w:val="26"/>
          <w:szCs w:val="26"/>
        </w:rPr>
      </w:pPr>
      <w:r w:rsidRPr="00CD5661">
        <w:rPr>
          <w:b/>
          <w:sz w:val="26"/>
          <w:szCs w:val="26"/>
        </w:rPr>
        <w:t>86.</w:t>
      </w:r>
      <w:r w:rsidRPr="00CD5661">
        <w:rPr>
          <w:b/>
          <w:sz w:val="26"/>
          <w:szCs w:val="26"/>
        </w:rPr>
        <w:tab/>
        <w:t>Ovrpl-3089/2005</w:t>
      </w:r>
    </w:p>
    <w:p w:rsidRDefault="008A3D47" w:rsidP="006F1EE3" w:rsidR="006F1EE3">
      <w:pPr>
        <w:rPr>
          <w:sz w:val="26"/>
          <w:szCs w:val="26"/>
        </w:rPr>
      </w:pPr>
      <w:r>
        <w:rPr>
          <w:sz w:val="26"/>
          <w:szCs w:val="26"/>
        </w:rPr>
        <w:tab/>
        <w:t>Ovrhovoditelj</w:t>
      </w:r>
      <w:r w:rsidR="006F1EE3">
        <w:rPr>
          <w:sz w:val="26"/>
          <w:szCs w:val="26"/>
        </w:rPr>
        <w:t xml:space="preserve">: Zvonko Balaš </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Rješenjem od 07.02.2017.g. utvrđen prekid postupka.</w:t>
      </w:r>
    </w:p>
    <w:p w:rsidRDefault="006F1EE3" w:rsidP="006F1EE3" w:rsidR="006F1EE3">
      <w:pPr>
        <w:rPr>
          <w:sz w:val="26"/>
          <w:szCs w:val="26"/>
        </w:rPr>
      </w:pPr>
    </w:p>
    <w:p w:rsidRDefault="008E69E0" w:rsidP="006F1EE3" w:rsidR="008E69E0">
      <w:pPr>
        <w:rPr>
          <w:sz w:val="26"/>
          <w:szCs w:val="26"/>
        </w:rPr>
      </w:pPr>
      <w:r w:rsidRPr="008E69E0">
        <w:rPr>
          <w:sz w:val="26"/>
          <w:szCs w:val="26"/>
        </w:rPr>
        <w:t xml:space="preserve">Nakon što isti bude nastavljen tražiti će se obustava postupka jer je nad ovršenikom otvoren stečaj a postupak ovrhe  je pokrenut prije otvaranja + tražbina </w:t>
      </w:r>
      <w:r w:rsidR="00586C05">
        <w:rPr>
          <w:sz w:val="26"/>
          <w:szCs w:val="26"/>
        </w:rPr>
        <w:t xml:space="preserve">djelomično </w:t>
      </w:r>
      <w:r w:rsidRPr="008E69E0">
        <w:rPr>
          <w:sz w:val="26"/>
          <w:szCs w:val="26"/>
        </w:rPr>
        <w:t>priznata u stečaju.</w:t>
      </w:r>
    </w:p>
    <w:p w:rsidRDefault="006F1EE3" w:rsidP="006F1EE3" w:rsidR="006F1EE3">
      <w:pPr>
        <w:rPr>
          <w:sz w:val="26"/>
          <w:szCs w:val="26"/>
        </w:rPr>
      </w:pPr>
    </w:p>
    <w:p w:rsidRDefault="006F1EE3" w:rsidP="006F1EE3" w:rsidR="006F1EE3" w:rsidRPr="00CD5661">
      <w:pPr>
        <w:rPr>
          <w:b/>
          <w:sz w:val="26"/>
          <w:szCs w:val="26"/>
        </w:rPr>
      </w:pPr>
      <w:r w:rsidRPr="00CD5661">
        <w:rPr>
          <w:b/>
          <w:sz w:val="26"/>
          <w:szCs w:val="26"/>
        </w:rPr>
        <w:t>87.</w:t>
      </w:r>
      <w:r w:rsidRPr="00CD5661">
        <w:rPr>
          <w:b/>
          <w:sz w:val="26"/>
          <w:szCs w:val="26"/>
        </w:rPr>
        <w:tab/>
        <w:t>P-8326/2005</w:t>
      </w:r>
    </w:p>
    <w:p w:rsidRDefault="006F1EE3" w:rsidP="006F1EE3" w:rsidR="006F1EE3">
      <w:pPr>
        <w:rPr>
          <w:sz w:val="26"/>
          <w:szCs w:val="26"/>
        </w:rPr>
      </w:pPr>
      <w:r>
        <w:rPr>
          <w:sz w:val="26"/>
          <w:szCs w:val="26"/>
        </w:rPr>
        <w:tab/>
        <w:t>Tužitelj: Konzum i dr.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utvrđivanje prava vlasništva nekretnine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07.03.2016. godine,</w:t>
      </w:r>
    </w:p>
    <w:p w:rsidRDefault="006F1EE3" w:rsidP="006F1EE3" w:rsidR="006F1EE3">
      <w:pPr>
        <w:rPr>
          <w:sz w:val="26"/>
          <w:szCs w:val="26"/>
        </w:rPr>
      </w:pPr>
    </w:p>
    <w:p w:rsidRDefault="008E69E0" w:rsidP="006F1EE3" w:rsidR="006F1EE3">
      <w:pPr>
        <w:rPr>
          <w:sz w:val="26"/>
          <w:szCs w:val="26"/>
        </w:rPr>
      </w:pPr>
      <w:r w:rsidRPr="004C13B0">
        <w:rPr>
          <w:sz w:val="26"/>
          <w:szCs w:val="26"/>
          <w:highlight w:val="yellow"/>
        </w:rPr>
        <w:t>Staviti a/a.</w:t>
      </w: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147DC3">
      <w:pPr>
        <w:rPr>
          <w:b/>
          <w:sz w:val="26"/>
          <w:szCs w:val="26"/>
        </w:rPr>
      </w:pPr>
      <w:r w:rsidRPr="00147DC3">
        <w:rPr>
          <w:b/>
          <w:sz w:val="26"/>
          <w:szCs w:val="26"/>
        </w:rPr>
        <w:lastRenderedPageBreak/>
        <w:t>88.</w:t>
      </w:r>
      <w:r w:rsidRPr="00147DC3">
        <w:rPr>
          <w:b/>
          <w:sz w:val="26"/>
          <w:szCs w:val="26"/>
        </w:rPr>
        <w:tab/>
        <w:t>P-3445/1998</w:t>
      </w:r>
    </w:p>
    <w:p w:rsidRDefault="006F1EE3" w:rsidP="006F1EE3" w:rsidR="006F1EE3">
      <w:pPr>
        <w:rPr>
          <w:sz w:val="26"/>
          <w:szCs w:val="26"/>
        </w:rPr>
      </w:pPr>
      <w:r>
        <w:rPr>
          <w:sz w:val="26"/>
          <w:szCs w:val="26"/>
        </w:rPr>
        <w:tab/>
        <w:t xml:space="preserve">Tužitelj: Mirovinsko invalidsko osiguranje RH </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18.11.2011. godine.</w:t>
      </w:r>
    </w:p>
    <w:p w:rsidRDefault="006F1EE3" w:rsidP="006F1EE3" w:rsidR="006F1EE3">
      <w:pPr>
        <w:rPr>
          <w:sz w:val="26"/>
          <w:szCs w:val="26"/>
        </w:rPr>
      </w:pPr>
    </w:p>
    <w:p w:rsidRDefault="004C13B0" w:rsidP="006F1EE3" w:rsidR="006F1EE3">
      <w:pPr>
        <w:rPr>
          <w:sz w:val="26"/>
          <w:szCs w:val="26"/>
        </w:rPr>
      </w:pPr>
      <w:r w:rsidRPr="004C13B0">
        <w:rPr>
          <w:sz w:val="26"/>
          <w:szCs w:val="26"/>
          <w:highlight w:val="yellow"/>
        </w:rPr>
        <w:t>Staviti a/a.</w:t>
      </w:r>
    </w:p>
    <w:p w:rsidRDefault="006F1EE3" w:rsidP="006F1EE3" w:rsidR="006F1EE3">
      <w:pPr>
        <w:rPr>
          <w:sz w:val="26"/>
          <w:szCs w:val="26"/>
        </w:rPr>
      </w:pPr>
    </w:p>
    <w:p w:rsidRDefault="004C13B0" w:rsidP="006F1EE3" w:rsidR="004C13B0">
      <w:pPr>
        <w:rPr>
          <w:sz w:val="26"/>
          <w:szCs w:val="26"/>
        </w:rPr>
      </w:pPr>
    </w:p>
    <w:p w:rsidRDefault="004C13B0" w:rsidP="006F1EE3" w:rsidR="004C13B0">
      <w:pPr>
        <w:rPr>
          <w:sz w:val="26"/>
          <w:szCs w:val="26"/>
        </w:rPr>
      </w:pPr>
    </w:p>
    <w:p w:rsidRDefault="00586C05" w:rsidP="006F1EE3" w:rsidR="00586C05">
      <w:pPr>
        <w:rPr>
          <w:sz w:val="26"/>
          <w:szCs w:val="26"/>
        </w:rPr>
      </w:pPr>
    </w:p>
    <w:p w:rsidRDefault="006F1EE3" w:rsidP="006F1EE3" w:rsidR="006F1EE3" w:rsidRPr="00147DC3">
      <w:pPr>
        <w:rPr>
          <w:b/>
          <w:sz w:val="26"/>
          <w:szCs w:val="26"/>
        </w:rPr>
      </w:pPr>
      <w:r w:rsidRPr="00147DC3">
        <w:rPr>
          <w:b/>
          <w:sz w:val="26"/>
          <w:szCs w:val="26"/>
        </w:rPr>
        <w:t>89.</w:t>
      </w:r>
      <w:r w:rsidRPr="00147DC3">
        <w:rPr>
          <w:b/>
          <w:sz w:val="26"/>
          <w:szCs w:val="26"/>
        </w:rPr>
        <w:tab/>
        <w:t>Pn-845/1991</w:t>
      </w:r>
    </w:p>
    <w:p w:rsidRDefault="006F1EE3" w:rsidP="006F1EE3" w:rsidR="006F1EE3">
      <w:pPr>
        <w:rPr>
          <w:sz w:val="26"/>
          <w:szCs w:val="26"/>
        </w:rPr>
      </w:pPr>
      <w:r>
        <w:rPr>
          <w:sz w:val="26"/>
          <w:szCs w:val="26"/>
        </w:rPr>
        <w:tab/>
        <w:t>Tužitelj: Ilija Živanić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7D026C" w:rsidP="006F1EE3" w:rsidR="006F1EE3">
      <w:pPr>
        <w:rPr>
          <w:sz w:val="26"/>
          <w:szCs w:val="26"/>
        </w:rPr>
      </w:pPr>
      <w:r>
        <w:rPr>
          <w:sz w:val="26"/>
          <w:szCs w:val="26"/>
        </w:rPr>
        <w:tab/>
      </w:r>
      <w:r w:rsidRPr="00586C05">
        <w:rPr>
          <w:sz w:val="26"/>
          <w:szCs w:val="26"/>
          <w:highlight w:val="yellow"/>
        </w:rPr>
        <w:t xml:space="preserve">Vps: </w:t>
      </w:r>
      <w:r w:rsidR="00586C05" w:rsidRPr="00586C05">
        <w:rPr>
          <w:sz w:val="26"/>
          <w:szCs w:val="26"/>
          <w:highlight w:val="yellow"/>
        </w:rPr>
        <w:t>1.466.121,22 kuna</w:t>
      </w:r>
    </w:p>
    <w:p w:rsidRDefault="007D026C" w:rsidP="006F1EE3" w:rsidR="007D026C">
      <w:pPr>
        <w:rPr>
          <w:sz w:val="26"/>
          <w:szCs w:val="26"/>
        </w:rPr>
      </w:pPr>
    </w:p>
    <w:p w:rsidRDefault="006F1EE3" w:rsidP="006F1EE3" w:rsidR="006F1EE3">
      <w:pPr>
        <w:rPr>
          <w:sz w:val="26"/>
          <w:szCs w:val="26"/>
        </w:rPr>
      </w:pPr>
      <w:r>
        <w:rPr>
          <w:sz w:val="26"/>
          <w:szCs w:val="26"/>
        </w:rPr>
        <w:t>Uvidom u „e Predmet“ utvrdili smo da je u predmetu donesen</w:t>
      </w:r>
      <w:r w:rsidR="004C13B0">
        <w:rPr>
          <w:sz w:val="26"/>
          <w:szCs w:val="26"/>
        </w:rPr>
        <w:t>a Presuda od 08.03.2012. godine, pravomoćno potvrđena odlukom od 13.06.2013. godine.</w:t>
      </w:r>
    </w:p>
    <w:p w:rsidRDefault="006F1EE3" w:rsidP="006F1EE3" w:rsidR="006F1EE3">
      <w:pPr>
        <w:rPr>
          <w:sz w:val="26"/>
          <w:szCs w:val="26"/>
        </w:rPr>
      </w:pPr>
    </w:p>
    <w:p w:rsidRDefault="004C13B0" w:rsidP="006F1EE3" w:rsidR="006F1EE3">
      <w:pPr>
        <w:rPr>
          <w:sz w:val="26"/>
          <w:szCs w:val="26"/>
        </w:rPr>
      </w:pPr>
      <w:r>
        <w:rPr>
          <w:sz w:val="26"/>
          <w:szCs w:val="26"/>
        </w:rPr>
        <w:t>Tužitelju u stečaju osporena tražbina u iznosu od 1.466.121,22 kn te je upućen nastaviti parnicu.</w:t>
      </w:r>
    </w:p>
    <w:p w:rsidRDefault="004C13B0" w:rsidP="006F1EE3" w:rsidR="004C13B0">
      <w:pPr>
        <w:rPr>
          <w:sz w:val="26"/>
          <w:szCs w:val="26"/>
        </w:rPr>
      </w:pPr>
    </w:p>
    <w:p w:rsidRDefault="004C13B0" w:rsidP="006F1EE3" w:rsidR="004C13B0">
      <w:pPr>
        <w:rPr>
          <w:sz w:val="26"/>
          <w:szCs w:val="26"/>
        </w:rPr>
      </w:pPr>
      <w:r>
        <w:rPr>
          <w:sz w:val="26"/>
          <w:szCs w:val="26"/>
        </w:rPr>
        <w:t>Zahtjev za preslikom presude, još nije dostavljena.</w:t>
      </w:r>
    </w:p>
    <w:p w:rsidRDefault="004C13B0" w:rsidP="006F1EE3" w:rsidR="004C13B0">
      <w:pPr>
        <w:rPr>
          <w:sz w:val="26"/>
          <w:szCs w:val="26"/>
        </w:rPr>
      </w:pPr>
    </w:p>
    <w:p w:rsidRDefault="004C13B0" w:rsidP="006F1EE3" w:rsidR="004C13B0">
      <w:pPr>
        <w:rPr>
          <w:sz w:val="26"/>
          <w:szCs w:val="26"/>
        </w:rPr>
      </w:pPr>
      <w:r>
        <w:rPr>
          <w:sz w:val="26"/>
          <w:szCs w:val="26"/>
        </w:rPr>
        <w:t>S obzirom da je tražbina osporena nakon pravomoćnosti odluke stava smo kako Tempo d.d. nije u obvezi prema tužitelju.</w:t>
      </w:r>
    </w:p>
    <w:p w:rsidRDefault="004C13B0" w:rsidP="006F1EE3" w:rsidR="004C13B0">
      <w:pPr>
        <w:rPr>
          <w:sz w:val="26"/>
          <w:szCs w:val="26"/>
        </w:rPr>
      </w:pPr>
    </w:p>
    <w:p w:rsidRDefault="006F1EE3" w:rsidP="006F1EE3" w:rsidR="006F1EE3">
      <w:pPr>
        <w:rPr>
          <w:b/>
          <w:sz w:val="26"/>
          <w:szCs w:val="26"/>
        </w:rPr>
      </w:pPr>
    </w:p>
    <w:p w:rsidRDefault="006F1EE3" w:rsidP="006F1EE3" w:rsidR="006F1EE3" w:rsidRPr="00A308CA">
      <w:pPr>
        <w:rPr>
          <w:b/>
          <w:sz w:val="26"/>
          <w:szCs w:val="26"/>
        </w:rPr>
      </w:pPr>
      <w:r w:rsidRPr="00A308CA">
        <w:rPr>
          <w:b/>
          <w:sz w:val="26"/>
          <w:szCs w:val="26"/>
        </w:rPr>
        <w:t>90.</w:t>
      </w:r>
      <w:r w:rsidRPr="00A308CA">
        <w:rPr>
          <w:b/>
          <w:sz w:val="26"/>
          <w:szCs w:val="26"/>
        </w:rPr>
        <w:tab/>
        <w:t>Pn-2483/1988</w:t>
      </w:r>
    </w:p>
    <w:p w:rsidRDefault="006F1EE3" w:rsidP="006F1EE3" w:rsidR="006F1EE3">
      <w:pPr>
        <w:rPr>
          <w:sz w:val="26"/>
          <w:szCs w:val="26"/>
        </w:rPr>
      </w:pPr>
      <w:r>
        <w:rPr>
          <w:sz w:val="26"/>
          <w:szCs w:val="26"/>
        </w:rPr>
        <w:tab/>
        <w:t>Tužitelj: Slavojka Matić i dr.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povlačenje tužbe, 19.05.2004.</w:t>
      </w:r>
    </w:p>
    <w:p w:rsidRDefault="006F1EE3" w:rsidP="006F1EE3" w:rsidR="006F1EE3">
      <w:pPr>
        <w:rPr>
          <w:sz w:val="26"/>
          <w:szCs w:val="26"/>
        </w:rPr>
      </w:pPr>
    </w:p>
    <w:p w:rsidRDefault="00586C05" w:rsidP="006F1EE3" w:rsidR="00586C05">
      <w:pPr>
        <w:rPr>
          <w:sz w:val="26"/>
          <w:szCs w:val="26"/>
        </w:rPr>
      </w:pPr>
      <w:r w:rsidRPr="00586C05">
        <w:rPr>
          <w:sz w:val="26"/>
          <w:szCs w:val="26"/>
          <w:highlight w:val="yellow"/>
        </w:rPr>
        <w:t>Staviti a/a.</w:t>
      </w:r>
    </w:p>
    <w:p w:rsidRDefault="006F1EE3" w:rsidP="006F1EE3" w:rsidR="006F1EE3">
      <w:pPr>
        <w:rPr>
          <w:b/>
          <w:sz w:val="26"/>
          <w:szCs w:val="26"/>
        </w:rPr>
      </w:pPr>
    </w:p>
    <w:p w:rsidRDefault="006F1EE3" w:rsidP="006F1EE3" w:rsidR="006F1EE3" w:rsidRPr="00A308CA">
      <w:pPr>
        <w:rPr>
          <w:b/>
          <w:sz w:val="26"/>
          <w:szCs w:val="26"/>
        </w:rPr>
      </w:pPr>
      <w:r w:rsidRPr="00A308CA">
        <w:rPr>
          <w:b/>
          <w:sz w:val="26"/>
          <w:szCs w:val="26"/>
        </w:rPr>
        <w:t>91.</w:t>
      </w:r>
      <w:r w:rsidRPr="00A308CA">
        <w:rPr>
          <w:b/>
          <w:sz w:val="26"/>
          <w:szCs w:val="26"/>
        </w:rPr>
        <w:tab/>
        <w:t>Ovr-1162/2012</w:t>
      </w:r>
    </w:p>
    <w:p w:rsidRDefault="008A3D47" w:rsidP="006F1EE3" w:rsidR="006F1EE3">
      <w:pPr>
        <w:rPr>
          <w:sz w:val="26"/>
          <w:szCs w:val="26"/>
        </w:rPr>
      </w:pPr>
      <w:r>
        <w:rPr>
          <w:sz w:val="26"/>
          <w:szCs w:val="26"/>
        </w:rPr>
        <w:tab/>
        <w:t>Ovrhovoditelj</w:t>
      </w:r>
      <w:r w:rsidR="006F1EE3">
        <w:rPr>
          <w:sz w:val="26"/>
          <w:szCs w:val="26"/>
        </w:rPr>
        <w:t>: Zvonko Balaš</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lastRenderedPageBreak/>
        <w:tab/>
        <w:t>Radi: ovrha na motornom vozilu</w:t>
      </w:r>
    </w:p>
    <w:p w:rsidRDefault="006F1EE3" w:rsidP="006F1EE3" w:rsidR="006F1EE3">
      <w:pPr>
        <w:rPr>
          <w:sz w:val="26"/>
          <w:szCs w:val="26"/>
        </w:rPr>
      </w:pPr>
    </w:p>
    <w:p w:rsidRDefault="006F1EE3" w:rsidP="006F1EE3" w:rsidR="006F1EE3">
      <w:pPr>
        <w:rPr>
          <w:sz w:val="26"/>
          <w:szCs w:val="26"/>
        </w:rPr>
      </w:pPr>
      <w:r>
        <w:rPr>
          <w:sz w:val="26"/>
          <w:szCs w:val="26"/>
        </w:rPr>
        <w:t xml:space="preserve">Uvidom utvrdili smo da </w:t>
      </w:r>
      <w:r w:rsidR="007F3D7E">
        <w:rPr>
          <w:sz w:val="26"/>
          <w:szCs w:val="26"/>
        </w:rPr>
        <w:t xml:space="preserve">je </w:t>
      </w:r>
      <w:r>
        <w:rPr>
          <w:sz w:val="26"/>
          <w:szCs w:val="26"/>
        </w:rPr>
        <w:t>Rješenjem od 14.05.2015.g. utvrđen prekid postupka.</w:t>
      </w:r>
    </w:p>
    <w:p w:rsidRDefault="007F3D7E" w:rsidP="006F1EE3" w:rsidR="007F3D7E">
      <w:pPr>
        <w:rPr>
          <w:sz w:val="26"/>
          <w:szCs w:val="26"/>
        </w:rPr>
      </w:pPr>
      <w:r>
        <w:rPr>
          <w:sz w:val="26"/>
          <w:szCs w:val="26"/>
        </w:rPr>
        <w:t>U tijeku.</w:t>
      </w:r>
    </w:p>
    <w:p w:rsidRDefault="00586C05" w:rsidP="006F1EE3" w:rsidR="00586C05">
      <w:pPr>
        <w:rPr>
          <w:sz w:val="26"/>
          <w:szCs w:val="26"/>
        </w:rPr>
      </w:pPr>
    </w:p>
    <w:p w:rsidRDefault="006F1EE3" w:rsidP="006F1EE3" w:rsidR="006F1EE3">
      <w:pPr>
        <w:rPr>
          <w:sz w:val="26"/>
          <w:szCs w:val="26"/>
        </w:rPr>
      </w:pPr>
    </w:p>
    <w:p w:rsidRDefault="006F1EE3" w:rsidP="006F1EE3" w:rsidR="006F1EE3" w:rsidRPr="00A308CA">
      <w:pPr>
        <w:rPr>
          <w:b/>
          <w:sz w:val="26"/>
          <w:szCs w:val="26"/>
        </w:rPr>
      </w:pPr>
      <w:r w:rsidRPr="00A308CA">
        <w:rPr>
          <w:b/>
          <w:sz w:val="26"/>
          <w:szCs w:val="26"/>
        </w:rPr>
        <w:t>92.</w:t>
      </w:r>
      <w:r w:rsidRPr="00A308CA">
        <w:rPr>
          <w:b/>
          <w:sz w:val="26"/>
          <w:szCs w:val="26"/>
        </w:rPr>
        <w:tab/>
        <w:t>P-5459/2015</w:t>
      </w:r>
    </w:p>
    <w:p w:rsidRDefault="006F1EE3" w:rsidP="006F1EE3" w:rsidR="006F1EE3">
      <w:pPr>
        <w:rPr>
          <w:sz w:val="26"/>
          <w:szCs w:val="26"/>
        </w:rPr>
      </w:pPr>
      <w:r>
        <w:rPr>
          <w:sz w:val="26"/>
          <w:szCs w:val="26"/>
        </w:rPr>
        <w:tab/>
        <w:t>Tužitelj: Dino Krčelić</w:t>
      </w:r>
    </w:p>
    <w:p w:rsidRDefault="006F1EE3" w:rsidP="006F1EE3" w:rsidR="006F1EE3">
      <w:pPr>
        <w:rPr>
          <w:sz w:val="26"/>
          <w:szCs w:val="26"/>
        </w:rPr>
      </w:pPr>
      <w:r>
        <w:rPr>
          <w:sz w:val="26"/>
          <w:szCs w:val="26"/>
        </w:rPr>
        <w:tab/>
        <w:t>Tuženik: Razim Nuhić, Tempo d.d. u stečaju i dr.</w:t>
      </w:r>
    </w:p>
    <w:p w:rsidRDefault="006F1EE3" w:rsidP="006F1EE3" w:rsidR="006F1EE3">
      <w:pPr>
        <w:rPr>
          <w:sz w:val="26"/>
          <w:szCs w:val="26"/>
        </w:rPr>
      </w:pPr>
      <w:r>
        <w:rPr>
          <w:sz w:val="26"/>
          <w:szCs w:val="26"/>
        </w:rPr>
        <w:tab/>
        <w:t>Radi: proglašenje ovrhe nedopuštenom</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povlačenje tužbe od dana 26.01.2017. godine.</w:t>
      </w:r>
    </w:p>
    <w:p w:rsidRDefault="006F1EE3" w:rsidP="006F1EE3" w:rsidR="006F1EE3">
      <w:pPr>
        <w:rPr>
          <w:sz w:val="26"/>
          <w:szCs w:val="26"/>
        </w:rPr>
      </w:pPr>
    </w:p>
    <w:p w:rsidRDefault="00586C05" w:rsidP="006F1EE3" w:rsidR="006F1EE3">
      <w:pPr>
        <w:rPr>
          <w:sz w:val="26"/>
          <w:szCs w:val="26"/>
        </w:rPr>
      </w:pPr>
      <w:r w:rsidRPr="00586C05">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A308CA">
      <w:pPr>
        <w:rPr>
          <w:b/>
          <w:sz w:val="26"/>
          <w:szCs w:val="26"/>
        </w:rPr>
      </w:pPr>
      <w:r w:rsidRPr="00A308CA">
        <w:rPr>
          <w:b/>
          <w:sz w:val="26"/>
          <w:szCs w:val="26"/>
        </w:rPr>
        <w:t>93.</w:t>
      </w:r>
      <w:r w:rsidRPr="00A308CA">
        <w:rPr>
          <w:b/>
          <w:sz w:val="26"/>
          <w:szCs w:val="26"/>
        </w:rPr>
        <w:tab/>
        <w:t>Ovrpl-6581/2011</w:t>
      </w:r>
    </w:p>
    <w:p w:rsidRDefault="008A3D47" w:rsidP="006F1EE3" w:rsidR="006F1EE3">
      <w:pPr>
        <w:rPr>
          <w:sz w:val="26"/>
          <w:szCs w:val="26"/>
        </w:rPr>
      </w:pPr>
      <w:r>
        <w:rPr>
          <w:sz w:val="26"/>
          <w:szCs w:val="26"/>
        </w:rPr>
        <w:tab/>
        <w:t>Ovrhovoditelj</w:t>
      </w:r>
      <w:r w:rsidR="006F1EE3">
        <w:rPr>
          <w:sz w:val="26"/>
          <w:szCs w:val="26"/>
        </w:rPr>
        <w:t xml:space="preserve">: Zagrebački holding d.o.o. </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Rješenjem od 07.02.2017.g. obustavljena ovrha.</w:t>
      </w:r>
    </w:p>
    <w:p w:rsidRDefault="006F1EE3" w:rsidP="006F1EE3" w:rsidR="006F1EE3">
      <w:pPr>
        <w:rPr>
          <w:sz w:val="26"/>
          <w:szCs w:val="26"/>
        </w:rPr>
      </w:pPr>
    </w:p>
    <w:p w:rsidRDefault="00586C05" w:rsidP="006F1EE3" w:rsidR="006F1EE3">
      <w:pPr>
        <w:rPr>
          <w:sz w:val="26"/>
          <w:szCs w:val="26"/>
        </w:rPr>
      </w:pPr>
      <w:r w:rsidRPr="00586C05">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pPr>
        <w:rPr>
          <w:b/>
          <w:sz w:val="26"/>
          <w:szCs w:val="26"/>
        </w:rPr>
      </w:pPr>
      <w:r w:rsidRPr="00F00571">
        <w:rPr>
          <w:b/>
          <w:sz w:val="26"/>
          <w:szCs w:val="26"/>
        </w:rPr>
        <w:t>94.</w:t>
      </w:r>
      <w:r w:rsidRPr="00F00571">
        <w:rPr>
          <w:b/>
          <w:sz w:val="26"/>
          <w:szCs w:val="26"/>
        </w:rPr>
        <w:tab/>
        <w:t>Pn-5094/2014</w:t>
      </w:r>
    </w:p>
    <w:p w:rsidRDefault="006F1EE3" w:rsidP="006F1EE3" w:rsidR="006F1EE3">
      <w:pPr>
        <w:rPr>
          <w:sz w:val="26"/>
          <w:szCs w:val="26"/>
        </w:rPr>
      </w:pPr>
      <w:r>
        <w:rPr>
          <w:b/>
          <w:sz w:val="26"/>
          <w:szCs w:val="26"/>
        </w:rPr>
        <w:tab/>
      </w:r>
      <w:r>
        <w:rPr>
          <w:sz w:val="26"/>
          <w:szCs w:val="26"/>
        </w:rPr>
        <w:t>Tužitelj: Zlatko Pejaković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 (utvrđenje osnovanosti tražbine)</w:t>
      </w:r>
    </w:p>
    <w:p w:rsidRDefault="00586C05" w:rsidP="006F1EE3" w:rsidR="00586C05">
      <w:pPr>
        <w:rPr>
          <w:sz w:val="26"/>
          <w:szCs w:val="26"/>
        </w:rPr>
      </w:pPr>
      <w:r>
        <w:rPr>
          <w:sz w:val="26"/>
          <w:szCs w:val="26"/>
        </w:rPr>
        <w:tab/>
      </w:r>
      <w:r w:rsidRPr="00BD2DF6">
        <w:rPr>
          <w:sz w:val="26"/>
          <w:szCs w:val="26"/>
          <w:highlight w:val="yellow"/>
        </w:rPr>
        <w:t>VPS: 14.787.838,26 kn</w:t>
      </w:r>
    </w:p>
    <w:p w:rsidRDefault="006F1EE3" w:rsidP="006F1EE3" w:rsidR="006F1EE3">
      <w:pPr>
        <w:rPr>
          <w:sz w:val="26"/>
          <w:szCs w:val="26"/>
        </w:rPr>
      </w:pPr>
    </w:p>
    <w:p w:rsidRDefault="006F1EE3" w:rsidP="006F1EE3" w:rsidR="006F1EE3">
      <w:pPr>
        <w:rPr>
          <w:sz w:val="26"/>
          <w:szCs w:val="26"/>
        </w:rPr>
      </w:pPr>
      <w:r>
        <w:rPr>
          <w:sz w:val="26"/>
          <w:szCs w:val="26"/>
        </w:rPr>
        <w:t>Tužitelju je rješenjem Trgovačkog suda u Zagrebu, posl.br. St-2050/13 od 18.03.2014. godine osporena tražbina u stečajnom postupku nad tuženikom.</w:t>
      </w:r>
    </w:p>
    <w:p w:rsidRDefault="006F1EE3" w:rsidP="006F1EE3" w:rsidR="006F1EE3">
      <w:pPr>
        <w:rPr>
          <w:sz w:val="26"/>
          <w:szCs w:val="26"/>
        </w:rPr>
      </w:pPr>
    </w:p>
    <w:p w:rsidRDefault="006F1EE3" w:rsidP="006F1EE3" w:rsidR="006F1EE3">
      <w:pPr>
        <w:rPr>
          <w:sz w:val="26"/>
          <w:szCs w:val="26"/>
        </w:rPr>
      </w:pPr>
      <w:r>
        <w:rPr>
          <w:sz w:val="26"/>
          <w:szCs w:val="26"/>
        </w:rPr>
        <w:t>Tužitelj tužbom od dana 20.10.2011.g. zahtijev</w:t>
      </w:r>
      <w:r w:rsidR="00586C05">
        <w:rPr>
          <w:sz w:val="26"/>
          <w:szCs w:val="26"/>
        </w:rPr>
        <w:t>a</w:t>
      </w:r>
      <w:r>
        <w:rPr>
          <w:sz w:val="26"/>
          <w:szCs w:val="26"/>
        </w:rPr>
        <w:t xml:space="preserve"> isplatu iznosa od 7.660.461,21 kn</w:t>
      </w:r>
      <w:r w:rsidR="00586C05">
        <w:rPr>
          <w:sz w:val="26"/>
          <w:szCs w:val="26"/>
        </w:rPr>
        <w:t xml:space="preserve"> as kamatama</w:t>
      </w:r>
      <w:r>
        <w:rPr>
          <w:sz w:val="26"/>
          <w:szCs w:val="26"/>
        </w:rPr>
        <w:t xml:space="preserve">, </w:t>
      </w:r>
      <w:r w:rsidR="00586C05">
        <w:rPr>
          <w:sz w:val="26"/>
          <w:szCs w:val="26"/>
        </w:rPr>
        <w:t xml:space="preserve">sve </w:t>
      </w:r>
      <w:r>
        <w:rPr>
          <w:sz w:val="26"/>
          <w:szCs w:val="26"/>
        </w:rPr>
        <w:t>radi naknade štete.</w:t>
      </w:r>
    </w:p>
    <w:p w:rsidRDefault="006F1EE3" w:rsidP="006F1EE3" w:rsidR="006F1EE3">
      <w:pPr>
        <w:rPr>
          <w:sz w:val="26"/>
          <w:szCs w:val="26"/>
        </w:rPr>
      </w:pPr>
      <w:r>
        <w:rPr>
          <w:sz w:val="26"/>
          <w:szCs w:val="26"/>
        </w:rPr>
        <w:t xml:space="preserve"> </w:t>
      </w:r>
    </w:p>
    <w:p w:rsidRDefault="006F1EE3" w:rsidP="006F1EE3" w:rsidR="006F1EE3">
      <w:pPr>
        <w:rPr>
          <w:sz w:val="26"/>
          <w:szCs w:val="26"/>
        </w:rPr>
      </w:pPr>
      <w:r>
        <w:rPr>
          <w:sz w:val="26"/>
          <w:szCs w:val="26"/>
        </w:rPr>
        <w:t>Predmet je bio u tijeku prije otvaranja stečajnog postupka te je tužitelj dana 17.04.2014. predložio nastavak postupka radi utvrđenja osnovanosti tražbine.</w:t>
      </w:r>
    </w:p>
    <w:p w:rsidRDefault="006F1EE3" w:rsidP="006F1EE3" w:rsidR="006F1EE3">
      <w:pPr>
        <w:rPr>
          <w:sz w:val="26"/>
          <w:szCs w:val="26"/>
        </w:rPr>
      </w:pPr>
    </w:p>
    <w:p w:rsidRDefault="006F1EE3" w:rsidP="006F1EE3" w:rsidR="006F1EE3">
      <w:pPr>
        <w:rPr>
          <w:sz w:val="26"/>
          <w:szCs w:val="26"/>
        </w:rPr>
      </w:pPr>
      <w:r>
        <w:rPr>
          <w:sz w:val="26"/>
          <w:szCs w:val="26"/>
        </w:rPr>
        <w:lastRenderedPageBreak/>
        <w:t>Dana 26.06.2017. postupak je nastavljen.</w:t>
      </w:r>
    </w:p>
    <w:p w:rsidRDefault="00BD2DF6" w:rsidP="006F1EE3" w:rsidR="00BD2DF6">
      <w:pPr>
        <w:rPr>
          <w:sz w:val="26"/>
          <w:szCs w:val="26"/>
        </w:rPr>
      </w:pPr>
    </w:p>
    <w:p w:rsidRDefault="00BD2DF6" w:rsidP="006F1EE3" w:rsidR="00BD2DF6">
      <w:pPr>
        <w:rPr>
          <w:sz w:val="26"/>
          <w:szCs w:val="26"/>
        </w:rPr>
      </w:pPr>
      <w:r>
        <w:rPr>
          <w:sz w:val="26"/>
          <w:szCs w:val="26"/>
        </w:rPr>
        <w:t xml:space="preserve">U postupku mirnog rješavanja zajedno sa predmetom posl.br. </w:t>
      </w:r>
      <w:r w:rsidRPr="00BD2DF6">
        <w:rPr>
          <w:sz w:val="26"/>
          <w:szCs w:val="26"/>
        </w:rPr>
        <w:t>P-635/16</w:t>
      </w:r>
      <w:r>
        <w:rPr>
          <w:sz w:val="26"/>
          <w:szCs w:val="26"/>
        </w:rPr>
        <w:t xml:space="preserve"> tužitelja Tempo d.d. protiv Pejaković.</w:t>
      </w:r>
    </w:p>
    <w:p w:rsidRDefault="00BD2DF6" w:rsidP="006F1EE3" w:rsidR="00BD2DF6">
      <w:pPr>
        <w:rPr>
          <w:sz w:val="26"/>
          <w:szCs w:val="26"/>
        </w:rPr>
      </w:pPr>
    </w:p>
    <w:p w:rsidRDefault="00BD2DF6" w:rsidP="006F1EE3" w:rsidR="006F1EE3">
      <w:pPr>
        <w:rPr>
          <w:sz w:val="26"/>
          <w:szCs w:val="26"/>
        </w:rPr>
      </w:pPr>
      <w:r>
        <w:rPr>
          <w:sz w:val="26"/>
          <w:szCs w:val="26"/>
        </w:rPr>
        <w:t>Čeka se spajanje predmeta te upućivanje u mirenje.</w:t>
      </w:r>
    </w:p>
    <w:p w:rsidRDefault="00BD2DF6" w:rsidP="006F1EE3" w:rsidR="00BD2DF6">
      <w:pPr>
        <w:rPr>
          <w:sz w:val="26"/>
          <w:szCs w:val="26"/>
        </w:rPr>
      </w:pPr>
    </w:p>
    <w:p w:rsidRDefault="006F1EE3" w:rsidP="006F1EE3" w:rsidR="006F1EE3" w:rsidRPr="003A1C8B">
      <w:pPr>
        <w:rPr>
          <w:b/>
          <w:sz w:val="26"/>
          <w:szCs w:val="26"/>
        </w:rPr>
      </w:pPr>
      <w:r>
        <w:rPr>
          <w:b/>
          <w:sz w:val="26"/>
          <w:szCs w:val="26"/>
        </w:rPr>
        <w:t>95.</w:t>
      </w:r>
      <w:r>
        <w:rPr>
          <w:b/>
          <w:sz w:val="26"/>
          <w:szCs w:val="26"/>
        </w:rPr>
        <w:tab/>
        <w:t>Ovr-1396/2010</w:t>
      </w:r>
    </w:p>
    <w:p w:rsidRDefault="008A3D47" w:rsidP="006F1EE3" w:rsidR="006F1EE3">
      <w:pPr>
        <w:rPr>
          <w:sz w:val="26"/>
          <w:szCs w:val="26"/>
        </w:rPr>
      </w:pPr>
      <w:r>
        <w:rPr>
          <w:sz w:val="26"/>
          <w:szCs w:val="26"/>
        </w:rPr>
        <w:tab/>
        <w:t>Ovrhovoditelj</w:t>
      </w:r>
      <w:r w:rsidR="006F1EE3">
        <w:rPr>
          <w:sz w:val="26"/>
          <w:szCs w:val="26"/>
        </w:rPr>
        <w:t>: Gramat d.d.</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 VPS: 230.263,90 kn</w:t>
      </w:r>
    </w:p>
    <w:p w:rsidRDefault="006F1EE3" w:rsidP="006F1EE3" w:rsidR="006F1EE3">
      <w:pPr>
        <w:rPr>
          <w:sz w:val="26"/>
          <w:szCs w:val="26"/>
        </w:rPr>
      </w:pPr>
    </w:p>
    <w:p w:rsidRDefault="006F1EE3" w:rsidP="006F1EE3" w:rsidR="006F1EE3">
      <w:pPr>
        <w:rPr>
          <w:sz w:val="26"/>
          <w:szCs w:val="26"/>
        </w:rPr>
      </w:pPr>
      <w:r>
        <w:rPr>
          <w:sz w:val="26"/>
          <w:szCs w:val="26"/>
        </w:rPr>
        <w:t xml:space="preserve">Rješenjem o ovrsi Trgovačkog suda u Zagrebu,  posl.br. Ovr-5502/08 od 13.05.2009. godine određena je ovrha na nekretninama Tempo d.d., temeljem bjanko zadužnice koju je Tempo d.d. ovjerio kod javnog bilježnika Katice Valić iz Zagreba dana 07.07.2005.g., br. OV-6430/05, radi naplate novčanog potraživanja u iznosu od 230.263,90 kn sa zakonskom zateznom kamatom od dana 23.11.2008.g. </w:t>
      </w:r>
    </w:p>
    <w:p w:rsidRDefault="006F1EE3" w:rsidP="006F1EE3" w:rsidR="006F1EE3">
      <w:pPr>
        <w:rPr>
          <w:sz w:val="26"/>
          <w:szCs w:val="26"/>
        </w:rPr>
      </w:pPr>
    </w:p>
    <w:p w:rsidRDefault="006F1EE3" w:rsidP="006F1EE3" w:rsidR="006F1EE3">
      <w:pPr>
        <w:rPr>
          <w:sz w:val="26"/>
          <w:szCs w:val="26"/>
        </w:rPr>
      </w:pPr>
      <w:r>
        <w:rPr>
          <w:sz w:val="26"/>
          <w:szCs w:val="26"/>
        </w:rPr>
        <w:t>Ovrha je određena na sljedećim nekretninama:</w:t>
      </w:r>
    </w:p>
    <w:p w:rsidRDefault="006F1EE3" w:rsidP="006F1EE3" w:rsidR="006F1EE3">
      <w:pPr>
        <w:rPr>
          <w:sz w:val="26"/>
          <w:szCs w:val="26"/>
        </w:rPr>
      </w:pPr>
      <w:r>
        <w:rPr>
          <w:sz w:val="26"/>
          <w:szCs w:val="26"/>
        </w:rPr>
        <w:t>- dio nekretnine upisane u zk.ul.br. 15220, poduložak br. 47, k.o. Grad Zagreb, zk.č.br. 5230/15, u naravi zgrada i dvorište Grahorova, Grada Mainza, i to 68/10000 dijela nekretnine, povezano s vlasništvom jednosobnog stana br. 3, na 2. kata zgrade Grada Mainza 19. i spremište br. 11, na sedmom katu zgrade</w:t>
      </w:r>
    </w:p>
    <w:p w:rsidRDefault="006F1EE3" w:rsidP="006F1EE3" w:rsidR="006F1EE3">
      <w:pPr>
        <w:rPr>
          <w:sz w:val="26"/>
          <w:szCs w:val="26"/>
        </w:rPr>
      </w:pPr>
      <w:r>
        <w:rPr>
          <w:sz w:val="26"/>
          <w:szCs w:val="26"/>
        </w:rPr>
        <w:t>- dio nekretnine upisane u zk.ul.br. 15220, poduložak br. 54, k.o. Grad Zagreb, zk.č.br. 5230/15, u naravi zgrada i dvorište Grahorova, Grada Mainza, i to 89/10000 dijela nekretnine, povezano s vlasništvom jednoipolsobnog stana br. 2, na 2. kata zgrade Grahorova 9a i spremište br. 2 u podrumu zgrade</w:t>
      </w:r>
    </w:p>
    <w:p w:rsidRDefault="006F1EE3" w:rsidP="006F1EE3" w:rsidR="006F1EE3">
      <w:pPr>
        <w:rPr>
          <w:sz w:val="26"/>
          <w:szCs w:val="26"/>
        </w:rPr>
      </w:pPr>
    </w:p>
    <w:p w:rsidRDefault="006F1EE3" w:rsidP="006F1EE3" w:rsidR="006F1EE3">
      <w:pPr>
        <w:rPr>
          <w:sz w:val="26"/>
          <w:szCs w:val="26"/>
        </w:rPr>
      </w:pPr>
      <w:r>
        <w:rPr>
          <w:sz w:val="26"/>
          <w:szCs w:val="26"/>
        </w:rPr>
        <w:t>Treća osoba Marino Kujundžić upućen je u pokretanje parnice protiv ovrhovoditelja i ovršenika radi proglašenja ove ovrhe nedopuštenom, obzirom da tvrdi da je on izvanknjižni vlasnik stana u z</w:t>
      </w:r>
      <w:r w:rsidR="00BC5536">
        <w:rPr>
          <w:sz w:val="26"/>
          <w:szCs w:val="26"/>
        </w:rPr>
        <w:t>gradi na adresi Grada Mainza 19, E-47.</w:t>
      </w:r>
    </w:p>
    <w:p w:rsidRDefault="006F1EE3" w:rsidP="006F1EE3" w:rsidR="006F1EE3">
      <w:pPr>
        <w:rPr>
          <w:sz w:val="26"/>
          <w:szCs w:val="26"/>
        </w:rPr>
      </w:pPr>
    </w:p>
    <w:p w:rsidRDefault="006F1EE3" w:rsidP="006F1EE3" w:rsidR="006F1EE3">
      <w:pPr>
        <w:rPr>
          <w:sz w:val="26"/>
          <w:szCs w:val="26"/>
        </w:rPr>
      </w:pPr>
      <w:r>
        <w:rPr>
          <w:sz w:val="26"/>
          <w:szCs w:val="26"/>
        </w:rPr>
        <w:t xml:space="preserve">Tempo d.d. je potvrdio </w:t>
      </w:r>
      <w:r w:rsidR="00BC5536">
        <w:rPr>
          <w:sz w:val="26"/>
          <w:szCs w:val="26"/>
        </w:rPr>
        <w:t>navode iz prigovora treće osobe te ne polaže prava na stan.</w:t>
      </w:r>
    </w:p>
    <w:p w:rsidRDefault="006F1EE3" w:rsidP="006F1EE3" w:rsidR="006F1EE3">
      <w:pPr>
        <w:rPr>
          <w:sz w:val="26"/>
          <w:szCs w:val="26"/>
        </w:rPr>
      </w:pPr>
    </w:p>
    <w:p w:rsidRDefault="006F1EE3" w:rsidP="006F1EE3" w:rsidR="006F1EE3">
      <w:pPr>
        <w:rPr>
          <w:sz w:val="26"/>
          <w:szCs w:val="26"/>
        </w:rPr>
      </w:pPr>
      <w:r>
        <w:rPr>
          <w:sz w:val="26"/>
          <w:szCs w:val="26"/>
        </w:rPr>
        <w:t xml:space="preserve">Dana 24.04.2014.g. doneseno je rješenje kojim se utvrđuje prekid postupka, a dana 28.07.2017.g. postupak je nastavljen. </w:t>
      </w:r>
    </w:p>
    <w:p w:rsidRDefault="008C1796" w:rsidP="006F1EE3" w:rsidR="008C1796">
      <w:pPr>
        <w:rPr>
          <w:sz w:val="26"/>
          <w:szCs w:val="26"/>
        </w:rPr>
      </w:pPr>
    </w:p>
    <w:p w:rsidRDefault="008C1796" w:rsidP="006F1EE3" w:rsidR="006F1EE3">
      <w:pPr>
        <w:rPr>
          <w:sz w:val="26"/>
          <w:szCs w:val="26"/>
        </w:rPr>
      </w:pPr>
      <w:r>
        <w:rPr>
          <w:sz w:val="26"/>
          <w:szCs w:val="26"/>
        </w:rPr>
        <w:t xml:space="preserve">U zemljišnim knjigama zabilježba ovrhe </w:t>
      </w:r>
      <w:r w:rsidR="002179E3">
        <w:rPr>
          <w:sz w:val="26"/>
          <w:szCs w:val="26"/>
        </w:rPr>
        <w:t>na E</w:t>
      </w:r>
      <w:r w:rsidR="00BC5536">
        <w:rPr>
          <w:sz w:val="26"/>
          <w:szCs w:val="26"/>
        </w:rPr>
        <w:t xml:space="preserve">-47, TS Zagreb, Ovr-5502/08. </w:t>
      </w:r>
    </w:p>
    <w:p w:rsidRDefault="00BC5536" w:rsidP="006F1EE3" w:rsidR="00BC5536">
      <w:pPr>
        <w:rPr>
          <w:sz w:val="26"/>
          <w:szCs w:val="26"/>
        </w:rPr>
      </w:pPr>
    </w:p>
    <w:p w:rsidRDefault="00BC5536" w:rsidP="006F1EE3" w:rsidR="00BC5536">
      <w:pPr>
        <w:rPr>
          <w:sz w:val="26"/>
          <w:szCs w:val="26"/>
        </w:rPr>
      </w:pPr>
      <w:r>
        <w:rPr>
          <w:sz w:val="26"/>
          <w:szCs w:val="26"/>
        </w:rPr>
        <w:t>Tražbina Gramat d.o.o. priznata u iznosu od 530.615,58 kuna.</w:t>
      </w:r>
    </w:p>
    <w:p w:rsidRDefault="006F1EE3" w:rsidP="006F1EE3" w:rsidR="006F1EE3" w:rsidRPr="00F00571">
      <w:pPr>
        <w:rPr>
          <w:sz w:val="26"/>
          <w:szCs w:val="26"/>
        </w:rPr>
      </w:pPr>
      <w:r>
        <w:rPr>
          <w:sz w:val="26"/>
          <w:szCs w:val="26"/>
        </w:rPr>
        <w:tab/>
      </w: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pPr>
        <w:rPr>
          <w:b/>
          <w:sz w:val="26"/>
          <w:szCs w:val="26"/>
        </w:rPr>
      </w:pPr>
    </w:p>
    <w:p w:rsidRDefault="008C1796" w:rsidP="006F1EE3" w:rsidR="008C1796">
      <w:pPr>
        <w:rPr>
          <w:b/>
          <w:sz w:val="26"/>
          <w:szCs w:val="26"/>
        </w:rPr>
      </w:pPr>
    </w:p>
    <w:p w:rsidRDefault="008C1796" w:rsidP="006F1EE3" w:rsidR="008C1796">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2D13F9" w:rsidP="006F1EE3" w:rsidR="002D13F9">
      <w:pPr>
        <w:rPr>
          <w:b/>
          <w:sz w:val="26"/>
          <w:szCs w:val="26"/>
        </w:rPr>
      </w:pPr>
    </w:p>
    <w:p w:rsidRDefault="006F1EE3" w:rsidP="006F1EE3" w:rsidR="006F1EE3">
      <w:pPr>
        <w:rPr>
          <w:b/>
          <w:sz w:val="26"/>
          <w:szCs w:val="26"/>
        </w:rPr>
      </w:pPr>
    </w:p>
    <w:p w:rsidRDefault="008A3D47" w:rsidP="00701460" w:rsidR="008A3D47">
      <w:pPr>
        <w:ind w:firstLine="720" w:left="720"/>
        <w:rPr>
          <w:b/>
          <w:sz w:val="26"/>
          <w:szCs w:val="26"/>
        </w:rPr>
      </w:pPr>
    </w:p>
    <w:p w:rsidRDefault="002D13F9" w:rsidP="00701460" w:rsidR="002D13F9">
      <w:pPr>
        <w:ind w:firstLine="720" w:left="720"/>
        <w:rPr>
          <w:b/>
          <w:sz w:val="26"/>
          <w:szCs w:val="26"/>
        </w:rPr>
      </w:pPr>
    </w:p>
    <w:p w:rsidRDefault="00701460" w:rsidP="00701460" w:rsidR="006F1EE3" w:rsidRPr="00B67AD4">
      <w:pPr>
        <w:ind w:firstLine="720" w:left="720"/>
        <w:rPr>
          <w:sz w:val="26"/>
          <w:szCs w:val="26"/>
        </w:rPr>
      </w:pPr>
      <w:r>
        <w:rPr>
          <w:b/>
          <w:sz w:val="26"/>
          <w:szCs w:val="26"/>
        </w:rPr>
        <w:t>3.2.</w:t>
      </w:r>
      <w:r w:rsidR="006F1EE3" w:rsidRPr="00342548">
        <w:rPr>
          <w:b/>
          <w:sz w:val="26"/>
          <w:szCs w:val="26"/>
        </w:rPr>
        <w:t xml:space="preserve"> Općinski sud u Novom Zagrebu</w:t>
      </w:r>
    </w:p>
    <w:p w:rsidRDefault="006F1EE3" w:rsidP="006F1EE3" w:rsidR="006F1EE3">
      <w:pPr>
        <w:rPr>
          <w:b/>
          <w:sz w:val="26"/>
          <w:szCs w:val="26"/>
        </w:rPr>
      </w:pPr>
    </w:p>
    <w:p w:rsidRDefault="006F1EE3" w:rsidP="006F1EE3" w:rsidR="006F1EE3">
      <w:pPr>
        <w:rPr>
          <w:b/>
          <w:sz w:val="26"/>
          <w:szCs w:val="26"/>
        </w:rPr>
      </w:pPr>
      <w:r>
        <w:rPr>
          <w:b/>
          <w:sz w:val="26"/>
          <w:szCs w:val="26"/>
        </w:rPr>
        <w:t>1.</w:t>
      </w:r>
      <w:r>
        <w:rPr>
          <w:b/>
          <w:sz w:val="26"/>
          <w:szCs w:val="26"/>
        </w:rPr>
        <w:tab/>
        <w:t>Ovr-4030/2015</w:t>
      </w:r>
    </w:p>
    <w:p w:rsidRDefault="006F1EE3" w:rsidP="006F1EE3" w:rsidR="006F1EE3">
      <w:pPr>
        <w:rPr>
          <w:sz w:val="26"/>
          <w:szCs w:val="26"/>
        </w:rPr>
      </w:pPr>
      <w:r>
        <w:rPr>
          <w:b/>
          <w:sz w:val="26"/>
          <w:szCs w:val="26"/>
        </w:rPr>
        <w:tab/>
      </w:r>
      <w:r w:rsidR="008A3D47">
        <w:rPr>
          <w:sz w:val="26"/>
          <w:szCs w:val="26"/>
        </w:rPr>
        <w:t>Ovrhovoditelj</w:t>
      </w:r>
      <w:r>
        <w:rPr>
          <w:sz w:val="26"/>
          <w:szCs w:val="26"/>
        </w:rPr>
        <w:t>: Darko Lisak</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vrijednosnom papiru, VPS: 113.196,83 kn</w:t>
      </w:r>
    </w:p>
    <w:p w:rsidRDefault="006F1EE3" w:rsidP="006F1EE3" w:rsidR="006F1EE3">
      <w:pPr>
        <w:rPr>
          <w:sz w:val="26"/>
          <w:szCs w:val="26"/>
        </w:rPr>
      </w:pPr>
    </w:p>
    <w:p w:rsidRDefault="006F1EE3" w:rsidP="006F1EE3" w:rsidR="006F1EE3">
      <w:pPr>
        <w:rPr>
          <w:sz w:val="26"/>
          <w:szCs w:val="26"/>
        </w:rPr>
      </w:pPr>
      <w:r>
        <w:rPr>
          <w:sz w:val="26"/>
          <w:szCs w:val="26"/>
        </w:rPr>
        <w:t>Postupak je pokrenut pred Općinskim građanskim sudom u Zagrebu, gdje se vodio pod brojem Ovrj-650/13 (kasnije Ovrj-2446/14).</w:t>
      </w:r>
    </w:p>
    <w:p w:rsidRDefault="00701460" w:rsidP="006F1EE3" w:rsidR="00701460">
      <w:pPr>
        <w:rPr>
          <w:sz w:val="26"/>
          <w:szCs w:val="26"/>
        </w:rPr>
      </w:pP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sz w:val="26"/>
          <w:szCs w:val="26"/>
        </w:rPr>
      </w:pPr>
    </w:p>
    <w:p w:rsidRDefault="006F1EE3" w:rsidP="006F1EE3" w:rsidR="006F1EE3">
      <w:pPr>
        <w:rPr>
          <w:sz w:val="26"/>
          <w:szCs w:val="26"/>
        </w:rPr>
      </w:pPr>
      <w:r>
        <w:rPr>
          <w:sz w:val="26"/>
          <w:szCs w:val="26"/>
        </w:rPr>
        <w:t>Dana 22.10.2013. godine doneseno je rješenje o prekidu postupka, te je predmet još uvijek u prekidu.</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342548">
      <w:pPr>
        <w:rPr>
          <w:b/>
          <w:sz w:val="26"/>
          <w:szCs w:val="26"/>
        </w:rPr>
      </w:pPr>
      <w:r w:rsidRPr="00342548">
        <w:rPr>
          <w:b/>
          <w:sz w:val="26"/>
          <w:szCs w:val="26"/>
        </w:rPr>
        <w:t>2.</w:t>
      </w:r>
      <w:r w:rsidRPr="00342548">
        <w:rPr>
          <w:b/>
          <w:sz w:val="26"/>
          <w:szCs w:val="26"/>
        </w:rPr>
        <w:tab/>
        <w:t>Pu Ovr-22819/2015</w:t>
      </w:r>
    </w:p>
    <w:p w:rsidRDefault="008A3D47" w:rsidP="006F1EE3" w:rsidR="006F1EE3">
      <w:pPr>
        <w:rPr>
          <w:sz w:val="26"/>
          <w:szCs w:val="26"/>
        </w:rPr>
      </w:pPr>
      <w:r>
        <w:rPr>
          <w:sz w:val="26"/>
          <w:szCs w:val="26"/>
        </w:rPr>
        <w:tab/>
        <w:t>Ovrhovoditelj</w:t>
      </w:r>
      <w:r w:rsidR="006F1EE3">
        <w:rPr>
          <w:sz w:val="26"/>
          <w:szCs w:val="26"/>
        </w:rPr>
        <w:t>: Novogradnja Zagorka</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vrijednosnom papiru, VPS: 126.652,99 kn</w:t>
      </w:r>
    </w:p>
    <w:p w:rsidRDefault="006F1EE3" w:rsidP="006F1EE3" w:rsidR="006F1EE3">
      <w:pPr>
        <w:rPr>
          <w:sz w:val="26"/>
          <w:szCs w:val="26"/>
        </w:rPr>
      </w:pPr>
    </w:p>
    <w:p w:rsidRDefault="006F1EE3" w:rsidP="006F1EE3" w:rsidR="006F1EE3">
      <w:pPr>
        <w:rPr>
          <w:sz w:val="26"/>
          <w:szCs w:val="26"/>
        </w:rPr>
      </w:pPr>
      <w:r>
        <w:rPr>
          <w:sz w:val="26"/>
          <w:szCs w:val="26"/>
        </w:rPr>
        <w:t>Postupak je pokrenut pred Općinskim građanskim sudom u Zagrebu, gdje se vodio pod brojem Ovrj-300/13.</w:t>
      </w:r>
    </w:p>
    <w:p w:rsidRDefault="00BC3C1B" w:rsidP="006F1EE3" w:rsidR="00BC3C1B">
      <w:pPr>
        <w:rPr>
          <w:sz w:val="26"/>
          <w:szCs w:val="26"/>
        </w:rPr>
      </w:pP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sz w:val="26"/>
          <w:szCs w:val="26"/>
        </w:rPr>
      </w:pPr>
      <w:r>
        <w:rPr>
          <w:sz w:val="26"/>
          <w:szCs w:val="26"/>
        </w:rPr>
        <w:t>Dana 26.04.2013. godine doneseno je rješenje o prekidu postupka, te je predmet još uvijek u prekidu.</w:t>
      </w: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rsidRPr="002A0AA7">
      <w:pPr>
        <w:rPr>
          <w:b/>
          <w:sz w:val="26"/>
          <w:szCs w:val="26"/>
        </w:rPr>
      </w:pPr>
      <w:r w:rsidRPr="002A0AA7">
        <w:rPr>
          <w:b/>
          <w:sz w:val="26"/>
          <w:szCs w:val="26"/>
        </w:rPr>
        <w:t>3.</w:t>
      </w:r>
      <w:r w:rsidRPr="002A0AA7">
        <w:rPr>
          <w:b/>
          <w:sz w:val="26"/>
          <w:szCs w:val="26"/>
        </w:rPr>
        <w:tab/>
        <w:t>Pu Ovr-6508/2015</w:t>
      </w:r>
    </w:p>
    <w:p w:rsidRDefault="008A3D47" w:rsidP="006F1EE3" w:rsidR="006F1EE3">
      <w:pPr>
        <w:rPr>
          <w:sz w:val="26"/>
          <w:szCs w:val="26"/>
        </w:rPr>
      </w:pPr>
      <w:r>
        <w:rPr>
          <w:sz w:val="26"/>
          <w:szCs w:val="26"/>
        </w:rPr>
        <w:tab/>
        <w:t>Ovrhovoditelj</w:t>
      </w:r>
      <w:r w:rsidR="006F1EE3">
        <w:rPr>
          <w:sz w:val="26"/>
          <w:szCs w:val="26"/>
        </w:rPr>
        <w:t>: Zvonko Balja</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 VPS: 3.891,18</w:t>
      </w:r>
    </w:p>
    <w:p w:rsidRDefault="006F1EE3" w:rsidP="006F1EE3" w:rsidR="006F1EE3">
      <w:pPr>
        <w:rPr>
          <w:sz w:val="26"/>
          <w:szCs w:val="26"/>
        </w:rPr>
      </w:pPr>
    </w:p>
    <w:p w:rsidRDefault="006F1EE3" w:rsidP="006F1EE3" w:rsidR="006F1EE3">
      <w:pPr>
        <w:rPr>
          <w:sz w:val="26"/>
          <w:szCs w:val="26"/>
        </w:rPr>
      </w:pPr>
      <w:r>
        <w:rPr>
          <w:sz w:val="26"/>
          <w:szCs w:val="26"/>
        </w:rPr>
        <w:t>Postupak je pokrenut pred Općinskim građanskim sudom u Zagrebu, gdje se vodio pod brojem Ovrj-3132/12, gdje je dana 21.01.2013. doneseno Rješenje o ovrsi, kojim se određuje ovrha na nekretnini ovršenika upisane u zemljišne knjige Općinskog građanskog suda u Zagrebu, zk. ul. 15220, k.o. Grad Zagreb, poduložak 32, 32. etaža, 33/10000, u naravi lokal br. 1 u prizemlju zgrade Grada Mainza 19, a sve temeljem pravomoćne i ovršne presude Općinskog suda u Zagrebu, posl.br. Pr-13072/04 od dana 21.10.2004. godine, radi naplate novčane tražbine ovrhovoditelja u iznosu od 3.891,18 kn.</w:t>
      </w:r>
    </w:p>
    <w:p w:rsidRDefault="006F1EE3" w:rsidP="006F1EE3" w:rsidR="006F1EE3">
      <w:pPr>
        <w:rPr>
          <w:sz w:val="26"/>
          <w:szCs w:val="26"/>
        </w:rPr>
      </w:pPr>
      <w:r>
        <w:rPr>
          <w:sz w:val="26"/>
          <w:szCs w:val="26"/>
        </w:rPr>
        <w:t>Dana 10.05.2013. godine doneseno je rješenje o prekidu postupka, te je predmet još uvijek u prekidu.</w:t>
      </w: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2A0AA7">
      <w:pPr>
        <w:rPr>
          <w:b/>
          <w:sz w:val="26"/>
          <w:szCs w:val="26"/>
        </w:rPr>
      </w:pPr>
      <w:r w:rsidRPr="002A0AA7">
        <w:rPr>
          <w:b/>
          <w:sz w:val="26"/>
          <w:szCs w:val="26"/>
        </w:rPr>
        <w:t>4.</w:t>
      </w:r>
      <w:r w:rsidRPr="002A0AA7">
        <w:rPr>
          <w:b/>
          <w:sz w:val="26"/>
          <w:szCs w:val="26"/>
        </w:rPr>
        <w:tab/>
        <w:t>Pu Ovr-6236/2015</w:t>
      </w:r>
    </w:p>
    <w:p w:rsidRDefault="008A3D47" w:rsidP="006F1EE3" w:rsidR="006F1EE3">
      <w:pPr>
        <w:rPr>
          <w:sz w:val="26"/>
          <w:szCs w:val="26"/>
        </w:rPr>
      </w:pPr>
      <w:r>
        <w:rPr>
          <w:sz w:val="26"/>
          <w:szCs w:val="26"/>
        </w:rPr>
        <w:tab/>
        <w:t>Ovrhovoditelj</w:t>
      </w:r>
      <w:r w:rsidR="006F1EE3">
        <w:rPr>
          <w:sz w:val="26"/>
          <w:szCs w:val="26"/>
        </w:rPr>
        <w:t>: Željko Sladović</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nekretninama, VPS: 14.847,20 kn</w:t>
      </w:r>
    </w:p>
    <w:p w:rsidRDefault="006F1EE3" w:rsidP="006F1EE3" w:rsidR="006F1EE3">
      <w:pPr>
        <w:rPr>
          <w:sz w:val="26"/>
          <w:szCs w:val="26"/>
        </w:rPr>
      </w:pPr>
    </w:p>
    <w:p w:rsidRDefault="006F1EE3" w:rsidP="006F1EE3" w:rsidR="006F1EE3">
      <w:pPr>
        <w:rPr>
          <w:sz w:val="26"/>
          <w:szCs w:val="26"/>
        </w:rPr>
      </w:pPr>
      <w:r>
        <w:rPr>
          <w:sz w:val="26"/>
          <w:szCs w:val="26"/>
        </w:rPr>
        <w:t>Postupak je pokrenut pred Trgovačkim sudom u Zagrebu gdje se vodio pod brojem Ovr-6505/2010.</w:t>
      </w:r>
    </w:p>
    <w:p w:rsidRDefault="006F1EE3" w:rsidP="006F1EE3" w:rsidR="006F1EE3">
      <w:pPr>
        <w:rPr>
          <w:sz w:val="26"/>
          <w:szCs w:val="26"/>
        </w:rPr>
      </w:pPr>
      <w:r>
        <w:rPr>
          <w:sz w:val="26"/>
          <w:szCs w:val="26"/>
        </w:rPr>
        <w:lastRenderedPageBreak/>
        <w:t xml:space="preserve">Ovrhovoditelj je, kao pravni </w:t>
      </w:r>
      <w:r w:rsidR="00BC3C1B">
        <w:rPr>
          <w:sz w:val="26"/>
          <w:szCs w:val="26"/>
        </w:rPr>
        <w:t>slijednik</w:t>
      </w:r>
      <w:r>
        <w:rPr>
          <w:sz w:val="26"/>
          <w:szCs w:val="26"/>
        </w:rPr>
        <w:t xml:space="preserve"> ENERGOPETROL – ZAGREB d.d. u stečaju, podnio prijedlog TS Zagreb kojim je zahtijevao da se ovrha određena Rješenjem o ovrsi Trgovačkog suda Zagreb, broj Ovr-532/2005, od 19.05.2005., na temelju pravomoćne i ovršne presude Trgovačkog suda u Zagrebu broj P-3296/02 od 18.09.2002., nastavlja i određuje na nekretnini ovršenika, i to na 327/10000 suvlasničkog dijela nekretnine – kat.čestica 5231/15, oznake Stambeno poslovna zgrada Bleiweisova br. 24, poslovna zgrada br. 24 i parkiralište, upisana u zk.ul. br</w:t>
      </w:r>
      <w:r w:rsidR="00BC3C1B">
        <w:rPr>
          <w:sz w:val="26"/>
          <w:szCs w:val="26"/>
        </w:rPr>
        <w:t xml:space="preserve"> 30194, k.o. Grad Zagreb kao </w:t>
      </w:r>
      <w:r>
        <w:rPr>
          <w:sz w:val="26"/>
          <w:szCs w:val="26"/>
        </w:rPr>
        <w:t>etaža</w:t>
      </w:r>
      <w:r w:rsidR="00BC3C1B">
        <w:rPr>
          <w:sz w:val="26"/>
          <w:szCs w:val="26"/>
        </w:rPr>
        <w:t>-60</w:t>
      </w:r>
      <w:r>
        <w:rPr>
          <w:sz w:val="26"/>
          <w:szCs w:val="26"/>
        </w:rPr>
        <w:t>, povezano s vlasništvom dvosobnog stana oznake 60 na prvom katu zgrade.</w:t>
      </w:r>
    </w:p>
    <w:p w:rsidRDefault="006F1EE3" w:rsidP="006F1EE3" w:rsidR="006F1EE3">
      <w:pPr>
        <w:rPr>
          <w:sz w:val="26"/>
          <w:szCs w:val="26"/>
        </w:rPr>
      </w:pPr>
    </w:p>
    <w:p w:rsidRDefault="006F1EE3" w:rsidP="006F1EE3" w:rsidR="006F1EE3">
      <w:pPr>
        <w:rPr>
          <w:sz w:val="26"/>
          <w:szCs w:val="26"/>
        </w:rPr>
      </w:pPr>
      <w:r>
        <w:rPr>
          <w:sz w:val="26"/>
          <w:szCs w:val="26"/>
        </w:rPr>
        <w:t>Trgovački sud u Zagrebu je donio Rješenje o ovrsi povodom prijedloga ovrhovoditelja dana 04.02.2011. godine, posl.br. Ovr-6505/10, potvrđeno rješenjem Visokog trgovačkog suda u Zagrebu od dana 18.03.2011., posl.br. Pž-1852/11.</w:t>
      </w:r>
    </w:p>
    <w:p w:rsidRDefault="006F1EE3" w:rsidP="006F1EE3" w:rsidR="006F1EE3">
      <w:pPr>
        <w:rPr>
          <w:sz w:val="26"/>
          <w:szCs w:val="26"/>
        </w:rPr>
      </w:pPr>
    </w:p>
    <w:p w:rsidRDefault="006F1EE3" w:rsidP="006F1EE3" w:rsidR="006F1EE3">
      <w:pPr>
        <w:rPr>
          <w:sz w:val="26"/>
          <w:szCs w:val="26"/>
        </w:rPr>
      </w:pPr>
      <w:r>
        <w:rPr>
          <w:sz w:val="26"/>
          <w:szCs w:val="26"/>
        </w:rPr>
        <w:t>Predmet je dana 28.06.2011.g. dostavljen na provedbu Općinskom građanskom sudu u Zagrebu, gdje se vodio pod brojem Ovr-1923/11.</w:t>
      </w:r>
    </w:p>
    <w:p w:rsidRDefault="006F1EE3" w:rsidP="006F1EE3" w:rsidR="006F1EE3">
      <w:pPr>
        <w:rPr>
          <w:sz w:val="26"/>
          <w:szCs w:val="26"/>
        </w:rPr>
      </w:pPr>
    </w:p>
    <w:p w:rsidRDefault="006F1EE3" w:rsidP="006F1EE3" w:rsidR="006F1EE3">
      <w:pPr>
        <w:rPr>
          <w:sz w:val="26"/>
          <w:szCs w:val="26"/>
        </w:rPr>
      </w:pPr>
      <w:r>
        <w:rPr>
          <w:sz w:val="26"/>
          <w:szCs w:val="26"/>
        </w:rPr>
        <w:t xml:space="preserve">Dana 27.12.2013.g. Branislav Leovac je kao treća osoba podnijela prigovor radi proglašenja navedene ovrhe nedopuštenom iz razloga jer je isti </w:t>
      </w:r>
      <w:r w:rsidR="00BC3C1B">
        <w:rPr>
          <w:sz w:val="26"/>
          <w:szCs w:val="26"/>
        </w:rPr>
        <w:t xml:space="preserve">izvanknjižni </w:t>
      </w:r>
      <w:r>
        <w:rPr>
          <w:sz w:val="26"/>
          <w:szCs w:val="26"/>
        </w:rPr>
        <w:t>vlasnik nekretnine nad kojom se provodi ovrha.</w:t>
      </w:r>
      <w:r w:rsidR="00BC3C1B">
        <w:rPr>
          <w:sz w:val="26"/>
          <w:szCs w:val="26"/>
        </w:rPr>
        <w:t xml:space="preserve"> U pokrenutom sporu radi proglašenja ovrhe nedopuštenom posl.br. </w:t>
      </w:r>
      <w:r w:rsidR="00BC3C1B" w:rsidRPr="00BC3C1B">
        <w:rPr>
          <w:sz w:val="26"/>
          <w:szCs w:val="26"/>
        </w:rPr>
        <w:t>P-4775/2015</w:t>
      </w:r>
      <w:r w:rsidR="00BC3C1B">
        <w:rPr>
          <w:sz w:val="26"/>
          <w:szCs w:val="26"/>
        </w:rPr>
        <w:t xml:space="preserve"> isti je povukao tužbu 05.07.2017. godine. Tempo se nije protivio.</w:t>
      </w:r>
    </w:p>
    <w:p w:rsidRDefault="006F1EE3" w:rsidP="006F1EE3" w:rsidR="006F1EE3">
      <w:pPr>
        <w:rPr>
          <w:sz w:val="26"/>
          <w:szCs w:val="26"/>
        </w:rPr>
      </w:pP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sz w:val="26"/>
          <w:szCs w:val="26"/>
        </w:rPr>
      </w:pPr>
    </w:p>
    <w:p w:rsidRDefault="006F1EE3" w:rsidP="006F1EE3" w:rsidR="006F1EE3">
      <w:pPr>
        <w:rPr>
          <w:sz w:val="26"/>
          <w:szCs w:val="26"/>
        </w:rPr>
      </w:pPr>
      <w:r>
        <w:rPr>
          <w:sz w:val="26"/>
          <w:szCs w:val="26"/>
        </w:rPr>
        <w:t>Dana 11.04.2017. godine doneseno je rješenje o prekidu postupka, te je predmet još uvijek u prekidu.</w:t>
      </w: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2A0AA7">
      <w:pPr>
        <w:rPr>
          <w:b/>
          <w:sz w:val="26"/>
          <w:szCs w:val="26"/>
        </w:rPr>
      </w:pPr>
      <w:r w:rsidRPr="002A0AA7">
        <w:rPr>
          <w:b/>
          <w:sz w:val="26"/>
          <w:szCs w:val="26"/>
        </w:rPr>
        <w:t>5.</w:t>
      </w:r>
      <w:r w:rsidRPr="002A0AA7">
        <w:rPr>
          <w:b/>
          <w:sz w:val="26"/>
          <w:szCs w:val="26"/>
        </w:rPr>
        <w:tab/>
        <w:t>Pu Ovr-17246/2015</w:t>
      </w:r>
    </w:p>
    <w:p w:rsidRDefault="008A3D47" w:rsidP="006F1EE3" w:rsidR="006F1EE3">
      <w:pPr>
        <w:rPr>
          <w:sz w:val="26"/>
          <w:szCs w:val="26"/>
        </w:rPr>
      </w:pPr>
      <w:r>
        <w:rPr>
          <w:sz w:val="26"/>
          <w:szCs w:val="26"/>
        </w:rPr>
        <w:tab/>
        <w:t>Ovrhovoditelj</w:t>
      </w:r>
      <w:r w:rsidR="006F1EE3">
        <w:rPr>
          <w:sz w:val="26"/>
          <w:szCs w:val="26"/>
        </w:rPr>
        <w:t>: Republika Hrvatska</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 VPS: 50.000,00 kuna</w:t>
      </w:r>
    </w:p>
    <w:p w:rsidRDefault="006F1EE3" w:rsidP="006F1EE3" w:rsidR="006F1EE3">
      <w:pPr>
        <w:rPr>
          <w:sz w:val="26"/>
          <w:szCs w:val="26"/>
        </w:rPr>
      </w:pPr>
    </w:p>
    <w:p w:rsidRDefault="006F1EE3" w:rsidP="006F1EE3" w:rsidR="006F1EE3">
      <w:pPr>
        <w:rPr>
          <w:sz w:val="26"/>
          <w:szCs w:val="26"/>
        </w:rPr>
      </w:pPr>
      <w:r>
        <w:rPr>
          <w:sz w:val="26"/>
          <w:szCs w:val="26"/>
        </w:rPr>
        <w:t>Postupak je pokrenut pred Općinskim građanskim sudom u Zagrebu, gdje se vodio pod brojem Ovrpl-11119/11.</w:t>
      </w:r>
    </w:p>
    <w:p w:rsidRDefault="006F1EE3" w:rsidP="006F1EE3" w:rsidR="006F1EE3">
      <w:pPr>
        <w:rPr>
          <w:sz w:val="26"/>
          <w:szCs w:val="26"/>
        </w:rPr>
      </w:pP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sz w:val="26"/>
          <w:szCs w:val="26"/>
        </w:rPr>
      </w:pPr>
      <w:r>
        <w:rPr>
          <w:sz w:val="26"/>
          <w:szCs w:val="26"/>
        </w:rPr>
        <w:t>Dana 24.08.2015. godine doneseno je rješenje o obustavi postupka.</w:t>
      </w:r>
    </w:p>
    <w:p w:rsidRDefault="006F1EE3" w:rsidP="006F1EE3" w:rsidR="006F1EE3">
      <w:pPr>
        <w:rPr>
          <w:sz w:val="26"/>
          <w:szCs w:val="26"/>
        </w:rPr>
      </w:pPr>
    </w:p>
    <w:p w:rsidRDefault="00BC3C1B" w:rsidP="006F1EE3" w:rsidR="006F1EE3">
      <w:pPr>
        <w:rPr>
          <w:b/>
          <w:sz w:val="26"/>
          <w:szCs w:val="26"/>
        </w:rPr>
      </w:pPr>
      <w:r w:rsidRPr="00BC3C1B">
        <w:rPr>
          <w:sz w:val="26"/>
          <w:szCs w:val="26"/>
          <w:highlight w:val="yellow"/>
        </w:rPr>
        <w:lastRenderedPageBreak/>
        <w:t>Staviti a/a.</w:t>
      </w: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2A0AA7">
      <w:pPr>
        <w:rPr>
          <w:b/>
          <w:sz w:val="26"/>
          <w:szCs w:val="26"/>
        </w:rPr>
      </w:pPr>
      <w:r w:rsidRPr="002A0AA7">
        <w:rPr>
          <w:b/>
          <w:sz w:val="26"/>
          <w:szCs w:val="26"/>
        </w:rPr>
        <w:t>6.</w:t>
      </w:r>
      <w:r w:rsidRPr="002A0AA7">
        <w:rPr>
          <w:b/>
          <w:sz w:val="26"/>
          <w:szCs w:val="26"/>
        </w:rPr>
        <w:tab/>
        <w:t>Pu Ovr-16941/2015</w:t>
      </w:r>
    </w:p>
    <w:p w:rsidRDefault="008A3D47" w:rsidP="006F1EE3" w:rsidR="006F1EE3">
      <w:pPr>
        <w:rPr>
          <w:sz w:val="26"/>
          <w:szCs w:val="26"/>
        </w:rPr>
      </w:pPr>
      <w:r>
        <w:rPr>
          <w:sz w:val="26"/>
          <w:szCs w:val="26"/>
        </w:rPr>
        <w:tab/>
        <w:t>Ovrhovoditelj</w:t>
      </w:r>
      <w:r w:rsidR="006F1EE3">
        <w:rPr>
          <w:sz w:val="26"/>
          <w:szCs w:val="26"/>
        </w:rPr>
        <w:t>: Jozo Bjelobrk</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 VPS: 13.700,00 kn</w:t>
      </w:r>
    </w:p>
    <w:p w:rsidRDefault="006F1EE3" w:rsidP="006F1EE3" w:rsidR="006F1EE3">
      <w:pPr>
        <w:rPr>
          <w:sz w:val="26"/>
          <w:szCs w:val="26"/>
        </w:rPr>
      </w:pPr>
    </w:p>
    <w:p w:rsidRDefault="006F1EE3" w:rsidP="006F1EE3" w:rsidR="006F1EE3">
      <w:pPr>
        <w:rPr>
          <w:sz w:val="26"/>
          <w:szCs w:val="26"/>
        </w:rPr>
      </w:pPr>
      <w:r>
        <w:rPr>
          <w:sz w:val="26"/>
          <w:szCs w:val="26"/>
        </w:rPr>
        <w:t xml:space="preserve">Postupak je pokrenut pred Općinskim građanskim sudom u Zagrebu, gdje se vodio pod brojem Ovrpl-9809/11, gdje je dana 27.09.2012. doneseno rješenje o dovršetku ovrhe. </w:t>
      </w:r>
    </w:p>
    <w:p w:rsidRDefault="006F1EE3" w:rsidP="006F1EE3" w:rsidR="006F1EE3">
      <w:pPr>
        <w:rPr>
          <w:sz w:val="26"/>
          <w:szCs w:val="26"/>
        </w:rPr>
      </w:pP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sz w:val="26"/>
          <w:szCs w:val="26"/>
        </w:rPr>
      </w:pPr>
    </w:p>
    <w:p w:rsidRDefault="00BC3C1B" w:rsidP="006F1EE3" w:rsidR="006F1EE3">
      <w:pPr>
        <w:rPr>
          <w:sz w:val="26"/>
          <w:szCs w:val="26"/>
        </w:rPr>
      </w:pPr>
      <w:r w:rsidRPr="00BC3C1B">
        <w:rPr>
          <w:sz w:val="26"/>
          <w:szCs w:val="26"/>
          <w:highlight w:val="yellow"/>
        </w:rPr>
        <w:t>Staviti a/a.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2A0AA7">
      <w:pPr>
        <w:rPr>
          <w:b/>
          <w:sz w:val="26"/>
          <w:szCs w:val="26"/>
        </w:rPr>
      </w:pPr>
      <w:r w:rsidRPr="002A0AA7">
        <w:rPr>
          <w:b/>
          <w:sz w:val="26"/>
          <w:szCs w:val="26"/>
        </w:rPr>
        <w:t>7.</w:t>
      </w:r>
      <w:r w:rsidRPr="002A0AA7">
        <w:rPr>
          <w:b/>
          <w:sz w:val="26"/>
          <w:szCs w:val="26"/>
        </w:rPr>
        <w:tab/>
        <w:t>Pu Ovr-15065/2015</w:t>
      </w:r>
    </w:p>
    <w:p w:rsidRDefault="008A3D47" w:rsidP="006F1EE3" w:rsidR="006F1EE3">
      <w:pPr>
        <w:rPr>
          <w:sz w:val="26"/>
          <w:szCs w:val="26"/>
        </w:rPr>
      </w:pPr>
      <w:r>
        <w:rPr>
          <w:sz w:val="26"/>
          <w:szCs w:val="26"/>
        </w:rPr>
        <w:tab/>
        <w:t>Ovrhovoditelj</w:t>
      </w:r>
      <w:r w:rsidR="006F1EE3">
        <w:rPr>
          <w:sz w:val="26"/>
          <w:szCs w:val="26"/>
        </w:rPr>
        <w:t>: HZMO</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 VPS: 37.103,73 kn</w:t>
      </w:r>
    </w:p>
    <w:p w:rsidRDefault="006F1EE3" w:rsidP="006F1EE3" w:rsidR="006F1EE3">
      <w:pPr>
        <w:rPr>
          <w:sz w:val="26"/>
          <w:szCs w:val="26"/>
        </w:rPr>
      </w:pPr>
    </w:p>
    <w:p w:rsidRDefault="006F1EE3" w:rsidP="006F1EE3" w:rsidR="006F1EE3">
      <w:pPr>
        <w:rPr>
          <w:sz w:val="26"/>
          <w:szCs w:val="26"/>
        </w:rPr>
      </w:pPr>
      <w:r>
        <w:rPr>
          <w:sz w:val="26"/>
          <w:szCs w:val="26"/>
        </w:rPr>
        <w:t>Postupak je pokrenut pred Općinskim građanskim sudom u Zagrebu, gdje se vodio pod brojem Ovrpl-7392/10, gdje je dana 17.12.2012. doneseno rješenje o dovršetku ovrhe.</w:t>
      </w:r>
    </w:p>
    <w:p w:rsidRDefault="006F1EE3" w:rsidP="006F1EE3" w:rsidR="006F1EE3">
      <w:pPr>
        <w:rPr>
          <w:sz w:val="26"/>
          <w:szCs w:val="26"/>
        </w:rPr>
      </w:pP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sz w:val="26"/>
          <w:szCs w:val="26"/>
        </w:rPr>
      </w:pPr>
    </w:p>
    <w:p w:rsidRDefault="00BC3C1B" w:rsidP="006F1EE3" w:rsidR="006F1EE3">
      <w:pPr>
        <w:rPr>
          <w:sz w:val="26"/>
          <w:szCs w:val="26"/>
        </w:rPr>
      </w:pPr>
      <w:r w:rsidRPr="00BC3C1B">
        <w:rPr>
          <w:sz w:val="26"/>
          <w:szCs w:val="26"/>
          <w:highlight w:val="yellow"/>
        </w:rPr>
        <w:t>Staviti a/a.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2A0AA7">
      <w:pPr>
        <w:rPr>
          <w:b/>
          <w:sz w:val="26"/>
          <w:szCs w:val="26"/>
        </w:rPr>
      </w:pPr>
      <w:r w:rsidRPr="002A0AA7">
        <w:rPr>
          <w:b/>
          <w:sz w:val="26"/>
          <w:szCs w:val="26"/>
        </w:rPr>
        <w:t>8.</w:t>
      </w:r>
      <w:r w:rsidRPr="002A0AA7">
        <w:rPr>
          <w:b/>
          <w:sz w:val="26"/>
          <w:szCs w:val="26"/>
        </w:rPr>
        <w:tab/>
        <w:t>Pu Ovr-13662/2015</w:t>
      </w:r>
    </w:p>
    <w:p w:rsidRDefault="008A3D47" w:rsidP="006F1EE3" w:rsidR="006F1EE3">
      <w:pPr>
        <w:rPr>
          <w:sz w:val="26"/>
          <w:szCs w:val="26"/>
        </w:rPr>
      </w:pPr>
      <w:r>
        <w:rPr>
          <w:sz w:val="26"/>
          <w:szCs w:val="26"/>
        </w:rPr>
        <w:tab/>
        <w:t>Ovrhovoditelj</w:t>
      </w:r>
      <w:r w:rsidR="006F1EE3">
        <w:rPr>
          <w:sz w:val="26"/>
          <w:szCs w:val="26"/>
        </w:rPr>
        <w:t>: Slavko Pšeničnjak i dr.</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novčanoj tražbini, 147.097,31 kn</w:t>
      </w:r>
    </w:p>
    <w:p w:rsidRDefault="006F1EE3" w:rsidP="006F1EE3" w:rsidR="006F1EE3">
      <w:pPr>
        <w:rPr>
          <w:sz w:val="26"/>
          <w:szCs w:val="26"/>
        </w:rPr>
      </w:pPr>
    </w:p>
    <w:p w:rsidRDefault="006F1EE3" w:rsidP="006F1EE3" w:rsidR="006F1EE3">
      <w:pPr>
        <w:rPr>
          <w:sz w:val="26"/>
          <w:szCs w:val="26"/>
        </w:rPr>
      </w:pPr>
      <w:r>
        <w:rPr>
          <w:sz w:val="26"/>
          <w:szCs w:val="26"/>
        </w:rPr>
        <w:t>Postupak je pokrenut pred Općinskim građanskim sudom u Zagrebu, gdje se vodio pod brojem Ovrpl-2548/10, gdje je dana 24.03.2011. doneseno rješenje o dovršetku ovrhe.</w:t>
      </w:r>
    </w:p>
    <w:p w:rsidRDefault="006F1EE3" w:rsidP="006F1EE3" w:rsidR="006F1EE3">
      <w:pPr>
        <w:rPr>
          <w:sz w:val="26"/>
          <w:szCs w:val="26"/>
        </w:rPr>
      </w:pPr>
    </w:p>
    <w:p w:rsidRDefault="006F1EE3" w:rsidP="006F1EE3" w:rsidR="006F1EE3">
      <w:pPr>
        <w:rPr>
          <w:sz w:val="26"/>
          <w:szCs w:val="26"/>
        </w:rPr>
      </w:pPr>
      <w:r>
        <w:rPr>
          <w:sz w:val="26"/>
          <w:szCs w:val="26"/>
        </w:rPr>
        <w:t>Predmet je ustupljen Općinskom sudu u Novom Zagrebu 31.03.2015. godine.</w:t>
      </w:r>
    </w:p>
    <w:p w:rsidRDefault="006F1EE3" w:rsidP="006F1EE3" w:rsidR="006F1EE3">
      <w:pPr>
        <w:rPr>
          <w:sz w:val="26"/>
          <w:szCs w:val="26"/>
        </w:rPr>
      </w:pPr>
      <w:r>
        <w:rPr>
          <w:sz w:val="26"/>
          <w:szCs w:val="26"/>
        </w:rPr>
        <w:t>Dana 09.12.2014. godine doneseno je rješenje o prekidu postupka, te je predmet još uvijek u prekidu.</w:t>
      </w:r>
    </w:p>
    <w:p w:rsidRDefault="006F1EE3" w:rsidP="006F1EE3" w:rsidR="006F1EE3">
      <w:pPr>
        <w:rPr>
          <w:sz w:val="26"/>
          <w:szCs w:val="26"/>
        </w:rPr>
      </w:pPr>
    </w:p>
    <w:p w:rsidRDefault="00BC3C1B" w:rsidP="006F1EE3" w:rsidR="006F1EE3">
      <w:pPr>
        <w:rPr>
          <w:sz w:val="26"/>
          <w:szCs w:val="26"/>
        </w:rPr>
      </w:pPr>
      <w:r w:rsidRPr="00BC3C1B">
        <w:rPr>
          <w:sz w:val="26"/>
          <w:szCs w:val="26"/>
          <w:highlight w:val="yellow"/>
        </w:rPr>
        <w:lastRenderedPageBreak/>
        <w:t>Staviti a/a.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2A0AA7">
      <w:pPr>
        <w:rPr>
          <w:b/>
          <w:sz w:val="26"/>
          <w:szCs w:val="26"/>
        </w:rPr>
      </w:pPr>
      <w:r w:rsidRPr="002A0AA7">
        <w:rPr>
          <w:b/>
          <w:sz w:val="26"/>
          <w:szCs w:val="26"/>
        </w:rPr>
        <w:t>9.</w:t>
      </w:r>
      <w:r w:rsidRPr="002A0AA7">
        <w:rPr>
          <w:b/>
          <w:sz w:val="26"/>
          <w:szCs w:val="26"/>
        </w:rPr>
        <w:tab/>
        <w:t>P-4775/2015</w:t>
      </w:r>
    </w:p>
    <w:p w:rsidRDefault="006F1EE3" w:rsidP="006F1EE3" w:rsidR="006F1EE3">
      <w:pPr>
        <w:rPr>
          <w:sz w:val="26"/>
          <w:szCs w:val="26"/>
        </w:rPr>
      </w:pPr>
      <w:r>
        <w:rPr>
          <w:sz w:val="26"/>
          <w:szCs w:val="26"/>
        </w:rPr>
        <w:tab/>
        <w:t>Tužitelj: Branislav Leovac</w:t>
      </w:r>
    </w:p>
    <w:p w:rsidRDefault="006F1EE3" w:rsidP="006F1EE3" w:rsidR="006F1EE3">
      <w:pPr>
        <w:rPr>
          <w:sz w:val="26"/>
          <w:szCs w:val="26"/>
        </w:rPr>
      </w:pPr>
      <w:r>
        <w:rPr>
          <w:sz w:val="26"/>
          <w:szCs w:val="26"/>
        </w:rPr>
        <w:tab/>
        <w:t>Tuženik: Tempo d.d. u stečaju i dr.</w:t>
      </w:r>
    </w:p>
    <w:p w:rsidRDefault="006F1EE3" w:rsidP="006F1EE3" w:rsidR="006F1EE3">
      <w:pPr>
        <w:rPr>
          <w:sz w:val="26"/>
          <w:szCs w:val="26"/>
        </w:rPr>
      </w:pPr>
      <w:r>
        <w:rPr>
          <w:sz w:val="26"/>
          <w:szCs w:val="26"/>
        </w:rPr>
        <w:tab/>
        <w:t>Radi: proglašenje ovrhe nedopuštenom</w:t>
      </w:r>
    </w:p>
    <w:p w:rsidRDefault="006F1EE3" w:rsidP="006F1EE3" w:rsidR="006F1EE3">
      <w:pPr>
        <w:rPr>
          <w:sz w:val="26"/>
          <w:szCs w:val="26"/>
        </w:rPr>
      </w:pPr>
    </w:p>
    <w:p w:rsidRDefault="006F1EE3" w:rsidP="006F1EE3" w:rsidR="006F1EE3">
      <w:pPr>
        <w:rPr>
          <w:sz w:val="26"/>
          <w:szCs w:val="26"/>
        </w:rPr>
      </w:pPr>
      <w:r>
        <w:rPr>
          <w:sz w:val="26"/>
          <w:szCs w:val="26"/>
        </w:rPr>
        <w:t>Postupak je pokrenut pred Općinskim građanskim sudom u Zagrebu, gdje se vodio pod brojem P-7570/13.</w:t>
      </w:r>
    </w:p>
    <w:p w:rsidRDefault="006F1EE3" w:rsidP="006F1EE3" w:rsidR="006F1EE3">
      <w:pPr>
        <w:rPr>
          <w:sz w:val="26"/>
          <w:szCs w:val="26"/>
        </w:rPr>
      </w:pPr>
    </w:p>
    <w:p w:rsidRDefault="006F1EE3" w:rsidP="006F1EE3" w:rsidR="006F1EE3">
      <w:pPr>
        <w:rPr>
          <w:sz w:val="26"/>
          <w:szCs w:val="26"/>
        </w:rPr>
      </w:pPr>
      <w:r>
        <w:rPr>
          <w:sz w:val="26"/>
          <w:szCs w:val="26"/>
        </w:rPr>
        <w:t>Predmet je ustupljen Općinskom sudu u Novom Zagrebu, gdje se ranije vodio pod brojem Pu P-12947/2015.</w:t>
      </w:r>
    </w:p>
    <w:p w:rsidRDefault="006F1EE3" w:rsidP="006F1EE3" w:rsidR="006F1EE3">
      <w:pPr>
        <w:rPr>
          <w:sz w:val="26"/>
          <w:szCs w:val="26"/>
        </w:rPr>
      </w:pPr>
    </w:p>
    <w:p w:rsidRDefault="006F1EE3" w:rsidP="006F1EE3" w:rsidR="006F1EE3">
      <w:pPr>
        <w:rPr>
          <w:sz w:val="26"/>
          <w:szCs w:val="26"/>
        </w:rPr>
      </w:pPr>
      <w:r>
        <w:rPr>
          <w:sz w:val="26"/>
          <w:szCs w:val="26"/>
        </w:rPr>
        <w:t>Dana 05.07.2017. godine doneseno je rješenje kojim je utvrđeno da je tužitelj povukao tužbu u ovoj pravnoj stvari.</w:t>
      </w:r>
    </w:p>
    <w:p w:rsidRDefault="00BA00B1" w:rsidP="006F1EE3" w:rsidR="00BA00B1">
      <w:pPr>
        <w:rPr>
          <w:sz w:val="26"/>
          <w:szCs w:val="26"/>
        </w:rPr>
      </w:pPr>
    </w:p>
    <w:p w:rsidRDefault="00BA00B1" w:rsidP="006F1EE3" w:rsidR="00BA00B1">
      <w:pPr>
        <w:rPr>
          <w:sz w:val="26"/>
          <w:szCs w:val="26"/>
        </w:rPr>
      </w:pPr>
      <w:r>
        <w:rPr>
          <w:sz w:val="26"/>
          <w:szCs w:val="26"/>
        </w:rPr>
        <w:t>Pregledom zemljišnih knjiga na kritičnoj etaži vidljivo je da je Tempo i dalje upisan kao vlasnik stana E-60, a i dalje upisana zabilježba ovrhe.</w:t>
      </w:r>
    </w:p>
    <w:p w:rsidRDefault="00BC3C1B" w:rsidP="006F1EE3" w:rsidR="00BC3C1B">
      <w:pPr>
        <w:rPr>
          <w:sz w:val="26"/>
          <w:szCs w:val="26"/>
        </w:rPr>
      </w:pPr>
    </w:p>
    <w:p w:rsidRDefault="00BC3C1B" w:rsidP="006F1EE3" w:rsidR="00BC3C1B">
      <w:pPr>
        <w:rPr>
          <w:sz w:val="26"/>
          <w:szCs w:val="26"/>
        </w:rPr>
      </w:pPr>
      <w:r w:rsidRPr="00BC3C1B">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BA00B1" w:rsidP="00BA00B1" w:rsidR="006F1EE3">
      <w:pPr>
        <w:ind w:firstLine="720" w:left="720"/>
        <w:rPr>
          <w:b/>
          <w:sz w:val="26"/>
          <w:szCs w:val="26"/>
        </w:rPr>
      </w:pPr>
      <w:r>
        <w:rPr>
          <w:b/>
          <w:sz w:val="26"/>
          <w:szCs w:val="26"/>
        </w:rPr>
        <w:t>3.3</w:t>
      </w:r>
      <w:r w:rsidR="006F1EE3" w:rsidRPr="00DC0823">
        <w:rPr>
          <w:b/>
          <w:sz w:val="26"/>
          <w:szCs w:val="26"/>
        </w:rPr>
        <w:t>. Općinski radni sud u Zagrebu</w:t>
      </w:r>
    </w:p>
    <w:p w:rsidRDefault="006F1EE3" w:rsidP="006F1EE3" w:rsidR="006F1EE3">
      <w:pPr>
        <w:rPr>
          <w:b/>
          <w:sz w:val="26"/>
          <w:szCs w:val="26"/>
        </w:rPr>
      </w:pPr>
    </w:p>
    <w:p w:rsidRDefault="006F1EE3" w:rsidP="006F1EE3" w:rsidR="006F1EE3">
      <w:pPr>
        <w:rPr>
          <w:b/>
          <w:sz w:val="26"/>
          <w:szCs w:val="26"/>
        </w:rPr>
      </w:pPr>
      <w:r>
        <w:rPr>
          <w:b/>
          <w:sz w:val="26"/>
          <w:szCs w:val="26"/>
        </w:rPr>
        <w:t>1.</w:t>
      </w:r>
      <w:r>
        <w:rPr>
          <w:b/>
          <w:sz w:val="26"/>
          <w:szCs w:val="26"/>
        </w:rPr>
        <w:tab/>
        <w:t>Pr-2359/2016</w:t>
      </w:r>
    </w:p>
    <w:p w:rsidRDefault="006F1EE3" w:rsidP="006F1EE3" w:rsidR="006F1EE3">
      <w:pPr>
        <w:rPr>
          <w:sz w:val="26"/>
          <w:szCs w:val="26"/>
        </w:rPr>
      </w:pPr>
      <w:r>
        <w:rPr>
          <w:b/>
          <w:sz w:val="26"/>
          <w:szCs w:val="26"/>
        </w:rPr>
        <w:tab/>
      </w:r>
      <w:r>
        <w:rPr>
          <w:sz w:val="26"/>
          <w:szCs w:val="26"/>
        </w:rPr>
        <w:t>Tužitelj: Esad Vučković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povlačenje tužbe od dana 29.08.2016. godine.</w:t>
      </w:r>
    </w:p>
    <w:p w:rsidRDefault="006F1EE3" w:rsidP="006F1EE3" w:rsidR="006F1EE3">
      <w:pPr>
        <w:rPr>
          <w:sz w:val="26"/>
          <w:szCs w:val="26"/>
        </w:rPr>
      </w:pPr>
    </w:p>
    <w:p w:rsidRDefault="006F1EE3" w:rsidP="006F1EE3" w:rsidR="006F1EE3">
      <w:pPr>
        <w:rPr>
          <w:sz w:val="26"/>
          <w:szCs w:val="26"/>
        </w:rPr>
      </w:pPr>
      <w:r>
        <w:rPr>
          <w:sz w:val="26"/>
          <w:szCs w:val="26"/>
        </w:rPr>
        <w:lastRenderedPageBreak/>
        <w:t>Spis je arhiviran, stoga je za uvid potrebno uplatiti trošak vađenja iz arhive u iznosu od 100,00 kuna.</w:t>
      </w:r>
    </w:p>
    <w:p w:rsidRDefault="006F1EE3" w:rsidP="006F1EE3" w:rsidR="006F1EE3">
      <w:pPr>
        <w:rPr>
          <w:sz w:val="26"/>
          <w:szCs w:val="26"/>
        </w:rPr>
      </w:pPr>
    </w:p>
    <w:p w:rsidRDefault="006F1EE3" w:rsidP="006F1EE3" w:rsidR="006F1EE3">
      <w:pPr>
        <w:rPr>
          <w:sz w:val="26"/>
          <w:szCs w:val="26"/>
        </w:rPr>
      </w:pPr>
    </w:p>
    <w:p w:rsidRDefault="006F1EE3" w:rsidP="006F1EE3" w:rsidR="006F1EE3" w:rsidRPr="007C39D9">
      <w:pPr>
        <w:rPr>
          <w:b/>
          <w:sz w:val="26"/>
          <w:szCs w:val="26"/>
        </w:rPr>
      </w:pPr>
      <w:r w:rsidRPr="007C39D9">
        <w:rPr>
          <w:b/>
          <w:sz w:val="26"/>
          <w:szCs w:val="26"/>
        </w:rPr>
        <w:t>2.</w:t>
      </w:r>
      <w:r w:rsidRPr="007C39D9">
        <w:rPr>
          <w:b/>
          <w:sz w:val="26"/>
          <w:szCs w:val="26"/>
        </w:rPr>
        <w:tab/>
        <w:t>Pr-2386/2015</w:t>
      </w:r>
    </w:p>
    <w:p w:rsidRDefault="006F1EE3" w:rsidP="006F1EE3" w:rsidR="006F1EE3">
      <w:pPr>
        <w:rPr>
          <w:sz w:val="26"/>
          <w:szCs w:val="26"/>
        </w:rPr>
      </w:pPr>
      <w:r>
        <w:rPr>
          <w:sz w:val="26"/>
          <w:szCs w:val="26"/>
        </w:rPr>
        <w:tab/>
        <w:t>Tužitelj: Stipo Šehić</w:t>
      </w:r>
    </w:p>
    <w:p w:rsidRDefault="006F1EE3" w:rsidP="006F1EE3" w:rsidR="006F1EE3">
      <w:pPr>
        <w:rPr>
          <w:sz w:val="26"/>
          <w:szCs w:val="26"/>
        </w:rPr>
      </w:pPr>
      <w:r>
        <w:rPr>
          <w:sz w:val="26"/>
          <w:szCs w:val="26"/>
        </w:rPr>
        <w:tab/>
        <w:t>Tuženik: Tempo d.d. u stečaju i dr.</w:t>
      </w:r>
    </w:p>
    <w:p w:rsidRDefault="006F1EE3" w:rsidP="006F1EE3" w:rsidR="006F1EE3">
      <w:pPr>
        <w:rPr>
          <w:sz w:val="26"/>
          <w:szCs w:val="26"/>
        </w:rPr>
      </w:pPr>
      <w:r>
        <w:rPr>
          <w:sz w:val="26"/>
          <w:szCs w:val="26"/>
        </w:rPr>
        <w:tab/>
        <w:t xml:space="preserve">Radi: naknada štete, </w:t>
      </w:r>
      <w:r w:rsidRPr="00FB2DE8">
        <w:rPr>
          <w:sz w:val="26"/>
          <w:szCs w:val="26"/>
          <w:highlight w:val="yellow"/>
        </w:rPr>
        <w:t>VPS: 953.886,48 kn</w:t>
      </w:r>
    </w:p>
    <w:p w:rsidRDefault="006F1EE3" w:rsidP="006F1EE3" w:rsidR="006F1EE3">
      <w:pPr>
        <w:rPr>
          <w:sz w:val="26"/>
          <w:szCs w:val="26"/>
        </w:rPr>
      </w:pPr>
    </w:p>
    <w:p w:rsidRDefault="006F1EE3" w:rsidP="006F1EE3" w:rsidR="006F1EE3">
      <w:pPr>
        <w:rPr>
          <w:sz w:val="26"/>
          <w:szCs w:val="26"/>
        </w:rPr>
      </w:pPr>
      <w:r>
        <w:rPr>
          <w:sz w:val="26"/>
          <w:szCs w:val="26"/>
        </w:rPr>
        <w:t>Tužitelj je podnio tužbu radi naknade štete u iznosu od 953.886,48 kn, zajedno sa zakonskim zateznim kamatama od dana 28.06.2011. godine. U tužbi se navodi da je tužitelj kao radnik tuženika na gradilištu na adresi Ledenice 4, Kašina, pretrpio teške tjelesne ozljede budući da je na njega pao cigleni zid na navedenom gradilištu.</w:t>
      </w:r>
    </w:p>
    <w:p w:rsidRDefault="006F1EE3" w:rsidP="006F1EE3" w:rsidR="006F1EE3">
      <w:pPr>
        <w:rPr>
          <w:sz w:val="26"/>
          <w:szCs w:val="26"/>
        </w:rPr>
      </w:pPr>
    </w:p>
    <w:p w:rsidRDefault="006F1EE3" w:rsidP="006F1EE3" w:rsidR="006F1EE3">
      <w:pPr>
        <w:rPr>
          <w:sz w:val="26"/>
          <w:szCs w:val="26"/>
        </w:rPr>
      </w:pPr>
      <w:r>
        <w:rPr>
          <w:sz w:val="26"/>
          <w:szCs w:val="26"/>
        </w:rPr>
        <w:t>U odgovoru na tužbu, Tempo d.d. osporava pasivnu legitimaciju te navodi da se štetni događaj dogodio na gradilištu za koje Tempo d.d. nikada nije imao sklopljeni poslovni odnos niti je ikad izvodio radove na njemu.</w:t>
      </w:r>
    </w:p>
    <w:p w:rsidRDefault="006F1EE3" w:rsidP="006F1EE3" w:rsidR="006F1EE3">
      <w:pPr>
        <w:rPr>
          <w:sz w:val="26"/>
          <w:szCs w:val="26"/>
        </w:rPr>
      </w:pPr>
    </w:p>
    <w:p w:rsidRDefault="006F1EE3" w:rsidP="006F1EE3" w:rsidR="006F1EE3">
      <w:pPr>
        <w:rPr>
          <w:sz w:val="26"/>
          <w:szCs w:val="26"/>
        </w:rPr>
      </w:pPr>
      <w:r>
        <w:rPr>
          <w:sz w:val="26"/>
          <w:szCs w:val="26"/>
        </w:rPr>
        <w:t xml:space="preserve">Zadnje ročište održano je dana 09.09.2016., na kojem je ispitan II-tuženik Huso Kovačević, bivši zaposlenik Tempo d.d., koji je potvrdio da na navedenom gradilištu Tempo d.d. nije izvodio radove. </w:t>
      </w:r>
    </w:p>
    <w:p w:rsidRDefault="00BA00B1" w:rsidP="006F1EE3" w:rsidR="00BA00B1">
      <w:pPr>
        <w:rPr>
          <w:sz w:val="26"/>
          <w:szCs w:val="26"/>
        </w:rPr>
      </w:pPr>
    </w:p>
    <w:p w:rsidRDefault="00BA00B1" w:rsidP="006F1EE3" w:rsidR="00BA00B1">
      <w:pPr>
        <w:rPr>
          <w:sz w:val="26"/>
          <w:szCs w:val="26"/>
        </w:rPr>
      </w:pPr>
      <w:r>
        <w:rPr>
          <w:sz w:val="26"/>
          <w:szCs w:val="26"/>
        </w:rPr>
        <w:t>Tražbina ispitana na ispitnom ročištu od 05.05.2015. godine i osporena za iznos od 1.304.037,09 kuna te tužitelj upućen u nastavak parnice.</w:t>
      </w:r>
    </w:p>
    <w:p w:rsidRDefault="00FB2DE8" w:rsidP="006F1EE3" w:rsidR="00FB2DE8">
      <w:pPr>
        <w:rPr>
          <w:sz w:val="26"/>
          <w:szCs w:val="26"/>
        </w:rPr>
      </w:pPr>
    </w:p>
    <w:p w:rsidRDefault="00FB2DE8" w:rsidP="006F1EE3" w:rsidR="00FB2DE8">
      <w:pPr>
        <w:rPr>
          <w:sz w:val="26"/>
          <w:szCs w:val="26"/>
        </w:rPr>
      </w:pPr>
      <w:r>
        <w:rPr>
          <w:sz w:val="26"/>
          <w:szCs w:val="26"/>
        </w:rPr>
        <w:t>S obzirom na dosadašnji tijek postupka stava smo da je veća vjerojatnost da će tužitelj biti odbijen sa tužbom i tužbenim zahtjevom. Prema iskazima saslušanih svjedoka nitko nije vidio štetni događaj u kojem je stradao tužitelj. Nije provođeno medicinsko vještačenje na visinu štete.</w:t>
      </w:r>
    </w:p>
    <w:p w:rsidRDefault="006F1EE3" w:rsidP="006F1EE3" w:rsidR="006F1EE3">
      <w:pPr>
        <w:rPr>
          <w:sz w:val="26"/>
          <w:szCs w:val="26"/>
        </w:rPr>
      </w:pPr>
    </w:p>
    <w:p w:rsidRDefault="00FB2DE8" w:rsidP="006F1EE3" w:rsidR="00FB2DE8">
      <w:pPr>
        <w:rPr>
          <w:sz w:val="26"/>
          <w:szCs w:val="26"/>
        </w:rPr>
      </w:pPr>
    </w:p>
    <w:p w:rsidRDefault="006F1EE3" w:rsidP="006F1EE3" w:rsidR="006F1EE3">
      <w:pPr>
        <w:rPr>
          <w:sz w:val="26"/>
          <w:szCs w:val="26"/>
        </w:rPr>
      </w:pPr>
    </w:p>
    <w:p w:rsidRDefault="006F1EE3" w:rsidP="006F1EE3" w:rsidR="006F1EE3" w:rsidRPr="007C39D9">
      <w:pPr>
        <w:rPr>
          <w:b/>
          <w:sz w:val="26"/>
          <w:szCs w:val="26"/>
        </w:rPr>
      </w:pPr>
      <w:r w:rsidRPr="007C39D9">
        <w:rPr>
          <w:b/>
          <w:sz w:val="26"/>
          <w:szCs w:val="26"/>
        </w:rPr>
        <w:t>3.</w:t>
      </w:r>
      <w:r w:rsidRPr="007C39D9">
        <w:rPr>
          <w:b/>
          <w:sz w:val="26"/>
          <w:szCs w:val="26"/>
        </w:rPr>
        <w:tab/>
        <w:t>Pr-694/2015</w:t>
      </w:r>
    </w:p>
    <w:p w:rsidRDefault="006F1EE3" w:rsidP="006F1EE3" w:rsidR="006F1EE3">
      <w:pPr>
        <w:rPr>
          <w:sz w:val="26"/>
          <w:szCs w:val="26"/>
        </w:rPr>
      </w:pPr>
      <w:r>
        <w:rPr>
          <w:sz w:val="26"/>
          <w:szCs w:val="26"/>
        </w:rPr>
        <w:tab/>
        <w:t>Tužitelj: Mladen Čukelj</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poništenje otkaza ugovora o radu</w:t>
      </w:r>
    </w:p>
    <w:p w:rsidRDefault="006F1EE3" w:rsidP="006F1EE3" w:rsidR="006F1EE3">
      <w:pPr>
        <w:rPr>
          <w:sz w:val="26"/>
          <w:szCs w:val="26"/>
        </w:rPr>
      </w:pPr>
    </w:p>
    <w:p w:rsidRDefault="006F1EE3" w:rsidP="006F1EE3" w:rsidR="006F1EE3">
      <w:pPr>
        <w:rPr>
          <w:sz w:val="26"/>
          <w:szCs w:val="26"/>
        </w:rPr>
      </w:pPr>
      <w:r>
        <w:rPr>
          <w:sz w:val="26"/>
          <w:szCs w:val="26"/>
        </w:rPr>
        <w:t>Tužitelj tužbom od dana 13.04.2010. traži poništavanje odluke br. 04/1-56/2010-JS od 22.02.2010. godine kojom je tuženik tužitelju otkazao ugovor o radu, vraćanje u radni odnos te plaćanje punog iznosa osobnog dohotka sa svim doprinosima od 22.02.2010. godine.</w:t>
      </w:r>
    </w:p>
    <w:p w:rsidRDefault="000613D7" w:rsidP="006F1EE3" w:rsidR="000613D7">
      <w:pPr>
        <w:rPr>
          <w:sz w:val="26"/>
          <w:szCs w:val="26"/>
        </w:rPr>
      </w:pPr>
    </w:p>
    <w:p w:rsidRDefault="006F1EE3" w:rsidP="006F1EE3" w:rsidR="006F1EE3">
      <w:pPr>
        <w:rPr>
          <w:sz w:val="26"/>
          <w:szCs w:val="26"/>
        </w:rPr>
      </w:pPr>
      <w:r>
        <w:rPr>
          <w:sz w:val="26"/>
          <w:szCs w:val="26"/>
        </w:rPr>
        <w:lastRenderedPageBreak/>
        <w:t xml:space="preserve">Dana 26. travnja 2013. godine određen je prekid postupka, a 23.01.2015. nastavak postupka. </w:t>
      </w:r>
    </w:p>
    <w:p w:rsidRDefault="006F1EE3" w:rsidP="006F1EE3" w:rsidR="006F1EE3">
      <w:pPr>
        <w:rPr>
          <w:sz w:val="26"/>
          <w:szCs w:val="26"/>
        </w:rPr>
      </w:pPr>
    </w:p>
    <w:p w:rsidRDefault="006F1EE3" w:rsidP="006F1EE3" w:rsidR="006F1EE3">
      <w:pPr>
        <w:rPr>
          <w:sz w:val="26"/>
          <w:szCs w:val="26"/>
        </w:rPr>
      </w:pPr>
      <w:r>
        <w:rPr>
          <w:sz w:val="26"/>
          <w:szCs w:val="26"/>
        </w:rPr>
        <w:t>Na ročištu 10.05.2017. godine predložena je odgoda ročišta radi očitovanja o daljnjim postupanjima u postupku.</w:t>
      </w:r>
    </w:p>
    <w:p w:rsidRDefault="000613D7" w:rsidP="006F1EE3" w:rsidR="000613D7">
      <w:pPr>
        <w:rPr>
          <w:sz w:val="26"/>
          <w:szCs w:val="26"/>
        </w:rPr>
      </w:pPr>
    </w:p>
    <w:p w:rsidRDefault="000613D7" w:rsidP="006F1EE3" w:rsidR="000613D7">
      <w:pPr>
        <w:rPr>
          <w:sz w:val="26"/>
          <w:szCs w:val="26"/>
        </w:rPr>
      </w:pPr>
      <w:r>
        <w:rPr>
          <w:sz w:val="26"/>
          <w:szCs w:val="26"/>
        </w:rPr>
        <w:t>U postupku smo mirnog rješavanja spora.</w:t>
      </w:r>
    </w:p>
    <w:p w:rsidRDefault="006F1EE3" w:rsidP="006F1EE3" w:rsidR="006F1EE3">
      <w:pPr>
        <w:rPr>
          <w:sz w:val="26"/>
          <w:szCs w:val="26"/>
        </w:rPr>
      </w:pPr>
    </w:p>
    <w:p w:rsidRDefault="006F1EE3" w:rsidP="006F1EE3" w:rsidR="006F1EE3">
      <w:pPr>
        <w:rPr>
          <w:sz w:val="26"/>
          <w:szCs w:val="26"/>
        </w:rPr>
      </w:pPr>
    </w:p>
    <w:p w:rsidRDefault="006F1EE3" w:rsidP="006F1EE3" w:rsidR="006F1EE3" w:rsidRPr="00374FAB">
      <w:pPr>
        <w:rPr>
          <w:b/>
          <w:sz w:val="26"/>
          <w:szCs w:val="26"/>
        </w:rPr>
      </w:pPr>
      <w:r w:rsidRPr="00374FAB">
        <w:rPr>
          <w:b/>
          <w:sz w:val="26"/>
          <w:szCs w:val="26"/>
        </w:rPr>
        <w:t>4.</w:t>
      </w:r>
      <w:r w:rsidRPr="00374FAB">
        <w:rPr>
          <w:b/>
          <w:sz w:val="26"/>
          <w:szCs w:val="26"/>
        </w:rPr>
        <w:tab/>
        <w:t>Pr-410/2015</w:t>
      </w:r>
    </w:p>
    <w:p w:rsidRDefault="006F1EE3" w:rsidP="006F1EE3" w:rsidR="006F1EE3">
      <w:pPr>
        <w:rPr>
          <w:sz w:val="26"/>
          <w:szCs w:val="26"/>
        </w:rPr>
      </w:pPr>
      <w:r>
        <w:rPr>
          <w:sz w:val="26"/>
          <w:szCs w:val="26"/>
        </w:rPr>
        <w:tab/>
        <w:t>Tužitelj: Tomislav Lemić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povlačenje tužbe od dana 05.03.2015. godine.</w:t>
      </w:r>
    </w:p>
    <w:p w:rsidRDefault="006F1EE3" w:rsidP="006F1EE3" w:rsidR="006F1EE3">
      <w:pPr>
        <w:rPr>
          <w:sz w:val="26"/>
          <w:szCs w:val="26"/>
        </w:rPr>
      </w:pPr>
    </w:p>
    <w:p w:rsidRDefault="000613D7" w:rsidP="006F1EE3" w:rsidR="006F1EE3">
      <w:pPr>
        <w:rPr>
          <w:sz w:val="26"/>
          <w:szCs w:val="26"/>
        </w:rPr>
      </w:pPr>
      <w:r w:rsidRPr="000613D7">
        <w:rPr>
          <w:sz w:val="26"/>
          <w:szCs w:val="26"/>
          <w:highlight w:val="yellow"/>
        </w:rPr>
        <w:t>Spis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195919">
      <w:pPr>
        <w:rPr>
          <w:b/>
          <w:sz w:val="26"/>
          <w:szCs w:val="26"/>
        </w:rPr>
      </w:pPr>
      <w:r w:rsidRPr="00195919">
        <w:rPr>
          <w:b/>
          <w:sz w:val="26"/>
          <w:szCs w:val="26"/>
        </w:rPr>
        <w:t>5.</w:t>
      </w:r>
      <w:r w:rsidRPr="00195919">
        <w:rPr>
          <w:b/>
          <w:sz w:val="26"/>
          <w:szCs w:val="26"/>
        </w:rPr>
        <w:tab/>
        <w:t>Pr-139/2015</w:t>
      </w:r>
    </w:p>
    <w:p w:rsidRDefault="006F1EE3" w:rsidP="006F1EE3" w:rsidR="006F1EE3">
      <w:pPr>
        <w:rPr>
          <w:sz w:val="26"/>
          <w:szCs w:val="26"/>
        </w:rPr>
      </w:pPr>
      <w:r>
        <w:rPr>
          <w:sz w:val="26"/>
          <w:szCs w:val="26"/>
        </w:rPr>
        <w:tab/>
        <w:t>Tužitelj: Zvonko Balaš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0613D7" w:rsidP="006F1EE3" w:rsidR="006F1EE3">
      <w:pPr>
        <w:rPr>
          <w:sz w:val="26"/>
          <w:szCs w:val="26"/>
        </w:rPr>
      </w:pPr>
      <w:r>
        <w:rPr>
          <w:sz w:val="26"/>
          <w:szCs w:val="26"/>
        </w:rPr>
        <w:tab/>
      </w:r>
      <w:r w:rsidRPr="000613D7">
        <w:rPr>
          <w:sz w:val="26"/>
          <w:szCs w:val="26"/>
          <w:highlight w:val="yellow"/>
        </w:rPr>
        <w:t>VPS: 400.000,00 uvećano za zzk</w:t>
      </w:r>
    </w:p>
    <w:p w:rsidRDefault="000613D7" w:rsidP="006F1EE3" w:rsidR="000613D7">
      <w:pPr>
        <w:rPr>
          <w:sz w:val="26"/>
          <w:szCs w:val="26"/>
        </w:rPr>
      </w:pPr>
    </w:p>
    <w:p w:rsidRDefault="006F1EE3" w:rsidP="006F1EE3" w:rsidR="006F1EE3">
      <w:pPr>
        <w:rPr>
          <w:sz w:val="26"/>
          <w:szCs w:val="26"/>
        </w:rPr>
      </w:pPr>
      <w:r>
        <w:rPr>
          <w:sz w:val="26"/>
          <w:szCs w:val="26"/>
        </w:rPr>
        <w:t>Tužba od 22.12.1995. godine. kojom tužitelj potražuje iznos od 400.000,00 kn s naslova izgubljene mjesečne plaće zbog nezakonite odluke tuženika o raspodjeli tužitelja na drugo radno mjesto.</w:t>
      </w:r>
    </w:p>
    <w:p w:rsidRDefault="000613D7" w:rsidP="006F1EE3" w:rsidR="000613D7">
      <w:pPr>
        <w:rPr>
          <w:sz w:val="26"/>
          <w:szCs w:val="26"/>
        </w:rPr>
      </w:pPr>
    </w:p>
    <w:p w:rsidRDefault="000613D7" w:rsidP="006F1EE3" w:rsidR="000613D7">
      <w:pPr>
        <w:rPr>
          <w:sz w:val="26"/>
          <w:szCs w:val="26"/>
        </w:rPr>
      </w:pPr>
      <w:r>
        <w:rPr>
          <w:sz w:val="26"/>
          <w:szCs w:val="26"/>
        </w:rPr>
        <w:t>Tražbina prijavljena u stečaju i osporena za iznos od 639.143,70 kuna.</w:t>
      </w:r>
    </w:p>
    <w:p w:rsidRDefault="006F1EE3" w:rsidP="006F1EE3" w:rsidR="006F1EE3">
      <w:pPr>
        <w:rPr>
          <w:sz w:val="26"/>
          <w:szCs w:val="26"/>
        </w:rPr>
      </w:pPr>
    </w:p>
    <w:p w:rsidRDefault="000613D7" w:rsidP="006F1EE3" w:rsidR="006F1EE3">
      <w:pPr>
        <w:rPr>
          <w:sz w:val="26"/>
          <w:szCs w:val="26"/>
        </w:rPr>
      </w:pPr>
      <w:r>
        <w:rPr>
          <w:sz w:val="26"/>
          <w:szCs w:val="26"/>
        </w:rPr>
        <w:t xml:space="preserve">Prvostupanjskom presudom od 30.06.2017. usvoje je tužbeni zahtjev na isplatu iznosa od te trošak parničnog postupka </w:t>
      </w:r>
    </w:p>
    <w:p w:rsidRDefault="006F1EE3" w:rsidP="006F1EE3" w:rsidR="006F1EE3">
      <w:pPr>
        <w:rPr>
          <w:sz w:val="26"/>
          <w:szCs w:val="26"/>
        </w:rPr>
      </w:pPr>
    </w:p>
    <w:p w:rsidRDefault="006F1EE3" w:rsidP="006F1EE3" w:rsidR="006F1EE3">
      <w:pPr>
        <w:rPr>
          <w:sz w:val="26"/>
          <w:szCs w:val="26"/>
        </w:rPr>
      </w:pPr>
    </w:p>
    <w:p w:rsidRDefault="006F1EE3" w:rsidP="006F1EE3" w:rsidR="006F1EE3" w:rsidRPr="00195919">
      <w:pPr>
        <w:rPr>
          <w:b/>
          <w:sz w:val="26"/>
          <w:szCs w:val="26"/>
        </w:rPr>
      </w:pPr>
      <w:r w:rsidRPr="00195919">
        <w:rPr>
          <w:b/>
          <w:sz w:val="26"/>
          <w:szCs w:val="26"/>
        </w:rPr>
        <w:t>6.</w:t>
      </w:r>
      <w:r w:rsidRPr="00195919">
        <w:rPr>
          <w:b/>
          <w:sz w:val="26"/>
          <w:szCs w:val="26"/>
        </w:rPr>
        <w:tab/>
        <w:t>Pr-13367/2013</w:t>
      </w:r>
    </w:p>
    <w:p w:rsidRDefault="006F1EE3" w:rsidP="006F1EE3" w:rsidR="006F1EE3">
      <w:pPr>
        <w:rPr>
          <w:sz w:val="26"/>
          <w:szCs w:val="26"/>
        </w:rPr>
      </w:pPr>
      <w:r>
        <w:rPr>
          <w:sz w:val="26"/>
          <w:szCs w:val="26"/>
        </w:rPr>
        <w:tab/>
        <w:t>Tužitelj: Stjepan Delimar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zbog ogluhe od dana 10.02.2014. godine.</w:t>
      </w:r>
    </w:p>
    <w:p w:rsidRDefault="006F1EE3" w:rsidP="006F1EE3" w:rsidR="006F1EE3">
      <w:pPr>
        <w:rPr>
          <w:sz w:val="26"/>
          <w:szCs w:val="26"/>
        </w:rPr>
      </w:pPr>
    </w:p>
    <w:p w:rsidRDefault="00BA7F2C" w:rsidP="006F1EE3" w:rsidR="006F1EE3">
      <w:pPr>
        <w:rPr>
          <w:sz w:val="26"/>
          <w:szCs w:val="26"/>
        </w:rPr>
      </w:pPr>
      <w:r w:rsidRPr="00BA7F2C">
        <w:rPr>
          <w:sz w:val="26"/>
          <w:szCs w:val="26"/>
          <w:highlight w:val="yellow"/>
        </w:rPr>
        <w:lastRenderedPageBreak/>
        <w:t xml:space="preserve">Staviti a/a. </w:t>
      </w:r>
      <w:r w:rsidR="00820C96">
        <w:rPr>
          <w:sz w:val="26"/>
          <w:szCs w:val="26"/>
          <w:highlight w:val="yellow"/>
        </w:rPr>
        <w:t>Postupak pokrenut prije stečaja (24.12.2013.)</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195919">
      <w:pPr>
        <w:rPr>
          <w:b/>
          <w:sz w:val="26"/>
          <w:szCs w:val="26"/>
        </w:rPr>
      </w:pPr>
      <w:r w:rsidRPr="00195919">
        <w:rPr>
          <w:b/>
          <w:sz w:val="26"/>
          <w:szCs w:val="26"/>
        </w:rPr>
        <w:t>7.</w:t>
      </w:r>
      <w:r w:rsidRPr="00195919">
        <w:rPr>
          <w:b/>
          <w:sz w:val="26"/>
          <w:szCs w:val="26"/>
        </w:rPr>
        <w:tab/>
        <w:t>Pr-13069/2013</w:t>
      </w:r>
    </w:p>
    <w:p w:rsidRDefault="006F1EE3" w:rsidP="006F1EE3" w:rsidR="006F1EE3">
      <w:pPr>
        <w:rPr>
          <w:sz w:val="26"/>
          <w:szCs w:val="26"/>
        </w:rPr>
      </w:pPr>
      <w:r>
        <w:rPr>
          <w:sz w:val="26"/>
          <w:szCs w:val="26"/>
        </w:rPr>
        <w:tab/>
        <w:t>Tužitelj: Jozo Janković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Tužitelj je podnio tužbu u kojoj zahtjeva da mu Tempo d.d. na ime otpremnine isplati iznos od 30.874,24 kuna uz zakonsku zateznu kamatu od 30.03.2012. godine, te da mu na ime bruto plaće isplati iznos od 7.200,00 kuna uz zakonske zatezne kamate na različite iznose od 03.06.2011.</w:t>
      </w:r>
    </w:p>
    <w:p w:rsidRDefault="006F1EE3" w:rsidP="006F1EE3" w:rsidR="006F1EE3">
      <w:pPr>
        <w:rPr>
          <w:sz w:val="26"/>
          <w:szCs w:val="26"/>
        </w:rPr>
      </w:pPr>
    </w:p>
    <w:p w:rsidRDefault="006F1EE3" w:rsidP="006F1EE3" w:rsidR="006F1EE3">
      <w:pPr>
        <w:rPr>
          <w:sz w:val="26"/>
          <w:szCs w:val="26"/>
        </w:rPr>
      </w:pPr>
      <w:r>
        <w:rPr>
          <w:sz w:val="26"/>
          <w:szCs w:val="26"/>
        </w:rPr>
        <w:t>Dana 27.01.2014. godine donesena je presuda na temelju priznanja kojom se Tempo d.d. nalaže isplatiti tuženiku iznos do 30.874,24 kune uz zakonsku zateznu kamatu od 30.03.2012. godine.</w:t>
      </w:r>
    </w:p>
    <w:p w:rsidRDefault="006F1EE3" w:rsidP="006F1EE3" w:rsidR="006F1EE3">
      <w:pPr>
        <w:rPr>
          <w:sz w:val="26"/>
          <w:szCs w:val="26"/>
        </w:rPr>
      </w:pPr>
    </w:p>
    <w:p w:rsidRDefault="006F1EE3" w:rsidP="006F1EE3" w:rsidR="006F1EE3">
      <w:pPr>
        <w:rPr>
          <w:sz w:val="26"/>
          <w:szCs w:val="26"/>
        </w:rPr>
      </w:pPr>
      <w:r>
        <w:rPr>
          <w:sz w:val="26"/>
          <w:szCs w:val="26"/>
        </w:rPr>
        <w:t>Postupak se vodi povodom zahtjeva tužitelja s osnova neisplaćenog dijela plaće.</w:t>
      </w:r>
    </w:p>
    <w:p w:rsidRDefault="006F1EE3" w:rsidP="006F1EE3" w:rsidR="006F1EE3">
      <w:pPr>
        <w:rPr>
          <w:sz w:val="26"/>
          <w:szCs w:val="26"/>
        </w:rPr>
      </w:pPr>
    </w:p>
    <w:p w:rsidRDefault="006F1EE3" w:rsidP="006F1EE3" w:rsidR="006F1EE3">
      <w:pPr>
        <w:rPr>
          <w:sz w:val="26"/>
          <w:szCs w:val="26"/>
        </w:rPr>
      </w:pPr>
      <w:r>
        <w:rPr>
          <w:sz w:val="26"/>
          <w:szCs w:val="26"/>
        </w:rPr>
        <w:t>Dana 24.11.2014. godine doneseno je rješenje kojim se utvrđuje prekid postupka.</w:t>
      </w:r>
    </w:p>
    <w:p w:rsidRDefault="00820C96" w:rsidP="006F1EE3" w:rsidR="00820C96">
      <w:pPr>
        <w:rPr>
          <w:sz w:val="26"/>
          <w:szCs w:val="26"/>
        </w:rPr>
      </w:pPr>
    </w:p>
    <w:p w:rsidRDefault="00820C96" w:rsidP="006F1EE3" w:rsidR="00820C96">
      <w:pPr>
        <w:rPr>
          <w:sz w:val="26"/>
          <w:szCs w:val="26"/>
        </w:rPr>
      </w:pPr>
      <w:r>
        <w:rPr>
          <w:sz w:val="26"/>
          <w:szCs w:val="26"/>
        </w:rPr>
        <w:t>Pregledom ispitanih tražbina Janković Jozi je priznata tražbina u cijelosti.</w:t>
      </w:r>
    </w:p>
    <w:p w:rsidRDefault="00820C96" w:rsidP="006F1EE3" w:rsidR="00820C96">
      <w:pPr>
        <w:rPr>
          <w:sz w:val="26"/>
          <w:szCs w:val="26"/>
        </w:rPr>
      </w:pPr>
    </w:p>
    <w:p w:rsidRDefault="00820C96" w:rsidP="006F1EE3" w:rsidR="00820C96">
      <w:pPr>
        <w:rPr>
          <w:sz w:val="26"/>
          <w:szCs w:val="26"/>
        </w:rPr>
      </w:pPr>
      <w:r w:rsidRPr="00820C96">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195919">
      <w:pPr>
        <w:rPr>
          <w:b/>
          <w:sz w:val="26"/>
          <w:szCs w:val="26"/>
        </w:rPr>
      </w:pPr>
      <w:r w:rsidRPr="00195919">
        <w:rPr>
          <w:b/>
          <w:sz w:val="26"/>
          <w:szCs w:val="26"/>
        </w:rPr>
        <w:t>8.</w:t>
      </w:r>
      <w:r w:rsidRPr="00195919">
        <w:rPr>
          <w:b/>
          <w:sz w:val="26"/>
          <w:szCs w:val="26"/>
        </w:rPr>
        <w:tab/>
        <w:t>Pr-9364/2013</w:t>
      </w:r>
    </w:p>
    <w:p w:rsidRDefault="006F1EE3" w:rsidP="006F1EE3" w:rsidR="006F1EE3">
      <w:pPr>
        <w:rPr>
          <w:sz w:val="26"/>
          <w:szCs w:val="26"/>
        </w:rPr>
      </w:pPr>
      <w:r>
        <w:rPr>
          <w:sz w:val="26"/>
          <w:szCs w:val="26"/>
        </w:rPr>
        <w:tab/>
        <w:t>Tužitelj: Ivan Vuković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zbog ogluhe od dana 24.01.2014. godine.</w:t>
      </w:r>
    </w:p>
    <w:p w:rsidRDefault="006F1EE3" w:rsidP="006F1EE3" w:rsidR="006F1EE3">
      <w:pPr>
        <w:rPr>
          <w:sz w:val="26"/>
          <w:szCs w:val="26"/>
        </w:rPr>
      </w:pPr>
    </w:p>
    <w:p w:rsidRDefault="00820C96" w:rsidP="006F1EE3" w:rsidR="006F1EE3">
      <w:pPr>
        <w:rPr>
          <w:sz w:val="26"/>
          <w:szCs w:val="26"/>
        </w:rPr>
      </w:pPr>
      <w:r w:rsidRPr="00871C6C">
        <w:rPr>
          <w:sz w:val="26"/>
          <w:szCs w:val="26"/>
          <w:highlight w:val="yellow"/>
        </w:rPr>
        <w:t>Staviti a/a.</w:t>
      </w:r>
    </w:p>
    <w:p w:rsidRDefault="006F1EE3" w:rsidP="006F1EE3" w:rsidR="006F1EE3">
      <w:pPr>
        <w:rPr>
          <w:sz w:val="26"/>
          <w:szCs w:val="26"/>
        </w:rPr>
      </w:pPr>
    </w:p>
    <w:p w:rsidRDefault="006F1EE3" w:rsidP="006F1EE3" w:rsidR="006F1EE3" w:rsidRPr="00020371">
      <w:pPr>
        <w:rPr>
          <w:b/>
          <w:sz w:val="26"/>
          <w:szCs w:val="26"/>
        </w:rPr>
      </w:pPr>
      <w:r w:rsidRPr="00020371">
        <w:rPr>
          <w:b/>
          <w:sz w:val="26"/>
          <w:szCs w:val="26"/>
        </w:rPr>
        <w:t>9.</w:t>
      </w:r>
      <w:r w:rsidRPr="00020371">
        <w:rPr>
          <w:b/>
          <w:sz w:val="26"/>
          <w:szCs w:val="26"/>
        </w:rPr>
        <w:tab/>
        <w:t>Pr-4062/2013</w:t>
      </w:r>
    </w:p>
    <w:p w:rsidRDefault="006F1EE3" w:rsidP="006F1EE3" w:rsidR="006F1EE3">
      <w:pPr>
        <w:rPr>
          <w:sz w:val="26"/>
          <w:szCs w:val="26"/>
        </w:rPr>
      </w:pPr>
      <w:r>
        <w:rPr>
          <w:sz w:val="26"/>
          <w:szCs w:val="26"/>
        </w:rPr>
        <w:tab/>
        <w:t>Tužitelj: Zvonko Balaš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utvrđenje radnog odnosa</w:t>
      </w:r>
    </w:p>
    <w:p w:rsidRDefault="006F1EE3" w:rsidP="006F1EE3" w:rsidR="006F1EE3">
      <w:pPr>
        <w:rPr>
          <w:sz w:val="26"/>
          <w:szCs w:val="26"/>
        </w:rPr>
      </w:pPr>
    </w:p>
    <w:p w:rsidRDefault="006F1EE3" w:rsidP="006F1EE3" w:rsidR="006F1EE3">
      <w:pPr>
        <w:rPr>
          <w:sz w:val="26"/>
          <w:szCs w:val="26"/>
        </w:rPr>
      </w:pPr>
      <w:r>
        <w:rPr>
          <w:sz w:val="26"/>
          <w:szCs w:val="26"/>
        </w:rPr>
        <w:lastRenderedPageBreak/>
        <w:t xml:space="preserve">Tužitelj je podnio tužbu kojom zahtjeva da se poništi odluka Tempo d.d. broj: 04/1-05/2013-JS od dana 16.01.2013., kojom je tužitelju prestao radni odnos kod Tempo d.d., te da ga se vrati na rad na pripadajuće radno mjesto. </w:t>
      </w:r>
    </w:p>
    <w:p w:rsidRDefault="00871C6C" w:rsidP="006F1EE3" w:rsidR="00871C6C">
      <w:pPr>
        <w:rPr>
          <w:sz w:val="26"/>
          <w:szCs w:val="26"/>
        </w:rPr>
      </w:pPr>
    </w:p>
    <w:p w:rsidRDefault="006F1EE3" w:rsidP="006F1EE3" w:rsidR="006F1EE3">
      <w:pPr>
        <w:rPr>
          <w:sz w:val="26"/>
          <w:szCs w:val="26"/>
        </w:rPr>
      </w:pPr>
      <w:r>
        <w:rPr>
          <w:sz w:val="26"/>
          <w:szCs w:val="26"/>
        </w:rPr>
        <w:t>Dana 06.05.2013. godine doneseno je rješenje kojim se utvrđuje prekid postupka.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020371">
      <w:pPr>
        <w:rPr>
          <w:b/>
          <w:sz w:val="26"/>
          <w:szCs w:val="26"/>
        </w:rPr>
      </w:pPr>
      <w:r w:rsidRPr="00020371">
        <w:rPr>
          <w:b/>
          <w:sz w:val="26"/>
          <w:szCs w:val="26"/>
        </w:rPr>
        <w:t>10.</w:t>
      </w:r>
      <w:r w:rsidRPr="00020371">
        <w:rPr>
          <w:b/>
          <w:sz w:val="26"/>
          <w:szCs w:val="26"/>
        </w:rPr>
        <w:tab/>
        <w:t>Pr-670/2013</w:t>
      </w:r>
    </w:p>
    <w:p w:rsidRDefault="006F1EE3" w:rsidP="006F1EE3" w:rsidR="006F1EE3">
      <w:pPr>
        <w:rPr>
          <w:sz w:val="26"/>
          <w:szCs w:val="26"/>
        </w:rPr>
      </w:pPr>
      <w:r>
        <w:rPr>
          <w:sz w:val="26"/>
          <w:szCs w:val="26"/>
        </w:rPr>
        <w:tab/>
        <w:t>Tužitelj: Zvonko Balaš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radno – ostalo</w:t>
      </w:r>
    </w:p>
    <w:p w:rsidRDefault="00871C6C" w:rsidP="006F1EE3" w:rsidR="00871C6C">
      <w:pPr>
        <w:rPr>
          <w:sz w:val="26"/>
          <w:szCs w:val="26"/>
        </w:rPr>
      </w:pPr>
    </w:p>
    <w:p w:rsidRDefault="00871C6C" w:rsidP="006F1EE3" w:rsidR="006F1EE3">
      <w:pPr>
        <w:rPr>
          <w:sz w:val="26"/>
          <w:szCs w:val="26"/>
        </w:rPr>
      </w:pPr>
      <w:r>
        <w:rPr>
          <w:sz w:val="26"/>
          <w:szCs w:val="26"/>
        </w:rPr>
        <w:t>U</w:t>
      </w:r>
      <w:r w:rsidR="006F1EE3">
        <w:rPr>
          <w:sz w:val="26"/>
          <w:szCs w:val="26"/>
        </w:rPr>
        <w:t xml:space="preserve"> predmetu doneseno Rješenje o prekidu postupka od dana 18.07.2013. godine.</w:t>
      </w:r>
    </w:p>
    <w:p w:rsidRDefault="006F1EE3" w:rsidP="006F1EE3" w:rsidR="006F1EE3">
      <w:pPr>
        <w:rPr>
          <w:sz w:val="26"/>
          <w:szCs w:val="26"/>
        </w:rPr>
      </w:pPr>
    </w:p>
    <w:p w:rsidRDefault="006F1EE3" w:rsidP="006F1EE3" w:rsidR="006F1EE3">
      <w:pPr>
        <w:rPr>
          <w:sz w:val="26"/>
          <w:szCs w:val="26"/>
        </w:rPr>
      </w:pPr>
      <w:r>
        <w:rPr>
          <w:sz w:val="26"/>
          <w:szCs w:val="26"/>
        </w:rPr>
        <w:t>Spis je arhiviran, stoga je za uvid potrebno uplatiti trošak vađenja iz arhive u iznosu od 100,00 kuna.</w:t>
      </w:r>
    </w:p>
    <w:p w:rsidRDefault="006F1EE3" w:rsidP="006F1EE3" w:rsidR="006F1EE3">
      <w:pPr>
        <w:rPr>
          <w:sz w:val="26"/>
          <w:szCs w:val="26"/>
        </w:rPr>
      </w:pPr>
    </w:p>
    <w:p w:rsidRDefault="006F1EE3" w:rsidP="006F1EE3" w:rsidR="006F1EE3">
      <w:pPr>
        <w:rPr>
          <w:sz w:val="26"/>
          <w:szCs w:val="26"/>
        </w:rPr>
      </w:pPr>
    </w:p>
    <w:p w:rsidRDefault="006F1EE3" w:rsidP="006F1EE3" w:rsidR="006F1EE3" w:rsidRPr="00020371">
      <w:pPr>
        <w:rPr>
          <w:b/>
          <w:sz w:val="26"/>
          <w:szCs w:val="26"/>
        </w:rPr>
      </w:pPr>
      <w:r w:rsidRPr="00020371">
        <w:rPr>
          <w:b/>
          <w:sz w:val="26"/>
          <w:szCs w:val="26"/>
        </w:rPr>
        <w:t>11.</w:t>
      </w:r>
      <w:r w:rsidRPr="00020371">
        <w:rPr>
          <w:b/>
          <w:sz w:val="26"/>
          <w:szCs w:val="26"/>
        </w:rPr>
        <w:tab/>
        <w:t>Pr-1581/2012</w:t>
      </w:r>
    </w:p>
    <w:p w:rsidRDefault="006F1EE3" w:rsidP="006F1EE3" w:rsidR="006F1EE3">
      <w:pPr>
        <w:rPr>
          <w:sz w:val="26"/>
          <w:szCs w:val="26"/>
        </w:rPr>
      </w:pPr>
      <w:r>
        <w:rPr>
          <w:sz w:val="26"/>
          <w:szCs w:val="26"/>
        </w:rPr>
        <w:tab/>
        <w:t>Tužitelj: Zvonko Balaš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zbog ogluhe od dana 12.07.2012. godine.</w:t>
      </w:r>
    </w:p>
    <w:p w:rsidRDefault="006F1EE3" w:rsidP="006F1EE3" w:rsidR="006F1EE3">
      <w:pPr>
        <w:rPr>
          <w:sz w:val="26"/>
          <w:szCs w:val="26"/>
        </w:rPr>
      </w:pPr>
    </w:p>
    <w:p w:rsidRDefault="00871C6C" w:rsidP="006F1EE3" w:rsidR="006F1EE3">
      <w:pPr>
        <w:rPr>
          <w:sz w:val="26"/>
          <w:szCs w:val="26"/>
        </w:rPr>
      </w:pPr>
      <w:r>
        <w:rPr>
          <w:sz w:val="26"/>
          <w:szCs w:val="26"/>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020371">
      <w:pPr>
        <w:rPr>
          <w:b/>
          <w:sz w:val="26"/>
          <w:szCs w:val="26"/>
        </w:rPr>
      </w:pPr>
      <w:r w:rsidRPr="00020371">
        <w:rPr>
          <w:b/>
          <w:sz w:val="26"/>
          <w:szCs w:val="26"/>
        </w:rPr>
        <w:t>12.</w:t>
      </w:r>
      <w:r w:rsidRPr="00020371">
        <w:rPr>
          <w:b/>
          <w:sz w:val="26"/>
          <w:szCs w:val="26"/>
        </w:rPr>
        <w:tab/>
        <w:t>Pr-1382/2012</w:t>
      </w:r>
    </w:p>
    <w:p w:rsidRDefault="006F1EE3" w:rsidP="006F1EE3" w:rsidR="006F1EE3">
      <w:pPr>
        <w:rPr>
          <w:sz w:val="26"/>
          <w:szCs w:val="26"/>
        </w:rPr>
      </w:pPr>
      <w:r>
        <w:rPr>
          <w:sz w:val="26"/>
          <w:szCs w:val="26"/>
        </w:rPr>
        <w:tab/>
        <w:t>Tužitelj: Ivan Radovac</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 xml:space="preserve">Radi: </w:t>
      </w:r>
      <w:r w:rsidR="00505FCF">
        <w:rPr>
          <w:sz w:val="26"/>
          <w:szCs w:val="26"/>
        </w:rPr>
        <w:t>naknada</w:t>
      </w:r>
      <w:r>
        <w:rPr>
          <w:sz w:val="26"/>
          <w:szCs w:val="26"/>
        </w:rPr>
        <w:t xml:space="preserve"> štete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prekidu postupka od dana 21.05.2013.</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Tražbina nije ispitana, 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020371">
      <w:pPr>
        <w:rPr>
          <w:b/>
          <w:sz w:val="26"/>
          <w:szCs w:val="26"/>
        </w:rPr>
      </w:pPr>
      <w:r w:rsidRPr="00020371">
        <w:rPr>
          <w:b/>
          <w:sz w:val="26"/>
          <w:szCs w:val="26"/>
        </w:rPr>
        <w:t>13.</w:t>
      </w:r>
      <w:r w:rsidRPr="00020371">
        <w:rPr>
          <w:b/>
          <w:sz w:val="26"/>
          <w:szCs w:val="26"/>
        </w:rPr>
        <w:tab/>
        <w:t>Pr-1074/2012</w:t>
      </w:r>
    </w:p>
    <w:p w:rsidRDefault="006F1EE3" w:rsidP="006F1EE3" w:rsidR="006F1EE3">
      <w:pPr>
        <w:rPr>
          <w:sz w:val="26"/>
          <w:szCs w:val="26"/>
        </w:rPr>
      </w:pPr>
      <w:r>
        <w:rPr>
          <w:sz w:val="26"/>
          <w:szCs w:val="26"/>
        </w:rPr>
        <w:tab/>
        <w:t>Tužitelj: Dragan Gelemanović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26.11.2012. godine.</w:t>
      </w:r>
    </w:p>
    <w:p w:rsidRDefault="006F1EE3" w:rsidP="006F1EE3" w:rsidR="006F1EE3">
      <w:pPr>
        <w:rPr>
          <w:sz w:val="26"/>
          <w:szCs w:val="26"/>
        </w:rPr>
      </w:pPr>
    </w:p>
    <w:p w:rsidRDefault="00505FCF" w:rsidP="006F1EE3" w:rsidR="00505FCF">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3D79C7">
      <w:pPr>
        <w:rPr>
          <w:b/>
          <w:sz w:val="26"/>
          <w:szCs w:val="26"/>
        </w:rPr>
      </w:pPr>
      <w:r w:rsidRPr="003D79C7">
        <w:rPr>
          <w:b/>
          <w:sz w:val="26"/>
          <w:szCs w:val="26"/>
        </w:rPr>
        <w:t>14.</w:t>
      </w:r>
      <w:r w:rsidRPr="003D79C7">
        <w:rPr>
          <w:b/>
          <w:sz w:val="26"/>
          <w:szCs w:val="26"/>
        </w:rPr>
        <w:tab/>
        <w:t>Pr-654/2012</w:t>
      </w:r>
    </w:p>
    <w:p w:rsidRDefault="006F1EE3" w:rsidP="006F1EE3" w:rsidR="006F1EE3">
      <w:pPr>
        <w:rPr>
          <w:sz w:val="26"/>
          <w:szCs w:val="26"/>
        </w:rPr>
      </w:pPr>
      <w:r>
        <w:rPr>
          <w:sz w:val="26"/>
          <w:szCs w:val="26"/>
        </w:rPr>
        <w:tab/>
        <w:t>Tužitelj: Marijan Antolić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25.05.2012.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3D79C7">
      <w:pPr>
        <w:rPr>
          <w:b/>
          <w:sz w:val="26"/>
          <w:szCs w:val="26"/>
        </w:rPr>
      </w:pPr>
      <w:r w:rsidRPr="003D79C7">
        <w:rPr>
          <w:b/>
          <w:sz w:val="26"/>
          <w:szCs w:val="26"/>
        </w:rPr>
        <w:t>15.</w:t>
      </w:r>
      <w:r w:rsidRPr="003D79C7">
        <w:rPr>
          <w:b/>
          <w:sz w:val="26"/>
          <w:szCs w:val="26"/>
        </w:rPr>
        <w:tab/>
        <w:t>Pr-1194/2011</w:t>
      </w:r>
    </w:p>
    <w:p w:rsidRDefault="006F1EE3" w:rsidP="006F1EE3" w:rsidR="006F1EE3">
      <w:pPr>
        <w:rPr>
          <w:sz w:val="26"/>
          <w:szCs w:val="26"/>
        </w:rPr>
      </w:pPr>
      <w:r>
        <w:rPr>
          <w:sz w:val="26"/>
          <w:szCs w:val="26"/>
        </w:rPr>
        <w:tab/>
        <w:t>Tužitelj: Mario Grabovac</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27.06.2012. godine.</w:t>
      </w:r>
    </w:p>
    <w:p w:rsidRDefault="006F1EE3" w:rsidP="006F1EE3" w:rsidR="006F1EE3">
      <w:pPr>
        <w:rPr>
          <w:sz w:val="26"/>
          <w:szCs w:val="26"/>
        </w:rPr>
      </w:pPr>
    </w:p>
    <w:p w:rsidRDefault="00505FCF" w:rsidP="006F1EE3" w:rsidR="006F1EE3">
      <w:pPr>
        <w:rPr>
          <w:sz w:val="26"/>
          <w:szCs w:val="26"/>
        </w:rPr>
      </w:pPr>
      <w:bookmarkStart w:name="_Hlk495048134" w:id="2"/>
      <w:r w:rsidRPr="00505FCF">
        <w:rPr>
          <w:sz w:val="26"/>
          <w:szCs w:val="26"/>
          <w:highlight w:val="yellow"/>
        </w:rPr>
        <w:t>Staviti a/a.</w:t>
      </w:r>
    </w:p>
    <w:bookmarkEnd w:id="2"/>
    <w:p w:rsidRDefault="006F1EE3" w:rsidP="006F1EE3" w:rsidR="006F1EE3">
      <w:pPr>
        <w:rPr>
          <w:sz w:val="26"/>
          <w:szCs w:val="26"/>
        </w:rPr>
      </w:pPr>
    </w:p>
    <w:p w:rsidRDefault="006F1EE3" w:rsidP="006F1EE3" w:rsidR="006F1EE3">
      <w:pPr>
        <w:rPr>
          <w:sz w:val="26"/>
          <w:szCs w:val="26"/>
        </w:rPr>
      </w:pPr>
    </w:p>
    <w:p w:rsidRDefault="006F1EE3" w:rsidP="006F1EE3" w:rsidR="006F1EE3" w:rsidRPr="003D79C7">
      <w:pPr>
        <w:rPr>
          <w:b/>
          <w:sz w:val="26"/>
          <w:szCs w:val="26"/>
        </w:rPr>
      </w:pPr>
      <w:r w:rsidRPr="003D79C7">
        <w:rPr>
          <w:b/>
          <w:sz w:val="26"/>
          <w:szCs w:val="26"/>
        </w:rPr>
        <w:t>16.</w:t>
      </w:r>
      <w:r w:rsidRPr="003D79C7">
        <w:rPr>
          <w:b/>
          <w:sz w:val="26"/>
          <w:szCs w:val="26"/>
        </w:rPr>
        <w:tab/>
        <w:t>Pr-7201/2010</w:t>
      </w:r>
    </w:p>
    <w:p w:rsidRDefault="006F1EE3" w:rsidP="006F1EE3" w:rsidR="006F1EE3">
      <w:pPr>
        <w:rPr>
          <w:sz w:val="26"/>
          <w:szCs w:val="26"/>
        </w:rPr>
      </w:pPr>
      <w:r>
        <w:rPr>
          <w:sz w:val="26"/>
          <w:szCs w:val="26"/>
        </w:rPr>
        <w:tab/>
        <w:t>Tužitelj: Ružica Spakić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06.11.2012. godine, potvrđena presudom od 30.03.2015. godine.</w:t>
      </w:r>
    </w:p>
    <w:p w:rsidRDefault="00505FCF" w:rsidP="006F1EE3" w:rsidR="00505FCF">
      <w:pPr>
        <w:rPr>
          <w:sz w:val="26"/>
          <w:szCs w:val="26"/>
          <w:highlight w:val="yellow"/>
        </w:rPr>
      </w:pPr>
    </w:p>
    <w:p w:rsidRDefault="00505FCF" w:rsidP="006F1EE3" w:rsidR="006F1EE3">
      <w:pPr>
        <w:rPr>
          <w:sz w:val="26"/>
          <w:szCs w:val="26"/>
        </w:rPr>
      </w:pPr>
      <w:r>
        <w:rPr>
          <w:sz w:val="26"/>
          <w:szCs w:val="26"/>
          <w:highlight w:val="yellow"/>
        </w:rPr>
        <w:t>S</w:t>
      </w:r>
      <w:r w:rsidRPr="00505FCF">
        <w:rPr>
          <w:sz w:val="26"/>
          <w:szCs w:val="26"/>
          <w:highlight w:val="yellow"/>
        </w:rPr>
        <w:t>taviti a/a.</w:t>
      </w:r>
    </w:p>
    <w:p w:rsidRDefault="006F1EE3" w:rsidP="006F1EE3" w:rsidR="006F1EE3">
      <w:pPr>
        <w:rPr>
          <w:b/>
          <w:sz w:val="26"/>
          <w:szCs w:val="26"/>
        </w:rPr>
      </w:pPr>
    </w:p>
    <w:p w:rsidRDefault="006F1EE3" w:rsidP="006F1EE3" w:rsidR="006F1EE3" w:rsidRPr="003D79C7">
      <w:pPr>
        <w:rPr>
          <w:b/>
          <w:sz w:val="26"/>
          <w:szCs w:val="26"/>
        </w:rPr>
      </w:pPr>
      <w:r w:rsidRPr="003D79C7">
        <w:rPr>
          <w:b/>
          <w:sz w:val="26"/>
          <w:szCs w:val="26"/>
        </w:rPr>
        <w:t>17.</w:t>
      </w:r>
      <w:r w:rsidRPr="003D79C7">
        <w:rPr>
          <w:b/>
          <w:sz w:val="26"/>
          <w:szCs w:val="26"/>
        </w:rPr>
        <w:tab/>
        <w:t>Pr-63/2010</w:t>
      </w:r>
    </w:p>
    <w:p w:rsidRDefault="006F1EE3" w:rsidP="006F1EE3" w:rsidR="006F1EE3">
      <w:pPr>
        <w:rPr>
          <w:sz w:val="26"/>
          <w:szCs w:val="26"/>
        </w:rPr>
      </w:pPr>
      <w:r>
        <w:rPr>
          <w:sz w:val="26"/>
          <w:szCs w:val="26"/>
        </w:rPr>
        <w:tab/>
        <w:t>Tužitelj: Fljorin Fazljiu</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donesena Presuda od dana 30.03.2010.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3D79C7">
      <w:pPr>
        <w:rPr>
          <w:b/>
          <w:sz w:val="26"/>
          <w:szCs w:val="26"/>
        </w:rPr>
      </w:pPr>
      <w:r w:rsidRPr="003D79C7">
        <w:rPr>
          <w:b/>
          <w:sz w:val="26"/>
          <w:szCs w:val="26"/>
        </w:rPr>
        <w:t>18.</w:t>
      </w:r>
      <w:r w:rsidRPr="003D79C7">
        <w:rPr>
          <w:b/>
          <w:sz w:val="26"/>
          <w:szCs w:val="26"/>
        </w:rPr>
        <w:tab/>
        <w:t>Pr-3075/2009</w:t>
      </w:r>
    </w:p>
    <w:p w:rsidRDefault="006F1EE3" w:rsidP="006F1EE3" w:rsidR="006F1EE3">
      <w:pPr>
        <w:rPr>
          <w:sz w:val="26"/>
          <w:szCs w:val="26"/>
        </w:rPr>
      </w:pPr>
      <w:r>
        <w:rPr>
          <w:sz w:val="26"/>
          <w:szCs w:val="26"/>
        </w:rPr>
        <w:tab/>
        <w:t>Tužitelj: Zvonko Balaš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utvrđenje radnog odnosa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w:t>
      </w:r>
      <w:r w:rsidR="00505FCF">
        <w:rPr>
          <w:sz w:val="26"/>
          <w:szCs w:val="26"/>
        </w:rPr>
        <w:t>suda od dana 28.04.2011. godine, pravomoćna 28.04.2012.</w:t>
      </w:r>
    </w:p>
    <w:p w:rsidRDefault="00505FCF" w:rsidP="006F1EE3" w:rsidR="00505FCF">
      <w:pPr>
        <w:rPr>
          <w:sz w:val="26"/>
          <w:szCs w:val="26"/>
        </w:rPr>
      </w:pPr>
    </w:p>
    <w:p w:rsidRDefault="00505FCF" w:rsidP="006F1EE3" w:rsidR="00505FCF">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813166">
      <w:pPr>
        <w:rPr>
          <w:b/>
          <w:sz w:val="26"/>
          <w:szCs w:val="26"/>
        </w:rPr>
      </w:pPr>
      <w:r w:rsidRPr="00813166">
        <w:rPr>
          <w:b/>
          <w:sz w:val="26"/>
          <w:szCs w:val="26"/>
        </w:rPr>
        <w:t>19.</w:t>
      </w:r>
      <w:r w:rsidRPr="00813166">
        <w:rPr>
          <w:b/>
          <w:sz w:val="26"/>
          <w:szCs w:val="26"/>
        </w:rPr>
        <w:tab/>
        <w:t>Pr-2353/2009</w:t>
      </w:r>
    </w:p>
    <w:p w:rsidRDefault="006F1EE3" w:rsidP="006F1EE3" w:rsidR="006F1EE3">
      <w:pPr>
        <w:rPr>
          <w:sz w:val="26"/>
          <w:szCs w:val="26"/>
        </w:rPr>
      </w:pPr>
      <w:r>
        <w:rPr>
          <w:sz w:val="26"/>
          <w:szCs w:val="26"/>
        </w:rPr>
        <w:tab/>
        <w:t>Tužitelj: Amalija Horvat</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30.11.2009.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505FCF" w:rsidP="006F1EE3" w:rsidR="00505FCF">
      <w:pPr>
        <w:rPr>
          <w:sz w:val="26"/>
          <w:szCs w:val="26"/>
        </w:rPr>
      </w:pPr>
    </w:p>
    <w:p w:rsidRDefault="006F1EE3" w:rsidP="006F1EE3" w:rsidR="006F1EE3" w:rsidRPr="00813166">
      <w:pPr>
        <w:rPr>
          <w:b/>
          <w:sz w:val="26"/>
          <w:szCs w:val="26"/>
        </w:rPr>
      </w:pPr>
      <w:r w:rsidRPr="00813166">
        <w:rPr>
          <w:b/>
          <w:sz w:val="26"/>
          <w:szCs w:val="26"/>
        </w:rPr>
        <w:t>20.</w:t>
      </w:r>
      <w:r w:rsidRPr="00813166">
        <w:rPr>
          <w:b/>
          <w:sz w:val="26"/>
          <w:szCs w:val="26"/>
        </w:rPr>
        <w:tab/>
        <w:t>Pr-1634/2009</w:t>
      </w:r>
    </w:p>
    <w:p w:rsidRDefault="006F1EE3" w:rsidP="006F1EE3" w:rsidR="006F1EE3">
      <w:pPr>
        <w:rPr>
          <w:sz w:val="26"/>
          <w:szCs w:val="26"/>
        </w:rPr>
      </w:pPr>
      <w:r>
        <w:rPr>
          <w:sz w:val="26"/>
          <w:szCs w:val="26"/>
        </w:rPr>
        <w:tab/>
        <w:t>Tužitelj: Vlado Salak</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17.12.2009.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813166">
      <w:pPr>
        <w:rPr>
          <w:b/>
          <w:sz w:val="26"/>
          <w:szCs w:val="26"/>
        </w:rPr>
      </w:pPr>
      <w:r w:rsidRPr="00813166">
        <w:rPr>
          <w:b/>
          <w:sz w:val="26"/>
          <w:szCs w:val="26"/>
        </w:rPr>
        <w:t>21.</w:t>
      </w:r>
      <w:r w:rsidRPr="00813166">
        <w:rPr>
          <w:b/>
          <w:sz w:val="26"/>
          <w:szCs w:val="26"/>
        </w:rPr>
        <w:tab/>
        <w:t>Pr-468/2009</w:t>
      </w:r>
    </w:p>
    <w:p w:rsidRDefault="006F1EE3" w:rsidP="006F1EE3" w:rsidR="006F1EE3">
      <w:pPr>
        <w:rPr>
          <w:sz w:val="26"/>
          <w:szCs w:val="26"/>
        </w:rPr>
      </w:pPr>
      <w:r>
        <w:rPr>
          <w:sz w:val="26"/>
          <w:szCs w:val="26"/>
        </w:rPr>
        <w:tab/>
        <w:t>Tužitelj: HZMO</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17.12.2009. godine, potvrđena presudom od dana 25.09.2012.g.</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813166">
      <w:pPr>
        <w:rPr>
          <w:b/>
          <w:sz w:val="26"/>
          <w:szCs w:val="26"/>
        </w:rPr>
      </w:pPr>
      <w:r>
        <w:rPr>
          <w:b/>
          <w:sz w:val="26"/>
          <w:szCs w:val="26"/>
        </w:rPr>
        <w:t>22.</w:t>
      </w:r>
      <w:r>
        <w:rPr>
          <w:b/>
          <w:sz w:val="26"/>
          <w:szCs w:val="26"/>
        </w:rPr>
        <w:tab/>
        <w:t>Pr-4201</w:t>
      </w:r>
      <w:r w:rsidRPr="00813166">
        <w:rPr>
          <w:b/>
          <w:sz w:val="26"/>
          <w:szCs w:val="26"/>
        </w:rPr>
        <w:t>/</w:t>
      </w:r>
      <w:r>
        <w:rPr>
          <w:b/>
          <w:sz w:val="26"/>
          <w:szCs w:val="26"/>
        </w:rPr>
        <w:t>2008</w:t>
      </w:r>
    </w:p>
    <w:p w:rsidRDefault="006F1EE3" w:rsidP="006F1EE3" w:rsidR="006F1EE3">
      <w:pPr>
        <w:rPr>
          <w:sz w:val="26"/>
          <w:szCs w:val="26"/>
        </w:rPr>
      </w:pPr>
      <w:r>
        <w:rPr>
          <w:sz w:val="26"/>
          <w:szCs w:val="26"/>
        </w:rPr>
        <w:tab/>
        <w:t>Tužitelj: Hasan Nuhić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 navedenom predmetu dana 19.02.2009.g. donesena je presuda, potvrđena presudom Županijskog suda u Zagrebu, posl.br. Gžr-2768/09 od dana 15.09.2009., kojom je Tempo d.d. naloženo isplatiti tužitelju na ime rente s naslova tuđe pomoći iznos od 217.627,28 kuna te plaćati stalnu mjesečnu rentu u iznosu 1.731,90 kn od dana 01.11.2004. pa nadalje.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 Priznata tražbina u cijelosti.</w:t>
      </w:r>
    </w:p>
    <w:p w:rsidRDefault="006F1EE3" w:rsidP="006F1EE3" w:rsidR="006F1EE3">
      <w:pPr>
        <w:rPr>
          <w:sz w:val="26"/>
          <w:szCs w:val="26"/>
        </w:rPr>
      </w:pPr>
    </w:p>
    <w:p w:rsidRDefault="006F1EE3" w:rsidP="006F1EE3" w:rsidR="006F1EE3" w:rsidRPr="00E3617C">
      <w:pPr>
        <w:rPr>
          <w:b/>
          <w:sz w:val="26"/>
          <w:szCs w:val="26"/>
        </w:rPr>
      </w:pPr>
      <w:r w:rsidRPr="00E3617C">
        <w:rPr>
          <w:b/>
          <w:sz w:val="26"/>
          <w:szCs w:val="26"/>
        </w:rPr>
        <w:t>23.</w:t>
      </w:r>
      <w:r w:rsidRPr="00E3617C">
        <w:rPr>
          <w:b/>
          <w:sz w:val="26"/>
          <w:szCs w:val="26"/>
        </w:rPr>
        <w:tab/>
        <w:t>Pr-1809/2007</w:t>
      </w:r>
    </w:p>
    <w:p w:rsidRDefault="006F1EE3" w:rsidP="006F1EE3" w:rsidR="006F1EE3">
      <w:pPr>
        <w:rPr>
          <w:sz w:val="26"/>
          <w:szCs w:val="26"/>
        </w:rPr>
      </w:pPr>
      <w:r>
        <w:rPr>
          <w:sz w:val="26"/>
          <w:szCs w:val="26"/>
        </w:rPr>
        <w:tab/>
        <w:t>Tužitelj: Desanka Rebić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prekidu postupka od dana 07.05.2013.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r>
        <w:rPr>
          <w:sz w:val="26"/>
          <w:szCs w:val="26"/>
        </w:rPr>
        <w:t xml:space="preserve"> Nije ispitana tražbina.</w:t>
      </w:r>
    </w:p>
    <w:p w:rsidRDefault="006F1EE3" w:rsidP="006F1EE3" w:rsidR="006F1EE3">
      <w:pPr>
        <w:rPr>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E3617C">
      <w:pPr>
        <w:rPr>
          <w:b/>
          <w:sz w:val="26"/>
          <w:szCs w:val="26"/>
        </w:rPr>
      </w:pPr>
      <w:r w:rsidRPr="00E3617C">
        <w:rPr>
          <w:b/>
          <w:sz w:val="26"/>
          <w:szCs w:val="26"/>
        </w:rPr>
        <w:t>24.</w:t>
      </w:r>
      <w:r w:rsidRPr="00E3617C">
        <w:rPr>
          <w:b/>
          <w:sz w:val="26"/>
          <w:szCs w:val="26"/>
        </w:rPr>
        <w:tab/>
        <w:t>Pr-1505/2007</w:t>
      </w:r>
    </w:p>
    <w:p w:rsidRDefault="006F1EE3" w:rsidP="006F1EE3" w:rsidR="006F1EE3">
      <w:pPr>
        <w:rPr>
          <w:sz w:val="26"/>
          <w:szCs w:val="26"/>
        </w:rPr>
      </w:pPr>
      <w:r>
        <w:rPr>
          <w:sz w:val="26"/>
          <w:szCs w:val="26"/>
        </w:rPr>
        <w:tab/>
        <w:t>Tužitelj: Jozo Juroš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utvrđenje radnog odnosa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29.02.2008.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E3617C">
      <w:pPr>
        <w:rPr>
          <w:b/>
          <w:sz w:val="26"/>
          <w:szCs w:val="26"/>
        </w:rPr>
      </w:pPr>
      <w:r w:rsidRPr="00E3617C">
        <w:rPr>
          <w:b/>
          <w:sz w:val="26"/>
          <w:szCs w:val="26"/>
        </w:rPr>
        <w:t>25.</w:t>
      </w:r>
      <w:r w:rsidRPr="00E3617C">
        <w:rPr>
          <w:b/>
          <w:sz w:val="26"/>
          <w:szCs w:val="26"/>
        </w:rPr>
        <w:tab/>
        <w:t>Pr-1155/2007</w:t>
      </w:r>
    </w:p>
    <w:p w:rsidRDefault="006F1EE3" w:rsidP="006F1EE3" w:rsidR="006F1EE3">
      <w:pPr>
        <w:rPr>
          <w:sz w:val="26"/>
          <w:szCs w:val="26"/>
        </w:rPr>
      </w:pPr>
      <w:r>
        <w:rPr>
          <w:sz w:val="26"/>
          <w:szCs w:val="26"/>
        </w:rPr>
        <w:tab/>
        <w:t>Tužitelj: Josip Rubčić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donesena Presuda od dana 20.04.2012.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E3617C">
      <w:pPr>
        <w:rPr>
          <w:b/>
          <w:sz w:val="26"/>
          <w:szCs w:val="26"/>
        </w:rPr>
      </w:pPr>
      <w:r w:rsidRPr="00E3617C">
        <w:rPr>
          <w:b/>
          <w:sz w:val="26"/>
          <w:szCs w:val="26"/>
        </w:rPr>
        <w:t>26.</w:t>
      </w:r>
      <w:r w:rsidRPr="00E3617C">
        <w:rPr>
          <w:b/>
          <w:sz w:val="26"/>
          <w:szCs w:val="26"/>
        </w:rPr>
        <w:tab/>
        <w:t>Pr-739/2006</w:t>
      </w:r>
    </w:p>
    <w:p w:rsidRDefault="006F1EE3" w:rsidP="006F1EE3" w:rsidR="006F1EE3">
      <w:pPr>
        <w:rPr>
          <w:sz w:val="26"/>
          <w:szCs w:val="26"/>
        </w:rPr>
      </w:pPr>
      <w:r>
        <w:rPr>
          <w:sz w:val="26"/>
          <w:szCs w:val="26"/>
        </w:rPr>
        <w:tab/>
        <w:t>Tužitelj: Zvonko Balaš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utvrđenje radnog odnosa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na temelju priznanja od dana 30.11.2009.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6503F6">
      <w:pPr>
        <w:rPr>
          <w:b/>
          <w:sz w:val="26"/>
          <w:szCs w:val="26"/>
        </w:rPr>
      </w:pPr>
      <w:r w:rsidRPr="006503F6">
        <w:rPr>
          <w:b/>
          <w:sz w:val="26"/>
          <w:szCs w:val="26"/>
        </w:rPr>
        <w:t>27.</w:t>
      </w:r>
      <w:r w:rsidRPr="006503F6">
        <w:rPr>
          <w:b/>
          <w:sz w:val="26"/>
          <w:szCs w:val="26"/>
        </w:rPr>
        <w:tab/>
        <w:t>Pr-668/2006</w:t>
      </w:r>
    </w:p>
    <w:p w:rsidRDefault="006F1EE3" w:rsidP="006F1EE3" w:rsidR="006F1EE3">
      <w:pPr>
        <w:rPr>
          <w:sz w:val="26"/>
          <w:szCs w:val="26"/>
        </w:rPr>
      </w:pPr>
      <w:r>
        <w:rPr>
          <w:sz w:val="26"/>
          <w:szCs w:val="26"/>
        </w:rPr>
        <w:tab/>
        <w:t>Tužitelj: Mate Benić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 navedenom predmetu dana 12.03.2009. donesena je presuda, potvrđena presudom Županijskog suda u Zagrebu od dana 02.06.2009., posl.br. Gžr-1742/09, kojom je naloženo Tempo d.d. isplatiti tužitelju iznos od 60.643,22 kuna zajedno sa zakonskim zateznim kamatama od 31.12.2007., te plaćati tužitelju mjesečnu rentu u iznosu od 1.738,15 kuna dok za to postoje zakonski uvjeti.</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6503F6">
      <w:pPr>
        <w:rPr>
          <w:b/>
          <w:sz w:val="26"/>
          <w:szCs w:val="26"/>
        </w:rPr>
      </w:pPr>
      <w:r w:rsidRPr="006503F6">
        <w:rPr>
          <w:b/>
          <w:sz w:val="26"/>
          <w:szCs w:val="26"/>
        </w:rPr>
        <w:t>28.</w:t>
      </w:r>
      <w:r w:rsidRPr="006503F6">
        <w:rPr>
          <w:b/>
          <w:sz w:val="26"/>
          <w:szCs w:val="26"/>
        </w:rPr>
        <w:tab/>
        <w:t>Pr-5436/2005</w:t>
      </w:r>
    </w:p>
    <w:p w:rsidRDefault="006F1EE3" w:rsidP="006F1EE3" w:rsidR="006F1EE3">
      <w:pPr>
        <w:rPr>
          <w:sz w:val="26"/>
          <w:szCs w:val="26"/>
        </w:rPr>
      </w:pPr>
      <w:r>
        <w:rPr>
          <w:sz w:val="26"/>
          <w:szCs w:val="26"/>
        </w:rPr>
        <w:tab/>
        <w:t>Tužitelj: Dragutin Jačmenjak</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materijalna davanja (isplata)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02.02.2012.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6503F6">
      <w:pPr>
        <w:rPr>
          <w:b/>
          <w:sz w:val="26"/>
          <w:szCs w:val="26"/>
        </w:rPr>
      </w:pPr>
    </w:p>
    <w:p w:rsidRDefault="006F1EE3" w:rsidP="006F1EE3" w:rsidR="006F1EE3" w:rsidRPr="006503F6">
      <w:pPr>
        <w:rPr>
          <w:b/>
          <w:sz w:val="26"/>
          <w:szCs w:val="26"/>
        </w:rPr>
      </w:pPr>
      <w:r w:rsidRPr="006503F6">
        <w:rPr>
          <w:b/>
          <w:sz w:val="26"/>
          <w:szCs w:val="26"/>
        </w:rPr>
        <w:t>29.</w:t>
      </w:r>
      <w:r w:rsidRPr="006503F6">
        <w:rPr>
          <w:b/>
          <w:sz w:val="26"/>
          <w:szCs w:val="26"/>
        </w:rPr>
        <w:tab/>
        <w:t>Pr-4190/2005</w:t>
      </w:r>
    </w:p>
    <w:p w:rsidRDefault="006F1EE3" w:rsidP="006F1EE3" w:rsidR="006F1EE3">
      <w:pPr>
        <w:rPr>
          <w:sz w:val="26"/>
          <w:szCs w:val="26"/>
        </w:rPr>
      </w:pPr>
      <w:r>
        <w:rPr>
          <w:sz w:val="26"/>
          <w:szCs w:val="26"/>
        </w:rPr>
        <w:tab/>
        <w:t>Tužitelj:Zvonko Balaš</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utvrđenje radnog odnosa</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donesena Presuda od dana 01.12.2010.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rsidRPr="006503F6">
      <w:pPr>
        <w:rPr>
          <w:b/>
          <w:sz w:val="26"/>
          <w:szCs w:val="26"/>
        </w:rPr>
      </w:pPr>
      <w:r w:rsidRPr="006503F6">
        <w:rPr>
          <w:b/>
          <w:sz w:val="26"/>
          <w:szCs w:val="26"/>
        </w:rPr>
        <w:t>30.</w:t>
      </w:r>
      <w:r w:rsidRPr="006503F6">
        <w:rPr>
          <w:b/>
          <w:sz w:val="26"/>
          <w:szCs w:val="26"/>
        </w:rPr>
        <w:tab/>
        <w:t>Pr-2850/2005</w:t>
      </w:r>
    </w:p>
    <w:p w:rsidRDefault="006F1EE3" w:rsidP="006F1EE3" w:rsidR="006F1EE3">
      <w:pPr>
        <w:rPr>
          <w:sz w:val="26"/>
          <w:szCs w:val="26"/>
        </w:rPr>
      </w:pPr>
      <w:r>
        <w:rPr>
          <w:sz w:val="26"/>
          <w:szCs w:val="26"/>
        </w:rPr>
        <w:tab/>
        <w:t>Tužitelj: Jozo Bjelobrk</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29.04.2010, godine.</w:t>
      </w:r>
    </w:p>
    <w:p w:rsidRDefault="006F1EE3" w:rsidP="006F1EE3" w:rsidR="006F1EE3">
      <w:pPr>
        <w:rPr>
          <w:sz w:val="26"/>
          <w:szCs w:val="26"/>
        </w:rPr>
      </w:pPr>
    </w:p>
    <w:p w:rsidRDefault="00505FCF" w:rsidP="006F1EE3" w:rsidR="006F1EE3">
      <w:pPr>
        <w:rPr>
          <w:sz w:val="26"/>
          <w:szCs w:val="26"/>
        </w:rPr>
      </w:pPr>
      <w:r w:rsidRPr="00505FCF">
        <w:rPr>
          <w:sz w:val="26"/>
          <w:szCs w:val="26"/>
          <w:highlight w:val="yellow"/>
        </w:rPr>
        <w:t>Staviti a/a.</w:t>
      </w:r>
    </w:p>
    <w:p w:rsidRDefault="006F1EE3" w:rsidP="006F1EE3" w:rsidR="006F1EE3">
      <w:pPr>
        <w:rPr>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6503F6">
      <w:pPr>
        <w:rPr>
          <w:b/>
          <w:sz w:val="26"/>
          <w:szCs w:val="26"/>
        </w:rPr>
      </w:pPr>
      <w:r w:rsidRPr="006503F6">
        <w:rPr>
          <w:b/>
          <w:sz w:val="26"/>
          <w:szCs w:val="26"/>
        </w:rPr>
        <w:t>31.</w:t>
      </w:r>
      <w:r w:rsidRPr="006503F6">
        <w:rPr>
          <w:b/>
          <w:sz w:val="26"/>
          <w:szCs w:val="26"/>
        </w:rPr>
        <w:tab/>
        <w:t>Pr-18716/2003</w:t>
      </w:r>
    </w:p>
    <w:p w:rsidRDefault="006F1EE3" w:rsidP="006F1EE3" w:rsidR="006F1EE3">
      <w:pPr>
        <w:rPr>
          <w:sz w:val="26"/>
          <w:szCs w:val="26"/>
        </w:rPr>
      </w:pPr>
      <w:r>
        <w:rPr>
          <w:sz w:val="26"/>
          <w:szCs w:val="26"/>
        </w:rPr>
        <w:tab/>
        <w:t>Tužitelj: Ivan Sremić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naknada štete</w:t>
      </w:r>
    </w:p>
    <w:p w:rsidRDefault="00CD533C" w:rsidP="006F1EE3" w:rsidR="006F1EE3">
      <w:pPr>
        <w:rPr>
          <w:sz w:val="26"/>
          <w:szCs w:val="26"/>
        </w:rPr>
      </w:pPr>
      <w:r>
        <w:rPr>
          <w:sz w:val="26"/>
          <w:szCs w:val="26"/>
        </w:rPr>
        <w:tab/>
      </w:r>
      <w:r w:rsidRPr="00CD533C">
        <w:rPr>
          <w:sz w:val="26"/>
          <w:szCs w:val="26"/>
          <w:highlight w:val="yellow"/>
        </w:rPr>
        <w:t>Vps: 505.598,50 kuna</w:t>
      </w:r>
    </w:p>
    <w:p w:rsidRDefault="00CD533C" w:rsidP="006F1EE3" w:rsidR="00CD533C">
      <w:pPr>
        <w:rPr>
          <w:sz w:val="26"/>
          <w:szCs w:val="26"/>
        </w:rPr>
      </w:pPr>
    </w:p>
    <w:p w:rsidRDefault="006F1EE3" w:rsidP="006F1EE3" w:rsidR="006F1EE3">
      <w:pPr>
        <w:rPr>
          <w:sz w:val="26"/>
          <w:szCs w:val="26"/>
        </w:rPr>
      </w:pPr>
      <w:r>
        <w:rPr>
          <w:sz w:val="26"/>
          <w:szCs w:val="26"/>
        </w:rPr>
        <w:t xml:space="preserve">Uvidom u „e Predmet“ utvrdili </w:t>
      </w:r>
      <w:r w:rsidR="007D026C">
        <w:rPr>
          <w:sz w:val="26"/>
          <w:szCs w:val="26"/>
        </w:rPr>
        <w:t>smo da je u predmetu doneseno</w:t>
      </w:r>
      <w:r>
        <w:rPr>
          <w:sz w:val="26"/>
          <w:szCs w:val="26"/>
        </w:rPr>
        <w:t xml:space="preserve"> Rješenje – povlačenje tužbe od dana 25.03.2014. godine.</w:t>
      </w:r>
    </w:p>
    <w:p w:rsidRDefault="006F1EE3" w:rsidP="006F1EE3" w:rsidR="006F1EE3">
      <w:pPr>
        <w:rPr>
          <w:sz w:val="26"/>
          <w:szCs w:val="26"/>
        </w:rPr>
      </w:pPr>
    </w:p>
    <w:p w:rsidRDefault="007D026C" w:rsidP="006F1EE3" w:rsidR="006F1EE3">
      <w:pPr>
        <w:rPr>
          <w:sz w:val="26"/>
          <w:szCs w:val="26"/>
        </w:rPr>
      </w:pPr>
      <w:r>
        <w:rPr>
          <w:sz w:val="26"/>
          <w:szCs w:val="26"/>
        </w:rPr>
        <w:t>Tužitelju na ispitnom ročištu od 18.03.2014. osporena tražbina u iznosu od 505.598,50 kuna.</w:t>
      </w:r>
    </w:p>
    <w:p w:rsidRDefault="006F1EE3" w:rsidP="006F1EE3" w:rsidR="006F1EE3">
      <w:pPr>
        <w:rPr>
          <w:sz w:val="26"/>
          <w:szCs w:val="26"/>
        </w:rPr>
      </w:pPr>
    </w:p>
    <w:p w:rsidRDefault="00CD533C" w:rsidP="006F1EE3" w:rsidR="00CD533C">
      <w:pPr>
        <w:rPr>
          <w:sz w:val="26"/>
          <w:szCs w:val="26"/>
        </w:rPr>
      </w:pPr>
      <w:r>
        <w:rPr>
          <w:sz w:val="26"/>
          <w:szCs w:val="26"/>
        </w:rPr>
        <w:t xml:space="preserve">S obzirom da je tražbina ispitana i osporena te nakon toga tužba povučena nema obveze za Tempo d.d.. </w:t>
      </w:r>
    </w:p>
    <w:p w:rsidRDefault="00CD533C" w:rsidP="006F1EE3" w:rsidR="00CD533C">
      <w:pPr>
        <w:rPr>
          <w:sz w:val="26"/>
          <w:szCs w:val="26"/>
        </w:rPr>
      </w:pPr>
    </w:p>
    <w:p w:rsidRDefault="00CD533C" w:rsidP="006F1EE3" w:rsidR="00CD533C">
      <w:pPr>
        <w:rPr>
          <w:sz w:val="26"/>
          <w:szCs w:val="26"/>
        </w:rPr>
      </w:pPr>
      <w:r w:rsidRPr="00CD533C">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013F70" w:rsidP="006F1EE3" w:rsidR="00013F70">
      <w:pPr>
        <w:rPr>
          <w:sz w:val="26"/>
          <w:szCs w:val="26"/>
        </w:rPr>
      </w:pPr>
    </w:p>
    <w:p w:rsidRDefault="00013F70" w:rsidP="006F1EE3" w:rsidR="00013F70">
      <w:pPr>
        <w:rPr>
          <w:sz w:val="26"/>
          <w:szCs w:val="26"/>
        </w:rPr>
      </w:pPr>
    </w:p>
    <w:p w:rsidRDefault="006F1EE3" w:rsidP="006F1EE3" w:rsidR="006F1EE3" w:rsidRPr="002C1246">
      <w:pPr>
        <w:rPr>
          <w:b/>
          <w:sz w:val="26"/>
          <w:szCs w:val="26"/>
        </w:rPr>
      </w:pPr>
      <w:r w:rsidRPr="002C1246">
        <w:rPr>
          <w:b/>
          <w:sz w:val="26"/>
          <w:szCs w:val="26"/>
        </w:rPr>
        <w:t>32.</w:t>
      </w:r>
      <w:r w:rsidRPr="002C1246">
        <w:rPr>
          <w:b/>
          <w:sz w:val="26"/>
          <w:szCs w:val="26"/>
        </w:rPr>
        <w:tab/>
        <w:t>Pr-3590/2000</w:t>
      </w:r>
    </w:p>
    <w:p w:rsidRDefault="006F1EE3" w:rsidP="006F1EE3" w:rsidR="006F1EE3">
      <w:pPr>
        <w:rPr>
          <w:sz w:val="26"/>
          <w:szCs w:val="26"/>
        </w:rPr>
      </w:pPr>
      <w:r>
        <w:rPr>
          <w:sz w:val="26"/>
          <w:szCs w:val="26"/>
        </w:rPr>
        <w:tab/>
        <w:t>Tužitelj: Ankica Sedlar</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utvrđenje radnog odnosa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od dana 21.05.2010. godine.</w:t>
      </w:r>
    </w:p>
    <w:p w:rsidRDefault="00013F70" w:rsidP="006F1EE3" w:rsidR="00013F70">
      <w:pPr>
        <w:rPr>
          <w:sz w:val="26"/>
          <w:szCs w:val="26"/>
        </w:rPr>
      </w:pPr>
    </w:p>
    <w:p w:rsidRDefault="00013F70" w:rsidP="006F1EE3" w:rsidR="006F1EE3">
      <w:pPr>
        <w:rPr>
          <w:sz w:val="26"/>
          <w:szCs w:val="26"/>
        </w:rPr>
      </w:pPr>
      <w:r w:rsidRPr="00013F70">
        <w:rPr>
          <w:sz w:val="26"/>
          <w:szCs w:val="26"/>
          <w:highlight w:val="yellow"/>
        </w:rPr>
        <w:t>Staviti a/a.</w:t>
      </w:r>
    </w:p>
    <w:p w:rsidRDefault="006F1EE3" w:rsidP="006F1EE3" w:rsidR="006F1EE3">
      <w:pPr>
        <w:rPr>
          <w:sz w:val="26"/>
          <w:szCs w:val="26"/>
        </w:rPr>
      </w:pPr>
    </w:p>
    <w:p w:rsidRDefault="002D13F9" w:rsidP="006F1EE3" w:rsidR="002D13F9">
      <w:pPr>
        <w:rPr>
          <w:sz w:val="26"/>
          <w:szCs w:val="26"/>
        </w:rPr>
      </w:pPr>
    </w:p>
    <w:p w:rsidRDefault="002D13F9" w:rsidP="006F1EE3" w:rsidR="002D13F9">
      <w:pPr>
        <w:rPr>
          <w:sz w:val="26"/>
          <w:szCs w:val="26"/>
        </w:rPr>
      </w:pPr>
    </w:p>
    <w:p w:rsidRDefault="002D13F9" w:rsidP="006F1EE3" w:rsidR="002D13F9">
      <w:pPr>
        <w:rPr>
          <w:sz w:val="26"/>
          <w:szCs w:val="26"/>
        </w:rPr>
      </w:pPr>
    </w:p>
    <w:p w:rsidRDefault="002D13F9" w:rsidP="006F1EE3" w:rsidR="002D13F9">
      <w:pPr>
        <w:rPr>
          <w:sz w:val="26"/>
          <w:szCs w:val="26"/>
        </w:rPr>
      </w:pPr>
    </w:p>
    <w:p w:rsidRDefault="006F1EE3" w:rsidP="006F1EE3" w:rsidR="006F1EE3">
      <w:pPr>
        <w:rPr>
          <w:sz w:val="26"/>
          <w:szCs w:val="26"/>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257BB4" w:rsidP="00E52CC7" w:rsidR="00257BB4">
      <w:pPr>
        <w:ind w:firstLine="720" w:left="720"/>
        <w:rPr>
          <w:b/>
          <w:sz w:val="26"/>
          <w:szCs w:val="26"/>
          <w:u w:val="single"/>
        </w:rPr>
      </w:pPr>
    </w:p>
    <w:p w:rsidRDefault="006761EC" w:rsidP="00E52CC7" w:rsidR="006F1EE3">
      <w:pPr>
        <w:ind w:firstLine="720" w:left="720"/>
        <w:rPr>
          <w:b/>
          <w:sz w:val="26"/>
          <w:szCs w:val="26"/>
          <w:u w:val="single"/>
        </w:rPr>
      </w:pPr>
      <w:r w:rsidRPr="000B070A">
        <w:rPr>
          <w:b/>
          <w:sz w:val="26"/>
          <w:szCs w:val="26"/>
          <w:u w:val="single"/>
        </w:rPr>
        <w:t>3.4.</w:t>
      </w:r>
      <w:r w:rsidRPr="000B070A">
        <w:rPr>
          <w:b/>
          <w:sz w:val="26"/>
          <w:szCs w:val="26"/>
          <w:u w:val="single"/>
        </w:rPr>
        <w:tab/>
        <w:t>TRGOVAČKI SUD U ZAGREBU</w:t>
      </w:r>
    </w:p>
    <w:p w:rsidRDefault="000B070A" w:rsidP="00E52CC7" w:rsidR="000B070A" w:rsidRPr="000B070A">
      <w:pPr>
        <w:ind w:firstLine="720" w:left="720"/>
        <w:rPr>
          <w:b/>
          <w:sz w:val="26"/>
          <w:szCs w:val="26"/>
          <w:u w:val="single"/>
        </w:rPr>
      </w:pPr>
    </w:p>
    <w:p w:rsidRDefault="006F1EE3" w:rsidP="006F1EE3" w:rsidR="006F1EE3">
      <w:pPr>
        <w:rPr>
          <w:b/>
          <w:sz w:val="26"/>
          <w:szCs w:val="26"/>
        </w:rPr>
      </w:pPr>
    </w:p>
    <w:p w:rsidRDefault="006F1EE3" w:rsidP="006F1EE3" w:rsidR="006F1EE3">
      <w:pPr>
        <w:rPr>
          <w:b/>
          <w:sz w:val="26"/>
          <w:szCs w:val="26"/>
        </w:rPr>
      </w:pPr>
      <w:r>
        <w:rPr>
          <w:b/>
          <w:sz w:val="26"/>
          <w:szCs w:val="26"/>
        </w:rPr>
        <w:t>1.</w:t>
      </w:r>
      <w:r>
        <w:rPr>
          <w:b/>
          <w:sz w:val="26"/>
          <w:szCs w:val="26"/>
        </w:rPr>
        <w:tab/>
        <w:t>Ovr-27/2016</w:t>
      </w:r>
    </w:p>
    <w:p w:rsidRDefault="006F1EE3" w:rsidP="006F1EE3" w:rsidR="006F1EE3">
      <w:pPr>
        <w:rPr>
          <w:sz w:val="26"/>
          <w:szCs w:val="26"/>
        </w:rPr>
      </w:pPr>
      <w:r>
        <w:rPr>
          <w:b/>
          <w:sz w:val="26"/>
          <w:szCs w:val="26"/>
        </w:rPr>
        <w:tab/>
      </w:r>
      <w:r w:rsidR="008A3D47">
        <w:rPr>
          <w:sz w:val="26"/>
          <w:szCs w:val="26"/>
        </w:rPr>
        <w:t>Ovrhovoditelj</w:t>
      </w:r>
      <w:r>
        <w:rPr>
          <w:sz w:val="26"/>
          <w:szCs w:val="26"/>
        </w:rPr>
        <w:t>: Matija Šućur Kefelja</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nekretnini</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r>
        <w:rPr>
          <w:sz w:val="26"/>
          <w:szCs w:val="26"/>
        </w:rPr>
        <w:t>Ustupljeno sa OGS Zagreb (Ovr-5384/2015).</w:t>
      </w:r>
    </w:p>
    <w:p w:rsidRDefault="006F1EE3" w:rsidP="006F1EE3" w:rsidR="006F1EE3">
      <w:pPr>
        <w:rPr>
          <w:sz w:val="26"/>
          <w:szCs w:val="26"/>
        </w:rPr>
      </w:pPr>
      <w:r w:rsidRPr="009A45F3">
        <w:rPr>
          <w:sz w:val="26"/>
          <w:szCs w:val="26"/>
        </w:rPr>
        <w:t>Po</w:t>
      </w:r>
      <w:r>
        <w:rPr>
          <w:sz w:val="26"/>
          <w:szCs w:val="26"/>
        </w:rPr>
        <w:t xml:space="preserve">stupak se vodi povodom rješenja o ovrsi OGS -a Zagreb, Ovr-2112/12, od dana 28.09.2012. godine, temeljem presude Općinskog suda u Zagrebu od dana 13.12.2001., posl.br. P-2668/90, radi isplate iznosa od 25,17 kn, presude Općinskog suda u Zagrebu od dana 22.01.2007. godine, posl.br. P-2301/06 radi isplate iznosa od 286,67 sa zzk od 27.04.1993., i isplate zzk na iznos od 25,17 kn koje teku od 08.03.1990. godine, presude Općinskog građanskog suda u Zagrebu, posl.br. P-8428/10 od dana 29.10.2010. radi isplate parničnog troška u iznosu od 3.525,00 kuna sa zzk od 29.10.2010. </w:t>
      </w:r>
    </w:p>
    <w:p w:rsidRDefault="000B070A" w:rsidP="006F1EE3" w:rsidR="000B070A">
      <w:pPr>
        <w:rPr>
          <w:sz w:val="26"/>
          <w:szCs w:val="26"/>
        </w:rPr>
      </w:pPr>
    </w:p>
    <w:p w:rsidRDefault="000B070A" w:rsidP="006F1EE3" w:rsidR="000B070A">
      <w:pPr>
        <w:rPr>
          <w:sz w:val="26"/>
          <w:szCs w:val="26"/>
        </w:rPr>
      </w:pPr>
      <w:r>
        <w:rPr>
          <w:sz w:val="26"/>
          <w:szCs w:val="26"/>
        </w:rPr>
        <w:t>Ovrha određena na nekretnini k.o. Grad Zagreb, zl.ul. 15220, etaža 98, Grada Mainza 21.</w:t>
      </w:r>
    </w:p>
    <w:p w:rsidRDefault="000B070A" w:rsidP="006F1EE3" w:rsidR="000B070A">
      <w:pPr>
        <w:rPr>
          <w:sz w:val="26"/>
          <w:szCs w:val="26"/>
        </w:rPr>
      </w:pPr>
    </w:p>
    <w:p w:rsidRDefault="000B070A" w:rsidP="006F1EE3" w:rsidR="000B070A">
      <w:pPr>
        <w:rPr>
          <w:sz w:val="26"/>
          <w:szCs w:val="26"/>
        </w:rPr>
      </w:pPr>
      <w:r>
        <w:rPr>
          <w:sz w:val="26"/>
          <w:szCs w:val="26"/>
        </w:rPr>
        <w:t>Nema sudskih radnji. Ovrha u tijeku.</w:t>
      </w:r>
    </w:p>
    <w:p w:rsidRDefault="006F1EE3" w:rsidP="006F1EE3" w:rsidR="006F1EE3">
      <w:pPr>
        <w:rPr>
          <w:sz w:val="26"/>
          <w:szCs w:val="26"/>
        </w:rPr>
      </w:pPr>
    </w:p>
    <w:p w:rsidRDefault="006F1EE3" w:rsidP="006F1EE3" w:rsidR="006F1EE3">
      <w:pPr>
        <w:rPr>
          <w:sz w:val="26"/>
          <w:szCs w:val="26"/>
        </w:rPr>
      </w:pPr>
    </w:p>
    <w:p w:rsidRDefault="006F1EE3" w:rsidP="006F1EE3" w:rsidR="006F1EE3" w:rsidRPr="00A05D34">
      <w:pPr>
        <w:rPr>
          <w:b/>
          <w:sz w:val="26"/>
          <w:szCs w:val="26"/>
        </w:rPr>
      </w:pPr>
      <w:r w:rsidRPr="00A05D34">
        <w:rPr>
          <w:b/>
          <w:sz w:val="26"/>
          <w:szCs w:val="26"/>
        </w:rPr>
        <w:t>2.</w:t>
      </w:r>
      <w:r w:rsidRPr="00A05D34">
        <w:rPr>
          <w:b/>
          <w:sz w:val="26"/>
          <w:szCs w:val="26"/>
        </w:rPr>
        <w:tab/>
        <w:t>P-1362/2016</w:t>
      </w:r>
    </w:p>
    <w:p w:rsidRDefault="006F1EE3" w:rsidP="006F1EE3" w:rsidR="006F1EE3">
      <w:pPr>
        <w:rPr>
          <w:sz w:val="26"/>
          <w:szCs w:val="26"/>
        </w:rPr>
      </w:pPr>
      <w:r>
        <w:rPr>
          <w:sz w:val="26"/>
          <w:szCs w:val="26"/>
        </w:rPr>
        <w:lastRenderedPageBreak/>
        <w:tab/>
        <w:t>Tužitelj: Dragan Suša</w:t>
      </w:r>
    </w:p>
    <w:p w:rsidRDefault="006F1EE3" w:rsidP="006F1EE3" w:rsidR="006F1EE3">
      <w:pPr>
        <w:rPr>
          <w:sz w:val="26"/>
          <w:szCs w:val="26"/>
        </w:rPr>
      </w:pPr>
      <w:r>
        <w:rPr>
          <w:sz w:val="26"/>
          <w:szCs w:val="26"/>
        </w:rPr>
        <w:tab/>
        <w:t>Tuž</w:t>
      </w:r>
      <w:r w:rsidR="000B070A">
        <w:rPr>
          <w:sz w:val="26"/>
          <w:szCs w:val="26"/>
        </w:rPr>
        <w:t>enik: Tempo d.d. u stečaju i 50-ak drugih tuženika</w:t>
      </w:r>
    </w:p>
    <w:p w:rsidRDefault="006F1EE3" w:rsidP="006F1EE3" w:rsidR="006F1EE3">
      <w:pPr>
        <w:rPr>
          <w:sz w:val="26"/>
          <w:szCs w:val="26"/>
        </w:rPr>
      </w:pPr>
      <w:r>
        <w:rPr>
          <w:sz w:val="26"/>
          <w:szCs w:val="26"/>
        </w:rPr>
        <w:tab/>
        <w:t>Radi: utvrđenje ništetnosti predstečajne nagodbe nad td Pasarić Inženjering</w:t>
      </w:r>
    </w:p>
    <w:p w:rsidRDefault="000B070A" w:rsidP="006F1EE3" w:rsidR="006F1EE3">
      <w:pPr>
        <w:rPr>
          <w:sz w:val="26"/>
          <w:szCs w:val="26"/>
        </w:rPr>
      </w:pPr>
      <w:r>
        <w:rPr>
          <w:sz w:val="26"/>
          <w:szCs w:val="26"/>
        </w:rPr>
        <w:tab/>
        <w:t>VPS: 2.500,00 kuna</w:t>
      </w:r>
    </w:p>
    <w:p w:rsidRDefault="000B070A" w:rsidP="006F1EE3" w:rsidR="000B070A">
      <w:pPr>
        <w:rPr>
          <w:sz w:val="26"/>
          <w:szCs w:val="26"/>
        </w:rPr>
      </w:pPr>
    </w:p>
    <w:p w:rsidRDefault="006F1EE3" w:rsidP="006F1EE3" w:rsidR="006F1EE3">
      <w:pPr>
        <w:rPr>
          <w:sz w:val="26"/>
          <w:szCs w:val="26"/>
        </w:rPr>
      </w:pPr>
      <w:r>
        <w:rPr>
          <w:sz w:val="26"/>
          <w:szCs w:val="26"/>
        </w:rPr>
        <w:t>Tužitelj je podnio tužbu radi utvrđenja ništetnosti predstečajne nagodbe sklopljene nad trgovačkim društvom PASARIĆ INŽINJERING d.o.o.</w:t>
      </w:r>
      <w:r w:rsidR="000B070A">
        <w:rPr>
          <w:sz w:val="26"/>
          <w:szCs w:val="26"/>
        </w:rPr>
        <w:t xml:space="preserve"> u bitnome tvrdeći da ima status razlučnog vjerovnika</w:t>
      </w:r>
      <w:r w:rsidR="00910183">
        <w:rPr>
          <w:sz w:val="26"/>
          <w:szCs w:val="26"/>
        </w:rPr>
        <w:t xml:space="preserve"> budući ima pokrenutu ovrhu na nekretnini predstečajnog dužnika</w:t>
      </w:r>
      <w:r w:rsidR="000B070A">
        <w:rPr>
          <w:sz w:val="26"/>
          <w:szCs w:val="26"/>
        </w:rPr>
        <w:t>, a ne osobnog vjerovnika</w:t>
      </w:r>
      <w:r w:rsidR="00910183">
        <w:rPr>
          <w:sz w:val="26"/>
          <w:szCs w:val="26"/>
        </w:rPr>
        <w:t xml:space="preserve"> te da nije smio biti naveden u predstečajnoj nagodbi. Tuženi su svi vjerovnici iz nagodbe.</w:t>
      </w:r>
    </w:p>
    <w:p w:rsidRDefault="006F1EE3" w:rsidP="006F1EE3" w:rsidR="006F1EE3">
      <w:pPr>
        <w:rPr>
          <w:sz w:val="26"/>
          <w:szCs w:val="26"/>
        </w:rPr>
      </w:pPr>
    </w:p>
    <w:p w:rsidRDefault="006F1EE3" w:rsidP="006F1EE3" w:rsidR="006F1EE3">
      <w:pPr>
        <w:rPr>
          <w:sz w:val="26"/>
          <w:szCs w:val="26"/>
        </w:rPr>
      </w:pPr>
      <w:r>
        <w:rPr>
          <w:sz w:val="26"/>
          <w:szCs w:val="26"/>
        </w:rPr>
        <w:t>Rješenjem od 23.01.2017.g. utvrđen je prekid postupka.</w:t>
      </w:r>
    </w:p>
    <w:p w:rsidRDefault="00910183" w:rsidP="006F1EE3" w:rsidR="00910183">
      <w:pPr>
        <w:rPr>
          <w:sz w:val="26"/>
          <w:szCs w:val="26"/>
        </w:rPr>
      </w:pPr>
    </w:p>
    <w:p w:rsidRDefault="00910183" w:rsidP="006F1EE3" w:rsidR="00910183">
      <w:pPr>
        <w:rPr>
          <w:sz w:val="26"/>
          <w:szCs w:val="26"/>
        </w:rPr>
      </w:pPr>
      <w:r w:rsidRPr="00910183">
        <w:rPr>
          <w:sz w:val="26"/>
          <w:szCs w:val="26"/>
          <w:highlight w:val="yellow"/>
        </w:rPr>
        <w:t>Nema obveze za Tempo d.d.</w:t>
      </w:r>
    </w:p>
    <w:p w:rsidRDefault="006F1EE3" w:rsidP="006F1EE3" w:rsidR="006F1EE3">
      <w:pPr>
        <w:rPr>
          <w:sz w:val="26"/>
          <w:szCs w:val="26"/>
        </w:rPr>
      </w:pPr>
    </w:p>
    <w:p w:rsidRDefault="006F1EE3" w:rsidP="006F1EE3" w:rsidR="006F1EE3">
      <w:pPr>
        <w:rPr>
          <w:sz w:val="26"/>
          <w:szCs w:val="26"/>
        </w:rPr>
      </w:pPr>
    </w:p>
    <w:p w:rsidRDefault="006F1EE3" w:rsidP="006F1EE3" w:rsidR="006F1EE3" w:rsidRPr="00412E2D">
      <w:pPr>
        <w:rPr>
          <w:b/>
          <w:sz w:val="26"/>
          <w:szCs w:val="26"/>
        </w:rPr>
      </w:pPr>
      <w:r w:rsidRPr="00412E2D">
        <w:rPr>
          <w:b/>
          <w:sz w:val="26"/>
          <w:szCs w:val="26"/>
        </w:rPr>
        <w:t>3.</w:t>
      </w:r>
      <w:r w:rsidRPr="00412E2D">
        <w:rPr>
          <w:b/>
          <w:sz w:val="26"/>
          <w:szCs w:val="26"/>
        </w:rPr>
        <w:tab/>
        <w:t>P-2290/2016</w:t>
      </w:r>
    </w:p>
    <w:p w:rsidRDefault="006F1EE3" w:rsidP="006F1EE3" w:rsidR="006F1EE3">
      <w:pPr>
        <w:rPr>
          <w:sz w:val="26"/>
          <w:szCs w:val="26"/>
        </w:rPr>
      </w:pPr>
      <w:r>
        <w:rPr>
          <w:sz w:val="26"/>
          <w:szCs w:val="26"/>
        </w:rPr>
        <w:tab/>
        <w:t>Tužitelj: Ipro Inženjering</w:t>
      </w:r>
    </w:p>
    <w:p w:rsidRDefault="006F1EE3" w:rsidP="006F1EE3" w:rsidR="006F1EE3">
      <w:pPr>
        <w:rPr>
          <w:sz w:val="26"/>
          <w:szCs w:val="26"/>
        </w:rPr>
      </w:pPr>
      <w:r>
        <w:rPr>
          <w:sz w:val="26"/>
          <w:szCs w:val="26"/>
        </w:rPr>
        <w:tab/>
        <w:t>Tuženik: Vodovod Osijek, Tempo d.d. u stečaju</w:t>
      </w:r>
    </w:p>
    <w:p w:rsidRDefault="006F1EE3" w:rsidP="006F1EE3" w:rsidR="006F1EE3">
      <w:pPr>
        <w:rPr>
          <w:sz w:val="26"/>
          <w:szCs w:val="26"/>
        </w:rPr>
      </w:pPr>
      <w:r>
        <w:rPr>
          <w:sz w:val="26"/>
          <w:szCs w:val="26"/>
        </w:rPr>
        <w:tab/>
        <w:t>Radi: utvrđenje ovrhe nedopuštenom</w:t>
      </w:r>
    </w:p>
    <w:p w:rsidRDefault="006F1EE3" w:rsidP="006F1EE3" w:rsidR="006F1EE3">
      <w:pPr>
        <w:rPr>
          <w:sz w:val="26"/>
          <w:szCs w:val="26"/>
        </w:rPr>
      </w:pPr>
    </w:p>
    <w:p w:rsidRDefault="006F1EE3" w:rsidP="006F1EE3" w:rsidR="006F1EE3">
      <w:pPr>
        <w:rPr>
          <w:sz w:val="26"/>
          <w:szCs w:val="26"/>
        </w:rPr>
      </w:pPr>
      <w:r>
        <w:rPr>
          <w:sz w:val="26"/>
          <w:szCs w:val="26"/>
        </w:rPr>
        <w:t xml:space="preserve">Rješenjem od 11.01.2017.g. </w:t>
      </w:r>
      <w:r w:rsidR="00F51165">
        <w:rPr>
          <w:sz w:val="26"/>
          <w:szCs w:val="26"/>
        </w:rPr>
        <w:t xml:space="preserve">sud je utvrdio </w:t>
      </w:r>
      <w:r>
        <w:rPr>
          <w:sz w:val="26"/>
          <w:szCs w:val="26"/>
        </w:rPr>
        <w:t xml:space="preserve"> da je tužitelj povukao tužbu.</w:t>
      </w:r>
    </w:p>
    <w:p w:rsidRDefault="00F51165" w:rsidP="006F1EE3" w:rsidR="00F51165">
      <w:pPr>
        <w:rPr>
          <w:sz w:val="26"/>
          <w:szCs w:val="26"/>
        </w:rPr>
      </w:pPr>
    </w:p>
    <w:p w:rsidRDefault="00F51165" w:rsidP="006F1EE3" w:rsidR="00F51165">
      <w:pPr>
        <w:rPr>
          <w:sz w:val="26"/>
          <w:szCs w:val="26"/>
        </w:rPr>
      </w:pPr>
      <w:r w:rsidRPr="00F51165">
        <w:rPr>
          <w:sz w:val="26"/>
          <w:szCs w:val="26"/>
          <w:highlight w:val="yellow"/>
        </w:rPr>
        <w:t>Spis staviti a/a.</w:t>
      </w:r>
    </w:p>
    <w:p w:rsidRDefault="00F51165" w:rsidP="006F1EE3" w:rsidR="00F51165">
      <w:pPr>
        <w:rPr>
          <w:sz w:val="26"/>
          <w:szCs w:val="26"/>
        </w:rPr>
      </w:pPr>
    </w:p>
    <w:p w:rsidRDefault="006F1EE3" w:rsidP="006F1EE3" w:rsidR="006F1EE3">
      <w:pPr>
        <w:rPr>
          <w:sz w:val="26"/>
          <w:szCs w:val="26"/>
        </w:rPr>
      </w:pPr>
    </w:p>
    <w:p w:rsidRDefault="006F1EE3" w:rsidP="006F1EE3" w:rsidR="006F1EE3" w:rsidRPr="00412E2D">
      <w:pPr>
        <w:rPr>
          <w:b/>
          <w:sz w:val="26"/>
          <w:szCs w:val="26"/>
        </w:rPr>
      </w:pPr>
      <w:r w:rsidRPr="00412E2D">
        <w:rPr>
          <w:b/>
          <w:sz w:val="26"/>
          <w:szCs w:val="26"/>
        </w:rPr>
        <w:t>4.</w:t>
      </w:r>
      <w:r w:rsidRPr="00412E2D">
        <w:rPr>
          <w:b/>
          <w:sz w:val="26"/>
          <w:szCs w:val="26"/>
        </w:rPr>
        <w:tab/>
        <w:t>Ovr-595/2015</w:t>
      </w:r>
    </w:p>
    <w:p w:rsidRDefault="008A3D47" w:rsidP="006F1EE3" w:rsidR="006F1EE3">
      <w:pPr>
        <w:rPr>
          <w:sz w:val="26"/>
          <w:szCs w:val="26"/>
        </w:rPr>
      </w:pPr>
      <w:r>
        <w:rPr>
          <w:sz w:val="26"/>
          <w:szCs w:val="26"/>
        </w:rPr>
        <w:tab/>
        <w:t>Ovrhovoditelj</w:t>
      </w:r>
      <w:r w:rsidR="006F1EE3">
        <w:rPr>
          <w:sz w:val="26"/>
          <w:szCs w:val="26"/>
        </w:rPr>
        <w:t>: Grad Sveta Nedelja</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nekretnini, vps: 479.038,45 kn</w:t>
      </w:r>
    </w:p>
    <w:p w:rsidRDefault="006F1EE3" w:rsidP="006F1EE3" w:rsidR="006F1EE3">
      <w:pPr>
        <w:rPr>
          <w:sz w:val="26"/>
          <w:szCs w:val="26"/>
        </w:rPr>
      </w:pPr>
    </w:p>
    <w:p w:rsidRDefault="006F1EE3" w:rsidP="006F1EE3" w:rsidR="006F1EE3">
      <w:pPr>
        <w:rPr>
          <w:sz w:val="26"/>
          <w:szCs w:val="26"/>
        </w:rPr>
      </w:pPr>
      <w:r>
        <w:rPr>
          <w:sz w:val="26"/>
          <w:szCs w:val="26"/>
        </w:rPr>
        <w:t>Ustupljen sa Općinskog suda u Novom Zagrebu, ss Samobor., posl.br. Ovr-5110/2015.</w:t>
      </w:r>
    </w:p>
    <w:p w:rsidRDefault="00E71319" w:rsidP="006F1EE3" w:rsidR="00E71319">
      <w:pPr>
        <w:rPr>
          <w:sz w:val="26"/>
          <w:szCs w:val="26"/>
        </w:rPr>
      </w:pPr>
    </w:p>
    <w:p w:rsidRDefault="006F1EE3" w:rsidP="006F1EE3" w:rsidR="006F1EE3">
      <w:pPr>
        <w:rPr>
          <w:sz w:val="26"/>
          <w:szCs w:val="26"/>
        </w:rPr>
      </w:pPr>
      <w:r>
        <w:rPr>
          <w:sz w:val="26"/>
          <w:szCs w:val="26"/>
        </w:rPr>
        <w:t xml:space="preserve">Postupak se vodi povodom prijedloga </w:t>
      </w:r>
      <w:r w:rsidR="00E71319">
        <w:rPr>
          <w:sz w:val="26"/>
          <w:szCs w:val="26"/>
        </w:rPr>
        <w:t xml:space="preserve">za ovrhu </w:t>
      </w:r>
      <w:r>
        <w:rPr>
          <w:sz w:val="26"/>
          <w:szCs w:val="26"/>
        </w:rPr>
        <w:t xml:space="preserve">od dana 24.01.2013. godine, kojim se traži ovrha na nekretninama ovršenika, temeljem Rješenja o ovrsi koje je donio Grad Sveta Nedjelja, Jedinstveni upravni odjel, Klasa: UP/I-363-03/12-01/08, Ur.broj: 238-12-03/2-12-01 od 28.05.2012. godine, koje je postalo izvršno dana 11.06.2012., a radi naplate: </w:t>
      </w:r>
    </w:p>
    <w:p w:rsidRDefault="006F1EE3" w:rsidP="006F1EE3" w:rsidR="006F1EE3">
      <w:pPr>
        <w:rPr>
          <w:sz w:val="26"/>
          <w:szCs w:val="26"/>
        </w:rPr>
      </w:pPr>
      <w:r>
        <w:rPr>
          <w:sz w:val="26"/>
          <w:szCs w:val="26"/>
        </w:rPr>
        <w:t>- komunalne naknade za razdoblje 20.06.2008. – 20.04.2012., u iznosu od 260.394,10 kn sa zzk u iznosu od 37.416,80 kn, kao i daljnjih kamata na iznos od 297.810,90 od dana podnošenja ovršnog prijedloga</w:t>
      </w:r>
    </w:p>
    <w:p w:rsidRDefault="006F1EE3" w:rsidP="006F1EE3" w:rsidR="006F1EE3">
      <w:pPr>
        <w:rPr>
          <w:sz w:val="26"/>
          <w:szCs w:val="26"/>
        </w:rPr>
      </w:pPr>
      <w:r>
        <w:rPr>
          <w:sz w:val="26"/>
          <w:szCs w:val="26"/>
        </w:rPr>
        <w:lastRenderedPageBreak/>
        <w:t>- naknade za uređenje voda za razdoblje 20.06.2008. – 20.04.2012. u iznosu od 165.231,30 kn sa zzk u iznosu od 15.996,25 kn, kao i daljnjih kamata na iznos od 181.227,55 kn od dana podnošenja ovršnog prijedloga.</w:t>
      </w:r>
    </w:p>
    <w:p w:rsidRDefault="006F1EE3" w:rsidP="006F1EE3" w:rsidR="006F1EE3">
      <w:pPr>
        <w:rPr>
          <w:sz w:val="26"/>
          <w:szCs w:val="26"/>
        </w:rPr>
      </w:pPr>
    </w:p>
    <w:p w:rsidRDefault="0032098C" w:rsidP="006F1EE3" w:rsidR="0032098C">
      <w:pPr>
        <w:rPr>
          <w:sz w:val="26"/>
          <w:szCs w:val="26"/>
        </w:rPr>
      </w:pPr>
      <w:r>
        <w:rPr>
          <w:sz w:val="26"/>
          <w:szCs w:val="26"/>
        </w:rPr>
        <w:t>Ovrha određena</w:t>
      </w:r>
      <w:r w:rsidR="008F07F9">
        <w:rPr>
          <w:sz w:val="26"/>
          <w:szCs w:val="26"/>
        </w:rPr>
        <w:t xml:space="preserve"> i zabilježena </w:t>
      </w:r>
      <w:r>
        <w:rPr>
          <w:sz w:val="26"/>
          <w:szCs w:val="26"/>
        </w:rPr>
        <w:t xml:space="preserve"> na nekretnini zk Samobor, k.o. Rakitje, zk.ul. 3479, u naravi</w:t>
      </w:r>
      <w:r w:rsidRPr="0032098C">
        <w:t xml:space="preserve"> </w:t>
      </w:r>
      <w:r w:rsidRPr="0032098C">
        <w:rPr>
          <w:sz w:val="26"/>
          <w:szCs w:val="26"/>
        </w:rPr>
        <w:t>oranica Mladina</w:t>
      </w:r>
      <w:r>
        <w:rPr>
          <w:sz w:val="26"/>
          <w:szCs w:val="26"/>
        </w:rPr>
        <w:t xml:space="preserve"> površine 1279 m2 i zk.ul. 2376, oranica Mladina površine 1212 m2</w:t>
      </w:r>
    </w:p>
    <w:p w:rsidRDefault="008F07F9" w:rsidP="006F1EE3" w:rsidR="008F07F9">
      <w:pPr>
        <w:rPr>
          <w:sz w:val="26"/>
          <w:szCs w:val="26"/>
        </w:rPr>
      </w:pPr>
    </w:p>
    <w:p w:rsidRDefault="008F07F9" w:rsidP="006F1EE3" w:rsidR="008F07F9">
      <w:pPr>
        <w:rPr>
          <w:sz w:val="26"/>
          <w:szCs w:val="26"/>
        </w:rPr>
      </w:pPr>
      <w:r>
        <w:rPr>
          <w:sz w:val="26"/>
          <w:szCs w:val="26"/>
        </w:rPr>
        <w:t>Nema sudskih radnji. Ovrha u tijeku.</w:t>
      </w:r>
    </w:p>
    <w:p w:rsidRDefault="00E71319" w:rsidP="006F1EE3" w:rsidR="00E71319">
      <w:pPr>
        <w:rPr>
          <w:sz w:val="26"/>
          <w:szCs w:val="26"/>
        </w:rPr>
      </w:pPr>
    </w:p>
    <w:p w:rsidRDefault="006F1EE3" w:rsidP="006F1EE3" w:rsidR="006F1EE3" w:rsidRPr="00412E2D">
      <w:pPr>
        <w:rPr>
          <w:b/>
          <w:sz w:val="26"/>
          <w:szCs w:val="26"/>
        </w:rPr>
      </w:pPr>
      <w:r w:rsidRPr="00412E2D">
        <w:rPr>
          <w:b/>
          <w:sz w:val="26"/>
          <w:szCs w:val="26"/>
        </w:rPr>
        <w:t>5.</w:t>
      </w:r>
      <w:r w:rsidRPr="00412E2D">
        <w:rPr>
          <w:b/>
          <w:sz w:val="26"/>
          <w:szCs w:val="26"/>
        </w:rPr>
        <w:tab/>
        <w:t>Ovr-525/2015</w:t>
      </w:r>
    </w:p>
    <w:p w:rsidRDefault="008A3D47" w:rsidP="006F1EE3" w:rsidR="006F1EE3">
      <w:pPr>
        <w:rPr>
          <w:sz w:val="26"/>
          <w:szCs w:val="26"/>
        </w:rPr>
      </w:pPr>
      <w:r>
        <w:rPr>
          <w:sz w:val="26"/>
          <w:szCs w:val="26"/>
        </w:rPr>
        <w:tab/>
        <w:t>Ovrhovoditelj</w:t>
      </w:r>
      <w:r w:rsidR="006F1EE3">
        <w:rPr>
          <w:sz w:val="26"/>
          <w:szCs w:val="26"/>
        </w:rPr>
        <w:t>: Viktor Ovčar</w:t>
      </w:r>
    </w:p>
    <w:p w:rsidRDefault="008A3D47" w:rsidP="006F1EE3" w:rsidR="006F1EE3">
      <w:pPr>
        <w:rPr>
          <w:sz w:val="26"/>
          <w:szCs w:val="26"/>
        </w:rPr>
      </w:pPr>
      <w:r>
        <w:rPr>
          <w:sz w:val="26"/>
          <w:szCs w:val="26"/>
        </w:rPr>
        <w:tab/>
        <w:t>Ovršenik</w:t>
      </w:r>
      <w:r w:rsidR="006F1EE3">
        <w:rPr>
          <w:sz w:val="26"/>
          <w:szCs w:val="26"/>
        </w:rPr>
        <w:t>: Tempo d.d. u stečaju</w:t>
      </w:r>
    </w:p>
    <w:p w:rsidRDefault="006F1EE3" w:rsidP="006F1EE3" w:rsidR="006F1EE3">
      <w:pPr>
        <w:rPr>
          <w:sz w:val="26"/>
          <w:szCs w:val="26"/>
        </w:rPr>
      </w:pPr>
      <w:r>
        <w:rPr>
          <w:sz w:val="26"/>
          <w:szCs w:val="26"/>
        </w:rPr>
        <w:tab/>
        <w:t>Radi: ovrha na nekretnini</w:t>
      </w:r>
    </w:p>
    <w:p w:rsidRDefault="008F07F9" w:rsidP="008F07F9" w:rsidR="006F1EE3">
      <w:pPr>
        <w:ind w:firstLine="720"/>
        <w:rPr>
          <w:sz w:val="26"/>
          <w:szCs w:val="26"/>
        </w:rPr>
      </w:pPr>
      <w:r>
        <w:rPr>
          <w:sz w:val="26"/>
          <w:szCs w:val="26"/>
        </w:rPr>
        <w:t xml:space="preserve">VPS: </w:t>
      </w:r>
      <w:r>
        <w:rPr>
          <w:sz w:val="26"/>
          <w:szCs w:val="26"/>
        </w:rPr>
        <w:tab/>
        <w:t>89.541,54 kuna sa zzk od 25.05.2007.</w:t>
      </w:r>
    </w:p>
    <w:p w:rsidRDefault="008F07F9" w:rsidP="008F07F9" w:rsidR="008F07F9">
      <w:pPr>
        <w:ind w:firstLine="720" w:left="720"/>
        <w:rPr>
          <w:sz w:val="26"/>
          <w:szCs w:val="26"/>
        </w:rPr>
      </w:pPr>
      <w:r>
        <w:rPr>
          <w:sz w:val="26"/>
          <w:szCs w:val="26"/>
        </w:rPr>
        <w:t>65.392,00 kuna sa zzk na pojedine iznose od 2001. godine</w:t>
      </w:r>
    </w:p>
    <w:p w:rsidRDefault="008F07F9" w:rsidP="008F07F9" w:rsidR="008F07F9">
      <w:pPr>
        <w:ind w:firstLine="720"/>
        <w:rPr>
          <w:sz w:val="26"/>
          <w:szCs w:val="26"/>
        </w:rPr>
      </w:pPr>
    </w:p>
    <w:p w:rsidRDefault="006F1EE3" w:rsidP="006F1EE3" w:rsidR="006F1EE3">
      <w:pPr>
        <w:rPr>
          <w:sz w:val="26"/>
          <w:szCs w:val="26"/>
        </w:rPr>
      </w:pPr>
      <w:r>
        <w:rPr>
          <w:sz w:val="26"/>
          <w:szCs w:val="26"/>
        </w:rPr>
        <w:t>Predmet je ustupljen sa Općinskog građanskog suda u Zagreb, gdje se vodio pod brojem Ovr-9835/2015.</w:t>
      </w:r>
    </w:p>
    <w:p w:rsidRDefault="008F07F9" w:rsidP="006F1EE3" w:rsidR="008F07F9">
      <w:pPr>
        <w:rPr>
          <w:sz w:val="26"/>
          <w:szCs w:val="26"/>
        </w:rPr>
      </w:pPr>
    </w:p>
    <w:p w:rsidRDefault="006F1EE3" w:rsidP="006F1EE3" w:rsidR="006F1EE3">
      <w:pPr>
        <w:rPr>
          <w:sz w:val="26"/>
          <w:szCs w:val="26"/>
        </w:rPr>
      </w:pPr>
      <w:r>
        <w:rPr>
          <w:sz w:val="26"/>
          <w:szCs w:val="26"/>
        </w:rPr>
        <w:t xml:space="preserve">Dana 05.03.2010. godine doneseno je Rješenje o ovrsi kojim je određena ovrha na nekretnini ovršenika upisanoj u zk.ul. 15220, k.o. Grad Zagreb, broj poduloška 64, čk.br. 5230/15 (Zgrada br. 9A, 19,21,i dvorište, Grahorova- Grada Mainza, od 1641 m2), 64. suvlasnički dio: 71/10000, etažno vlasništvo (E-64) 1. jednosoban stan br. 8 na trećem katu zgrade Grada Mainza 21 i spremište br. 8 na sedmom katu zgrade, ukupne površine 40,51 m2, u nacrtu označeno plavom bojom.  </w:t>
      </w:r>
    </w:p>
    <w:p w:rsidRDefault="008F07F9" w:rsidP="006F1EE3" w:rsidR="008F07F9">
      <w:pPr>
        <w:rPr>
          <w:sz w:val="26"/>
          <w:szCs w:val="26"/>
        </w:rPr>
      </w:pPr>
    </w:p>
    <w:p w:rsidRDefault="006F1EE3" w:rsidP="006F1EE3" w:rsidR="006F1EE3">
      <w:pPr>
        <w:rPr>
          <w:sz w:val="26"/>
          <w:szCs w:val="26"/>
        </w:rPr>
      </w:pPr>
      <w:r>
        <w:rPr>
          <w:sz w:val="26"/>
          <w:szCs w:val="26"/>
        </w:rPr>
        <w:t>Pravo vlasništva na predmetnu nekretninu polaže treća osoba Dražen Đurković, čiji prigovor radi proglašenja ovrhe nedopuštenom je Tempo d.d. u cijelosti priznao, te je isti upućen u parnicu radi proglašenja nedopuštenosti ovrhe.</w:t>
      </w:r>
    </w:p>
    <w:p w:rsidRDefault="008F07F9" w:rsidP="006F1EE3" w:rsidR="008F07F9">
      <w:pPr>
        <w:rPr>
          <w:sz w:val="26"/>
          <w:szCs w:val="26"/>
        </w:rPr>
      </w:pPr>
    </w:p>
    <w:p w:rsidRDefault="008F07F9" w:rsidP="006F1EE3" w:rsidR="008F07F9">
      <w:pPr>
        <w:rPr>
          <w:sz w:val="26"/>
          <w:szCs w:val="26"/>
        </w:rPr>
      </w:pPr>
      <w:r>
        <w:rPr>
          <w:sz w:val="26"/>
          <w:szCs w:val="26"/>
        </w:rPr>
        <w:t xml:space="preserve">Rješenjem suda od 21.08.2017. </w:t>
      </w:r>
      <w:r w:rsidRPr="00B20E48">
        <w:rPr>
          <w:sz w:val="26"/>
          <w:szCs w:val="26"/>
          <w:highlight w:val="yellow"/>
        </w:rPr>
        <w:t>obustavljen</w:t>
      </w:r>
      <w:r>
        <w:rPr>
          <w:sz w:val="26"/>
          <w:szCs w:val="26"/>
        </w:rPr>
        <w:t xml:space="preserve"> postupak.</w:t>
      </w:r>
    </w:p>
    <w:p w:rsidRDefault="008F07F9" w:rsidP="006F1EE3" w:rsidR="008F07F9">
      <w:pPr>
        <w:rPr>
          <w:sz w:val="26"/>
          <w:szCs w:val="26"/>
        </w:rPr>
      </w:pPr>
    </w:p>
    <w:p w:rsidRDefault="006558A8" w:rsidP="006F1EE3" w:rsidR="008F07F9">
      <w:pPr>
        <w:rPr>
          <w:sz w:val="26"/>
          <w:szCs w:val="26"/>
        </w:rPr>
      </w:pPr>
      <w:r>
        <w:rPr>
          <w:sz w:val="26"/>
          <w:szCs w:val="26"/>
        </w:rPr>
        <w:t>Povodom žalbe ovrhovoditelja rješenjem VTS-a posl.br. Pž-5798/2017 od 28.09.2017. ukinuto rješenje  o obustavi postupka te predmet vraćen na ponovni postupak.</w:t>
      </w:r>
    </w:p>
    <w:p w:rsidRDefault="006F1EE3" w:rsidP="006F1EE3" w:rsidR="006F1EE3">
      <w:pPr>
        <w:rPr>
          <w:sz w:val="26"/>
          <w:szCs w:val="26"/>
        </w:rPr>
      </w:pPr>
    </w:p>
    <w:p w:rsidRDefault="006F1EE3" w:rsidP="006F1EE3" w:rsidR="006F1EE3">
      <w:pPr>
        <w:rPr>
          <w:sz w:val="26"/>
          <w:szCs w:val="26"/>
        </w:rPr>
      </w:pPr>
    </w:p>
    <w:p w:rsidRDefault="006F1EE3" w:rsidP="006F1EE3" w:rsidR="006F1EE3" w:rsidRPr="000E2C11">
      <w:pPr>
        <w:rPr>
          <w:b/>
          <w:sz w:val="26"/>
          <w:szCs w:val="26"/>
        </w:rPr>
      </w:pPr>
      <w:r w:rsidRPr="000E2C11">
        <w:rPr>
          <w:b/>
          <w:sz w:val="26"/>
          <w:szCs w:val="26"/>
        </w:rPr>
        <w:t>6.</w:t>
      </w:r>
      <w:r w:rsidRPr="000E2C11">
        <w:rPr>
          <w:b/>
          <w:sz w:val="26"/>
          <w:szCs w:val="26"/>
        </w:rPr>
        <w:tab/>
        <w:t>P-2817/2013</w:t>
      </w:r>
    </w:p>
    <w:p w:rsidRDefault="006F1EE3" w:rsidP="006F1EE3" w:rsidR="006F1EE3">
      <w:pPr>
        <w:rPr>
          <w:sz w:val="26"/>
          <w:szCs w:val="26"/>
        </w:rPr>
      </w:pPr>
      <w:r>
        <w:rPr>
          <w:sz w:val="26"/>
          <w:szCs w:val="26"/>
        </w:rPr>
        <w:tab/>
        <w:t>Tužitelj: Grad Zagreb</w:t>
      </w:r>
    </w:p>
    <w:p w:rsidRDefault="006F1EE3" w:rsidP="006F1EE3" w:rsidR="006F1EE3">
      <w:pPr>
        <w:rPr>
          <w:sz w:val="26"/>
          <w:szCs w:val="26"/>
        </w:rPr>
      </w:pPr>
      <w:r>
        <w:rPr>
          <w:sz w:val="26"/>
          <w:szCs w:val="26"/>
        </w:rPr>
        <w:tab/>
        <w:t>Tuženik: Tempo d.d. u stečaju, Vodovod Osijek</w:t>
      </w:r>
    </w:p>
    <w:p w:rsidRDefault="006F1EE3" w:rsidP="006F1EE3" w:rsidR="006F1EE3">
      <w:pPr>
        <w:rPr>
          <w:sz w:val="26"/>
          <w:szCs w:val="26"/>
        </w:rPr>
      </w:pPr>
      <w:r>
        <w:rPr>
          <w:sz w:val="26"/>
          <w:szCs w:val="26"/>
        </w:rPr>
        <w:tab/>
        <w:t>Radi: proglašenja ovrhe nedopuštenom</w:t>
      </w:r>
    </w:p>
    <w:p w:rsidRDefault="006F1EE3" w:rsidP="006F1EE3" w:rsidR="006F1EE3">
      <w:pPr>
        <w:rPr>
          <w:sz w:val="26"/>
          <w:szCs w:val="26"/>
        </w:rPr>
      </w:pPr>
    </w:p>
    <w:p w:rsidRDefault="006F1EE3" w:rsidP="006F1EE3" w:rsidR="006F1EE3">
      <w:pPr>
        <w:rPr>
          <w:sz w:val="26"/>
          <w:szCs w:val="26"/>
        </w:rPr>
      </w:pPr>
      <w:r>
        <w:rPr>
          <w:sz w:val="26"/>
          <w:szCs w:val="26"/>
        </w:rPr>
        <w:lastRenderedPageBreak/>
        <w:t>Tužitelj je podnio tužbu 27.09.2013. radi proglašenja nedopuštenom ovrhe određene rješenjem TS Zagreb posl.br. Ovr-573/2014, u kojoj je Vodovod Osijek ovrhovoditelj a Tempo d.d. u stečaju ovršenik.</w:t>
      </w:r>
    </w:p>
    <w:p w:rsidRDefault="008F07F9" w:rsidP="006F1EE3" w:rsidR="008F07F9">
      <w:pPr>
        <w:rPr>
          <w:sz w:val="26"/>
          <w:szCs w:val="26"/>
        </w:rPr>
      </w:pPr>
    </w:p>
    <w:p w:rsidRDefault="006F1EE3" w:rsidP="006F1EE3" w:rsidR="006F1EE3">
      <w:pPr>
        <w:rPr>
          <w:sz w:val="26"/>
          <w:szCs w:val="26"/>
        </w:rPr>
      </w:pPr>
      <w:r>
        <w:rPr>
          <w:sz w:val="26"/>
          <w:szCs w:val="26"/>
        </w:rPr>
        <w:t>Tempo d.d. u stečaju je u odgovoru na tužbu 16.10.2013. priznao navode iz tužbe.</w:t>
      </w:r>
    </w:p>
    <w:p w:rsidRDefault="006F1EE3" w:rsidP="006F1EE3" w:rsidR="006F1EE3">
      <w:pPr>
        <w:rPr>
          <w:sz w:val="26"/>
          <w:szCs w:val="26"/>
        </w:rPr>
      </w:pPr>
      <w:r>
        <w:rPr>
          <w:sz w:val="26"/>
          <w:szCs w:val="26"/>
        </w:rPr>
        <w:t>Rješenjem od 27.03.2017. nastavljen je postupak.</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494D">
      <w:pPr>
        <w:rPr>
          <w:b/>
          <w:sz w:val="26"/>
          <w:szCs w:val="26"/>
        </w:rPr>
      </w:pPr>
      <w:r w:rsidRPr="0095494D">
        <w:rPr>
          <w:b/>
          <w:sz w:val="26"/>
          <w:szCs w:val="26"/>
        </w:rPr>
        <w:t>7.</w:t>
      </w:r>
      <w:r w:rsidRPr="0095494D">
        <w:rPr>
          <w:b/>
          <w:sz w:val="26"/>
          <w:szCs w:val="26"/>
        </w:rPr>
        <w:tab/>
        <w:t>P-3009/2015</w:t>
      </w:r>
    </w:p>
    <w:p w:rsidRDefault="006F1EE3" w:rsidP="006F1EE3" w:rsidR="006F1EE3">
      <w:pPr>
        <w:rPr>
          <w:sz w:val="26"/>
          <w:szCs w:val="26"/>
        </w:rPr>
      </w:pPr>
      <w:r>
        <w:rPr>
          <w:sz w:val="26"/>
          <w:szCs w:val="26"/>
        </w:rPr>
        <w:tab/>
        <w:t>Tužitelj: Euros d.d.</w:t>
      </w:r>
    </w:p>
    <w:p w:rsidRDefault="006F1EE3" w:rsidP="006F1EE3" w:rsidR="006F1EE3">
      <w:pPr>
        <w:rPr>
          <w:sz w:val="26"/>
          <w:szCs w:val="26"/>
        </w:rPr>
      </w:pPr>
      <w:r>
        <w:rPr>
          <w:sz w:val="26"/>
          <w:szCs w:val="26"/>
        </w:rPr>
        <w:tab/>
        <w:t>Tuženik: Razim Nuhić, Tempo d.d. u stečaju i dr.</w:t>
      </w:r>
    </w:p>
    <w:p w:rsidRDefault="006F1EE3" w:rsidP="006F1EE3" w:rsidR="006F1EE3">
      <w:pPr>
        <w:rPr>
          <w:sz w:val="26"/>
          <w:szCs w:val="26"/>
        </w:rPr>
      </w:pPr>
      <w:r>
        <w:rPr>
          <w:sz w:val="26"/>
          <w:szCs w:val="26"/>
        </w:rPr>
        <w:tab/>
        <w:t>Radi: proglašenje ovrhe nedopuštenom</w:t>
      </w:r>
    </w:p>
    <w:p w:rsidRDefault="006F1EE3" w:rsidP="006F1EE3" w:rsidR="006F1EE3">
      <w:pPr>
        <w:rPr>
          <w:sz w:val="26"/>
          <w:szCs w:val="26"/>
        </w:rPr>
      </w:pPr>
    </w:p>
    <w:p w:rsidRDefault="006F1EE3" w:rsidP="006F1EE3" w:rsidR="006F1EE3">
      <w:pPr>
        <w:rPr>
          <w:sz w:val="26"/>
          <w:szCs w:val="26"/>
        </w:rPr>
      </w:pPr>
      <w:r>
        <w:rPr>
          <w:sz w:val="26"/>
          <w:szCs w:val="26"/>
        </w:rPr>
        <w:t>Tužitelj je podnio tužbu radi proglašenja nedopuštenom ovrhe određene rješenjem OGS Zagreb posl.br. Ovr-1030/12 (novi broj Ovr-2712/2012), u kojoj su Razim Nuhić i dr. ovrhovoditelji a Tempo d.d. u stečaju ovršenik, u odnosu na nekretnini upisanoj u zk.ul.br. 100740, poduližak 50, 21 k.o. Vrapče Novo, k.č.br. 4986/112.</w:t>
      </w:r>
    </w:p>
    <w:p w:rsidRDefault="006F1EE3" w:rsidP="006F1EE3" w:rsidR="006F1EE3">
      <w:pPr>
        <w:rPr>
          <w:sz w:val="26"/>
          <w:szCs w:val="26"/>
        </w:rPr>
      </w:pPr>
    </w:p>
    <w:p w:rsidRDefault="006F1EE3" w:rsidP="006F1EE3" w:rsidR="006F1EE3">
      <w:pPr>
        <w:rPr>
          <w:sz w:val="26"/>
          <w:szCs w:val="26"/>
        </w:rPr>
      </w:pPr>
      <w:r>
        <w:rPr>
          <w:sz w:val="26"/>
          <w:szCs w:val="26"/>
        </w:rPr>
        <w:t>Tužitelj je dana 08.11.2016. godine povukao tužbu.</w:t>
      </w:r>
    </w:p>
    <w:p w:rsidRDefault="00E30B60" w:rsidP="006F1EE3" w:rsidR="00E30B60">
      <w:pPr>
        <w:rPr>
          <w:sz w:val="26"/>
          <w:szCs w:val="26"/>
        </w:rPr>
      </w:pPr>
    </w:p>
    <w:p w:rsidRDefault="00E30B60" w:rsidP="006F1EE3" w:rsidR="00E30B60">
      <w:pPr>
        <w:rPr>
          <w:sz w:val="26"/>
          <w:szCs w:val="26"/>
        </w:rPr>
      </w:pPr>
      <w:r>
        <w:rPr>
          <w:sz w:val="26"/>
          <w:szCs w:val="26"/>
        </w:rPr>
        <w:t>Spis 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sidRPr="0095786E">
        <w:rPr>
          <w:b/>
          <w:sz w:val="26"/>
          <w:szCs w:val="26"/>
        </w:rPr>
        <w:t>8.</w:t>
      </w:r>
      <w:r w:rsidRPr="0095786E">
        <w:rPr>
          <w:b/>
          <w:sz w:val="26"/>
          <w:szCs w:val="26"/>
        </w:rPr>
        <w:tab/>
        <w:t>P-2112/2015.</w:t>
      </w:r>
    </w:p>
    <w:p w:rsidRDefault="006F1EE3" w:rsidP="006F1EE3" w:rsidR="006F1EE3">
      <w:pPr>
        <w:rPr>
          <w:sz w:val="26"/>
          <w:szCs w:val="26"/>
        </w:rPr>
      </w:pPr>
      <w:r>
        <w:rPr>
          <w:sz w:val="26"/>
          <w:szCs w:val="26"/>
        </w:rPr>
        <w:tab/>
        <w:t>Tužitelj: Strabag d.o.o.</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sporovi vezani uz stečaj</w:t>
      </w:r>
    </w:p>
    <w:p w:rsidRDefault="006F1EE3" w:rsidP="006F1EE3" w:rsidR="006F1EE3">
      <w:pPr>
        <w:rPr>
          <w:sz w:val="26"/>
          <w:szCs w:val="26"/>
        </w:rPr>
      </w:pPr>
    </w:p>
    <w:p w:rsidRDefault="006F1EE3" w:rsidP="006F1EE3" w:rsidR="006F1EE3">
      <w:pPr>
        <w:rPr>
          <w:sz w:val="26"/>
          <w:szCs w:val="26"/>
        </w:rPr>
      </w:pPr>
      <w:r>
        <w:rPr>
          <w:sz w:val="26"/>
          <w:szCs w:val="26"/>
        </w:rPr>
        <w:t xml:space="preserve">Uvidom u „e Predmet“ utvrdili smo da </w:t>
      </w:r>
      <w:r w:rsidR="00421418">
        <w:rPr>
          <w:sz w:val="26"/>
          <w:szCs w:val="26"/>
        </w:rPr>
        <w:t>je u predmetu doneseno Rješenje</w:t>
      </w:r>
      <w:r>
        <w:rPr>
          <w:sz w:val="26"/>
          <w:szCs w:val="26"/>
        </w:rPr>
        <w:t xml:space="preserve"> od dana 29.09.2015. kojim je odbačena tužba. (pravomoćno 31.10.2015.)</w:t>
      </w:r>
    </w:p>
    <w:p w:rsidRDefault="006F1EE3" w:rsidP="006F1EE3" w:rsidR="006F1EE3">
      <w:pPr>
        <w:rPr>
          <w:sz w:val="26"/>
          <w:szCs w:val="26"/>
        </w:rPr>
      </w:pPr>
    </w:p>
    <w:p w:rsidRDefault="006F1EE3" w:rsidP="006F1EE3" w:rsidR="006F1EE3">
      <w:pPr>
        <w:rPr>
          <w:sz w:val="26"/>
          <w:szCs w:val="26"/>
        </w:rPr>
      </w:pPr>
      <w:r>
        <w:rPr>
          <w:sz w:val="26"/>
          <w:szCs w:val="26"/>
        </w:rPr>
        <w:t>Spis je arhiviran, stoga je za uvid potrebno uplatiti trošak vađenja iz arhive u iznosu od 100,00 kuna.</w:t>
      </w:r>
    </w:p>
    <w:p w:rsidRDefault="00421418" w:rsidP="006F1EE3" w:rsidR="00421418">
      <w:pPr>
        <w:rPr>
          <w:sz w:val="26"/>
          <w:szCs w:val="26"/>
        </w:rPr>
      </w:pPr>
    </w:p>
    <w:p w:rsidRDefault="00421418" w:rsidP="006F1EE3" w:rsidR="006F1EE3">
      <w:pPr>
        <w:rPr>
          <w:sz w:val="26"/>
          <w:szCs w:val="26"/>
        </w:rPr>
      </w:pPr>
      <w:r w:rsidRPr="00421418">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sidRPr="0095786E">
        <w:rPr>
          <w:b/>
          <w:sz w:val="26"/>
          <w:szCs w:val="26"/>
        </w:rPr>
        <w:t>9.</w:t>
      </w:r>
      <w:r w:rsidRPr="0095786E">
        <w:rPr>
          <w:b/>
          <w:sz w:val="26"/>
          <w:szCs w:val="26"/>
        </w:rPr>
        <w:tab/>
        <w:t>P-1514/2015</w:t>
      </w:r>
    </w:p>
    <w:p w:rsidRDefault="006F1EE3" w:rsidP="006F1EE3" w:rsidR="006F1EE3">
      <w:pPr>
        <w:rPr>
          <w:sz w:val="26"/>
          <w:szCs w:val="26"/>
        </w:rPr>
      </w:pPr>
      <w:r>
        <w:rPr>
          <w:sz w:val="26"/>
          <w:szCs w:val="26"/>
        </w:rPr>
        <w:tab/>
        <w:t>Tužitelj: Jelena Stanojčić</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sporovi vezani uz stečaj</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dana 04.10.2016. godine donesena presuda zbog ogluhe.</w:t>
      </w:r>
    </w:p>
    <w:p w:rsidRDefault="00421418" w:rsidP="006F1EE3" w:rsidR="00421418">
      <w:pPr>
        <w:rPr>
          <w:sz w:val="26"/>
          <w:szCs w:val="26"/>
        </w:rPr>
      </w:pPr>
    </w:p>
    <w:p w:rsidRDefault="006F1EE3" w:rsidP="006F1EE3" w:rsidR="006F1EE3">
      <w:pPr>
        <w:rPr>
          <w:sz w:val="26"/>
          <w:szCs w:val="26"/>
        </w:rPr>
      </w:pPr>
      <w:r>
        <w:rPr>
          <w:sz w:val="26"/>
          <w:szCs w:val="26"/>
        </w:rPr>
        <w:t>Povodom žalbe tuženika, predmet se nalazi na VTS RH, posl.br. Pž-8063/2016, od dana 28.11.</w:t>
      </w:r>
      <w:r w:rsidR="00421418">
        <w:rPr>
          <w:sz w:val="26"/>
          <w:szCs w:val="26"/>
        </w:rPr>
        <w:t>2016</w:t>
      </w:r>
      <w:r>
        <w:rPr>
          <w:sz w:val="26"/>
          <w:szCs w:val="26"/>
        </w:rPr>
        <w:t>.</w:t>
      </w:r>
    </w:p>
    <w:p w:rsidRDefault="006F1EE3" w:rsidP="006F1EE3" w:rsidR="006F1EE3">
      <w:pPr>
        <w:rPr>
          <w:sz w:val="26"/>
          <w:szCs w:val="26"/>
        </w:rPr>
      </w:pPr>
    </w:p>
    <w:p w:rsidRDefault="006F1EE3" w:rsidP="006F1EE3" w:rsidR="006F1EE3">
      <w:pPr>
        <w:rPr>
          <w:sz w:val="26"/>
          <w:szCs w:val="26"/>
        </w:rPr>
      </w:pPr>
      <w:r>
        <w:rPr>
          <w:sz w:val="26"/>
          <w:szCs w:val="26"/>
        </w:rPr>
        <w:t>Uvid u spis moguće je izvršiti kad se predmet vrati sa Visokog trgovačkog suda RH na Trgovački sud.</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C82837">
      <w:pPr>
        <w:rPr>
          <w:b/>
          <w:sz w:val="26"/>
          <w:szCs w:val="26"/>
        </w:rPr>
      </w:pPr>
      <w:r w:rsidRPr="00C82837">
        <w:rPr>
          <w:b/>
          <w:sz w:val="26"/>
          <w:szCs w:val="26"/>
        </w:rPr>
        <w:t>10.</w:t>
      </w:r>
      <w:r w:rsidRPr="00C82837">
        <w:rPr>
          <w:b/>
          <w:sz w:val="26"/>
          <w:szCs w:val="26"/>
        </w:rPr>
        <w:tab/>
        <w:t>P-1479/2015</w:t>
      </w:r>
    </w:p>
    <w:p w:rsidRDefault="006F1EE3" w:rsidP="006F1EE3" w:rsidR="006F1EE3">
      <w:pPr>
        <w:rPr>
          <w:sz w:val="26"/>
          <w:szCs w:val="26"/>
        </w:rPr>
      </w:pPr>
      <w:r>
        <w:rPr>
          <w:sz w:val="26"/>
          <w:szCs w:val="26"/>
        </w:rPr>
        <w:tab/>
        <w:t>Tužitelj: Tomo Lulić</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sporovi vezani uz stečaj</w:t>
      </w:r>
    </w:p>
    <w:p w:rsidRDefault="006F1EE3" w:rsidP="006F1EE3" w:rsidR="006F1EE3">
      <w:pPr>
        <w:rPr>
          <w:sz w:val="26"/>
          <w:szCs w:val="26"/>
        </w:rPr>
      </w:pPr>
    </w:p>
    <w:p w:rsidRDefault="006F1EE3" w:rsidP="006F1EE3" w:rsidR="006F1EE3">
      <w:pPr>
        <w:rPr>
          <w:sz w:val="26"/>
          <w:szCs w:val="26"/>
        </w:rPr>
      </w:pPr>
      <w:r>
        <w:rPr>
          <w:sz w:val="26"/>
          <w:szCs w:val="26"/>
        </w:rPr>
        <w:t>Tužba od dana 11.06.2015. god</w:t>
      </w:r>
      <w:r w:rsidR="00421418">
        <w:rPr>
          <w:sz w:val="26"/>
          <w:szCs w:val="26"/>
        </w:rPr>
        <w:t>ine, kojom se traži utvrđenje osnovanosti tražbine</w:t>
      </w:r>
      <w:r>
        <w:rPr>
          <w:sz w:val="26"/>
          <w:szCs w:val="26"/>
        </w:rPr>
        <w:t xml:space="preserve"> </w:t>
      </w:r>
      <w:r w:rsidR="00421418">
        <w:rPr>
          <w:sz w:val="26"/>
          <w:szCs w:val="26"/>
        </w:rPr>
        <w:t>tužitelja</w:t>
      </w:r>
      <w:r>
        <w:rPr>
          <w:sz w:val="26"/>
          <w:szCs w:val="26"/>
        </w:rPr>
        <w:t xml:space="preserve"> u iznosu 68.485,50 kn u </w:t>
      </w:r>
      <w:r w:rsidR="00421418">
        <w:rPr>
          <w:sz w:val="26"/>
          <w:szCs w:val="26"/>
        </w:rPr>
        <w:t>prvom</w:t>
      </w:r>
      <w:r>
        <w:rPr>
          <w:sz w:val="26"/>
          <w:szCs w:val="26"/>
        </w:rPr>
        <w:t xml:space="preserve"> višem isplatnom redu, temeljem Sporazuma o prenošenju Ugovora o radu zaključenog između povezanih poduzeća Tempo d.d., Tempo inženjering d.o.o. i Tempo nekretnine d.o.o., od dana 24.04.2009. i prvog dodatka sporazumu od 07.01.2014.</w:t>
      </w:r>
    </w:p>
    <w:p w:rsidRDefault="006F1EE3" w:rsidP="006F1EE3" w:rsidR="006F1EE3">
      <w:pPr>
        <w:rPr>
          <w:sz w:val="26"/>
          <w:szCs w:val="26"/>
        </w:rPr>
      </w:pPr>
    </w:p>
    <w:p w:rsidRDefault="006F1EE3" w:rsidP="006F1EE3" w:rsidR="006F1EE3">
      <w:pPr>
        <w:rPr>
          <w:sz w:val="26"/>
          <w:szCs w:val="26"/>
        </w:rPr>
      </w:pPr>
      <w:r>
        <w:rPr>
          <w:sz w:val="26"/>
          <w:szCs w:val="26"/>
        </w:rPr>
        <w:t xml:space="preserve">Budući da je prvi dodatak sporazuma (kojim je ugovoreno da Tempo d.d. solidarno odgovara za neisplaćene plaće radnicima u Tempo Inženjering d.o.o.) sklopljen 17 dana prije otvaranja stečajnog postupka, isti je ništav i ne proizvodi učinak, iz kojeg razloga su osporene tražbine temeljene na navedenom Prvom dodatku sporazuma. </w:t>
      </w:r>
    </w:p>
    <w:p w:rsidRDefault="006F1EE3" w:rsidP="006F1EE3" w:rsidR="006F1EE3">
      <w:pPr>
        <w:rPr>
          <w:sz w:val="26"/>
          <w:szCs w:val="26"/>
        </w:rPr>
      </w:pPr>
    </w:p>
    <w:p w:rsidRDefault="00421418" w:rsidP="006F1EE3" w:rsidR="006F1EE3">
      <w:pPr>
        <w:rPr>
          <w:sz w:val="26"/>
          <w:szCs w:val="26"/>
        </w:rPr>
      </w:pPr>
      <w:r>
        <w:rPr>
          <w:sz w:val="26"/>
          <w:szCs w:val="26"/>
        </w:rPr>
        <w:t>04.10.2017. zaključena glavna rasprava. Objava presude za dan 21.11.2017.</w:t>
      </w:r>
    </w:p>
    <w:p w:rsidRDefault="00421418" w:rsidP="006F1EE3" w:rsidR="00421418">
      <w:pPr>
        <w:rPr>
          <w:sz w:val="26"/>
          <w:szCs w:val="26"/>
        </w:rPr>
      </w:pPr>
    </w:p>
    <w:p w:rsidRDefault="00421418" w:rsidP="006F1EE3" w:rsidR="00421418">
      <w:pPr>
        <w:rPr>
          <w:sz w:val="26"/>
          <w:szCs w:val="26"/>
        </w:rPr>
      </w:pPr>
      <w:r>
        <w:rPr>
          <w:sz w:val="26"/>
          <w:szCs w:val="26"/>
        </w:rPr>
        <w:t>Mišljenje odvjetničkog ureda je da bi tužba i tužbeni zahtjev trebali biti odbijeni u cijelosti.</w:t>
      </w:r>
    </w:p>
    <w:p w:rsidRDefault="00421418" w:rsidP="006F1EE3" w:rsidR="00421418">
      <w:pPr>
        <w:rPr>
          <w:sz w:val="26"/>
          <w:szCs w:val="26"/>
        </w:rPr>
      </w:pPr>
    </w:p>
    <w:p w:rsidRDefault="006F1EE3" w:rsidP="006F1EE3" w:rsidR="006F1EE3" w:rsidRPr="00C82837">
      <w:pPr>
        <w:rPr>
          <w:b/>
          <w:sz w:val="26"/>
          <w:szCs w:val="26"/>
        </w:rPr>
      </w:pPr>
      <w:r w:rsidRPr="00C82837">
        <w:rPr>
          <w:b/>
          <w:sz w:val="26"/>
          <w:szCs w:val="26"/>
        </w:rPr>
        <w:t>11.</w:t>
      </w:r>
      <w:r w:rsidRPr="00C82837">
        <w:rPr>
          <w:b/>
          <w:sz w:val="26"/>
          <w:szCs w:val="26"/>
        </w:rPr>
        <w:tab/>
        <w:t>P-1469/2015</w:t>
      </w:r>
    </w:p>
    <w:p w:rsidRDefault="006F1EE3" w:rsidP="006F1EE3" w:rsidR="006F1EE3">
      <w:pPr>
        <w:rPr>
          <w:sz w:val="26"/>
          <w:szCs w:val="26"/>
        </w:rPr>
      </w:pPr>
      <w:r>
        <w:rPr>
          <w:sz w:val="26"/>
          <w:szCs w:val="26"/>
        </w:rPr>
        <w:tab/>
        <w:t>Tužitelj: Bogdan Tomić</w:t>
      </w:r>
    </w:p>
    <w:p w:rsidRDefault="006F1EE3" w:rsidP="006F1EE3" w:rsidR="006F1EE3">
      <w:pPr>
        <w:rPr>
          <w:sz w:val="26"/>
          <w:szCs w:val="26"/>
        </w:rPr>
      </w:pPr>
      <w:r>
        <w:rPr>
          <w:sz w:val="26"/>
          <w:szCs w:val="26"/>
        </w:rPr>
        <w:tab/>
        <w:t>Tuženik: Tempo d.d. u stečaju</w:t>
      </w:r>
    </w:p>
    <w:p w:rsidRDefault="006F1EE3" w:rsidP="006F1EE3" w:rsidR="006F1EE3">
      <w:pPr>
        <w:rPr>
          <w:sz w:val="26"/>
          <w:szCs w:val="26"/>
        </w:rPr>
      </w:pPr>
      <w:r>
        <w:rPr>
          <w:sz w:val="26"/>
          <w:szCs w:val="26"/>
        </w:rPr>
        <w:tab/>
        <w:t>Radi: sporovi vezani uz stečaj</w:t>
      </w:r>
    </w:p>
    <w:p w:rsidRDefault="006F1EE3" w:rsidP="006F1EE3" w:rsidR="006F1EE3">
      <w:pPr>
        <w:rPr>
          <w:sz w:val="26"/>
          <w:szCs w:val="26"/>
        </w:rPr>
      </w:pPr>
    </w:p>
    <w:p w:rsidRDefault="006F1EE3" w:rsidP="006F1EE3" w:rsidR="006F1EE3">
      <w:pPr>
        <w:rPr>
          <w:sz w:val="26"/>
          <w:szCs w:val="26"/>
        </w:rPr>
      </w:pPr>
      <w:r>
        <w:rPr>
          <w:sz w:val="26"/>
          <w:szCs w:val="26"/>
        </w:rPr>
        <w:t>Dana 30.06.2017. godine doneseno je rješenje o odbačaju tužbe, budući da tužitelj po pozivu suda nije uredio tužbeni zahtjev.</w:t>
      </w:r>
    </w:p>
    <w:p w:rsidRDefault="006F1EE3" w:rsidP="006F1EE3" w:rsidR="006F1EE3">
      <w:pPr>
        <w:rPr>
          <w:sz w:val="26"/>
          <w:szCs w:val="26"/>
        </w:rPr>
      </w:pPr>
    </w:p>
    <w:p w:rsidRDefault="006F1EE3" w:rsidP="006F1EE3" w:rsidR="006F1EE3">
      <w:pPr>
        <w:rPr>
          <w:sz w:val="26"/>
          <w:szCs w:val="26"/>
        </w:rPr>
      </w:pPr>
      <w:r>
        <w:rPr>
          <w:sz w:val="26"/>
          <w:szCs w:val="26"/>
        </w:rPr>
        <w:lastRenderedPageBreak/>
        <w:t>Predmet se povodom žalbe na navedeno rješenje nalazi na Visokom trgovačkom sudu Republike Hrvatske.</w:t>
      </w:r>
    </w:p>
    <w:p w:rsidRDefault="006F1EE3" w:rsidP="006F1EE3" w:rsidR="006F1EE3">
      <w:pPr>
        <w:rPr>
          <w:sz w:val="26"/>
          <w:szCs w:val="26"/>
        </w:rPr>
      </w:pPr>
    </w:p>
    <w:p w:rsidRDefault="006F1EE3" w:rsidP="006F1EE3" w:rsidR="00421418">
      <w:pPr>
        <w:rPr>
          <w:sz w:val="26"/>
          <w:szCs w:val="26"/>
        </w:rPr>
      </w:pPr>
      <w:r>
        <w:rPr>
          <w:sz w:val="26"/>
          <w:szCs w:val="26"/>
        </w:rPr>
        <w:t>Budući da je tužba bila neuredna</w:t>
      </w:r>
      <w:r w:rsidR="00421418">
        <w:rPr>
          <w:sz w:val="26"/>
          <w:szCs w:val="26"/>
        </w:rPr>
        <w:t xml:space="preserve"> prije samog slanja iste tuženiku na odgovor</w:t>
      </w:r>
      <w:r>
        <w:rPr>
          <w:sz w:val="26"/>
          <w:szCs w:val="26"/>
        </w:rPr>
        <w:t xml:space="preserve">, sud </w:t>
      </w:r>
      <w:r w:rsidR="00421418">
        <w:rPr>
          <w:sz w:val="26"/>
          <w:szCs w:val="26"/>
        </w:rPr>
        <w:t xml:space="preserve">tuženiku nije dostavio </w:t>
      </w:r>
      <w:r>
        <w:rPr>
          <w:sz w:val="26"/>
          <w:szCs w:val="26"/>
        </w:rPr>
        <w:t>tužbu niti rješenje o odbačaju tužbe.</w:t>
      </w:r>
    </w:p>
    <w:p w:rsidRDefault="00421418" w:rsidP="006F1EE3" w:rsidR="00421418">
      <w:pPr>
        <w:rPr>
          <w:sz w:val="26"/>
          <w:szCs w:val="26"/>
        </w:rPr>
      </w:pPr>
    </w:p>
    <w:p w:rsidRDefault="006F1EE3" w:rsidP="006F1EE3" w:rsidR="006F1EE3">
      <w:pPr>
        <w:rPr>
          <w:sz w:val="26"/>
          <w:szCs w:val="26"/>
        </w:rPr>
      </w:pPr>
      <w:r>
        <w:rPr>
          <w:sz w:val="26"/>
          <w:szCs w:val="26"/>
        </w:rPr>
        <w:t xml:space="preserve">Nakon odluke VTS-a povodom žalbe tužitelja, Trgovački sud Zagreb će istu dostaviti tuženiku. </w:t>
      </w:r>
    </w:p>
    <w:p w:rsidRDefault="006F1EE3" w:rsidP="006F1EE3" w:rsidR="006F1EE3">
      <w:pPr>
        <w:rPr>
          <w:sz w:val="26"/>
          <w:szCs w:val="26"/>
        </w:rPr>
      </w:pPr>
    </w:p>
    <w:p w:rsidRDefault="006F1EE3" w:rsidP="006F1EE3" w:rsidR="006F1EE3">
      <w:pPr>
        <w:rPr>
          <w:sz w:val="26"/>
          <w:szCs w:val="26"/>
        </w:rPr>
      </w:pPr>
    </w:p>
    <w:p w:rsidRDefault="006F1EE3" w:rsidP="006F1EE3" w:rsidR="006F1EE3" w:rsidRPr="00C82837">
      <w:pPr>
        <w:rPr>
          <w:b/>
          <w:sz w:val="26"/>
          <w:szCs w:val="26"/>
        </w:rPr>
      </w:pPr>
      <w:r w:rsidRPr="00C82837">
        <w:rPr>
          <w:b/>
          <w:sz w:val="26"/>
          <w:szCs w:val="26"/>
        </w:rPr>
        <w:t>12.</w:t>
      </w:r>
      <w:r w:rsidRPr="00C82837">
        <w:rPr>
          <w:b/>
          <w:sz w:val="26"/>
          <w:szCs w:val="26"/>
        </w:rPr>
        <w:tab/>
        <w:t>P-1467/2015</w:t>
      </w:r>
    </w:p>
    <w:p w:rsidRDefault="006F1EE3" w:rsidP="006F1EE3" w:rsidR="006F1EE3">
      <w:pPr>
        <w:rPr>
          <w:sz w:val="26"/>
          <w:szCs w:val="26"/>
        </w:rPr>
      </w:pPr>
      <w:r>
        <w:rPr>
          <w:sz w:val="26"/>
          <w:szCs w:val="26"/>
        </w:rPr>
        <w:tab/>
        <w:t>Tužitelj: Bećir Cvolić</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sporovi vezani uz stečaj</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dana 17.12.2015. godine. (pravomoćna 29.12.2015.)</w:t>
      </w:r>
    </w:p>
    <w:p w:rsidRDefault="006F1EE3" w:rsidP="006F1EE3" w:rsidR="006F1EE3">
      <w:pPr>
        <w:rPr>
          <w:sz w:val="26"/>
          <w:szCs w:val="26"/>
        </w:rPr>
      </w:pPr>
    </w:p>
    <w:p w:rsidRDefault="006F1EE3" w:rsidP="006F1EE3" w:rsidR="006F1EE3">
      <w:pPr>
        <w:rPr>
          <w:sz w:val="26"/>
          <w:szCs w:val="26"/>
        </w:rPr>
      </w:pPr>
      <w:r>
        <w:rPr>
          <w:sz w:val="26"/>
          <w:szCs w:val="26"/>
        </w:rPr>
        <w:t>Spis je arhiviran, stoga je za uvid potrebno uplatiti trošak vađenja iz arhive u iznosu od 100,00 kuna.</w:t>
      </w:r>
    </w:p>
    <w:p w:rsidRDefault="006F1EE3" w:rsidP="006F1EE3" w:rsidR="006F1EE3">
      <w:pPr>
        <w:rPr>
          <w:sz w:val="26"/>
          <w:szCs w:val="26"/>
        </w:rPr>
      </w:pPr>
    </w:p>
    <w:p w:rsidRDefault="002263FF" w:rsidP="006F1EE3" w:rsidR="002263FF">
      <w:pPr>
        <w:rPr>
          <w:sz w:val="26"/>
          <w:szCs w:val="26"/>
        </w:rPr>
      </w:pPr>
      <w:r w:rsidRPr="002263FF">
        <w:rPr>
          <w:sz w:val="26"/>
          <w:szCs w:val="26"/>
          <w:highlight w:val="yellow"/>
        </w:rPr>
        <w:t>Staviti a/a.</w:t>
      </w:r>
    </w:p>
    <w:p w:rsidRDefault="006F1EE3" w:rsidP="006F1EE3" w:rsidR="006F1EE3">
      <w:pPr>
        <w:rPr>
          <w:sz w:val="26"/>
          <w:szCs w:val="26"/>
        </w:rPr>
      </w:pPr>
    </w:p>
    <w:p w:rsidRDefault="006F1EE3" w:rsidP="006F1EE3" w:rsidR="006F1EE3" w:rsidRPr="009E3036">
      <w:pPr>
        <w:rPr>
          <w:b/>
          <w:sz w:val="26"/>
          <w:szCs w:val="26"/>
        </w:rPr>
      </w:pPr>
      <w:r w:rsidRPr="009E3036">
        <w:rPr>
          <w:b/>
          <w:sz w:val="26"/>
          <w:szCs w:val="26"/>
        </w:rPr>
        <w:t>13.</w:t>
      </w:r>
      <w:r w:rsidRPr="009E3036">
        <w:rPr>
          <w:b/>
          <w:sz w:val="26"/>
          <w:szCs w:val="26"/>
        </w:rPr>
        <w:tab/>
        <w:t>P-1468/2015</w:t>
      </w:r>
    </w:p>
    <w:p w:rsidRDefault="006F1EE3" w:rsidP="006F1EE3" w:rsidR="006F1EE3">
      <w:pPr>
        <w:rPr>
          <w:sz w:val="26"/>
          <w:szCs w:val="26"/>
        </w:rPr>
      </w:pPr>
      <w:r>
        <w:rPr>
          <w:sz w:val="26"/>
          <w:szCs w:val="26"/>
        </w:rPr>
        <w:tab/>
        <w:t>Tužitelj: Drago Puntarec</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sporovi vezani uz stečaj</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r>
        <w:rPr>
          <w:sz w:val="26"/>
          <w:szCs w:val="26"/>
        </w:rPr>
        <w:t>Tužba od dana 11.06.2015. godine, kojom se traži da se utvrdi da  je osnovana tražbina tuženika u iznosu 57.227,23 kn u 1. višem isplatnom redu u stečajnom postupku iza tuženika, temeljem Sporazuma o prenošenju Ugovora o radu zaključenog između povezanih poduzeća Tempo d.d., Tempo inženjering d.o.o. i Tempo nekretnine d.o.o., od dana 24.04.2009. i prvog dodatka sporazumu od 07.01.2014.</w:t>
      </w:r>
    </w:p>
    <w:p w:rsidRDefault="006F1EE3" w:rsidP="006F1EE3" w:rsidR="006F1EE3">
      <w:pPr>
        <w:rPr>
          <w:sz w:val="26"/>
          <w:szCs w:val="26"/>
        </w:rPr>
      </w:pPr>
    </w:p>
    <w:p w:rsidRDefault="006F1EE3" w:rsidP="006F1EE3" w:rsidR="006F1EE3">
      <w:pPr>
        <w:rPr>
          <w:sz w:val="26"/>
          <w:szCs w:val="26"/>
        </w:rPr>
      </w:pPr>
      <w:r>
        <w:rPr>
          <w:sz w:val="26"/>
          <w:szCs w:val="26"/>
        </w:rPr>
        <w:t xml:space="preserve">Budući da je prvi dodatak sporazuma (kojim je ugovoreno da Tempo d.d. solidarno odgovara za neisplaćene plaće radnicima u Tempo Inženjering d.o.o.) sklopljen 17 dana prije otvaranja stečajnog postupka, isti je ništav i ne proizvodi učinak, iz kojeg razloga su u stečajnom postupku iza Tempo d.d. osporene tražbine temeljene na navedenom Prvom dodatku sporazuma. </w:t>
      </w:r>
    </w:p>
    <w:p w:rsidRDefault="006F1EE3" w:rsidP="006F1EE3" w:rsidR="006F1EE3">
      <w:pPr>
        <w:rPr>
          <w:sz w:val="26"/>
          <w:szCs w:val="26"/>
        </w:rPr>
      </w:pPr>
    </w:p>
    <w:p w:rsidRDefault="00CF2F46" w:rsidP="006F1EE3" w:rsidR="00CF2F46">
      <w:pPr>
        <w:rPr>
          <w:sz w:val="26"/>
          <w:szCs w:val="26"/>
        </w:rPr>
      </w:pPr>
      <w:r>
        <w:rPr>
          <w:sz w:val="26"/>
          <w:szCs w:val="26"/>
        </w:rPr>
        <w:t>Rješenje o povlačenju tužbe od dana 02.10.2017. godine.</w:t>
      </w:r>
    </w:p>
    <w:p w:rsidRDefault="00452F87" w:rsidP="006F1EE3" w:rsidR="00452F87">
      <w:pPr>
        <w:rPr>
          <w:sz w:val="26"/>
          <w:szCs w:val="26"/>
        </w:rPr>
      </w:pPr>
    </w:p>
    <w:p w:rsidRDefault="00452F87" w:rsidP="006F1EE3" w:rsidR="00452F87">
      <w:pPr>
        <w:rPr>
          <w:sz w:val="26"/>
          <w:szCs w:val="26"/>
        </w:rPr>
      </w:pPr>
      <w:r w:rsidRPr="00452F87">
        <w:rPr>
          <w:sz w:val="26"/>
          <w:szCs w:val="26"/>
          <w:highlight w:val="yellow"/>
        </w:rPr>
        <w:lastRenderedPageBreak/>
        <w:t>Spis staviti a/a.</w:t>
      </w:r>
    </w:p>
    <w:p w:rsidRDefault="006F1EE3" w:rsidP="006F1EE3" w:rsidR="006F1EE3">
      <w:pPr>
        <w:rPr>
          <w:b/>
          <w:sz w:val="26"/>
          <w:szCs w:val="26"/>
        </w:rPr>
      </w:pPr>
    </w:p>
    <w:p w:rsidRDefault="006F1EE3" w:rsidP="006F1EE3" w:rsidR="006F1EE3" w:rsidRPr="0095786E">
      <w:pPr>
        <w:rPr>
          <w:b/>
          <w:sz w:val="26"/>
          <w:szCs w:val="26"/>
        </w:rPr>
      </w:pPr>
      <w:r w:rsidRPr="00420293">
        <w:rPr>
          <w:b/>
          <w:sz w:val="26"/>
          <w:szCs w:val="26"/>
        </w:rPr>
        <w:t>14.</w:t>
      </w:r>
      <w:r>
        <w:rPr>
          <w:sz w:val="26"/>
          <w:szCs w:val="26"/>
        </w:rPr>
        <w:tab/>
      </w:r>
      <w:r>
        <w:rPr>
          <w:b/>
          <w:sz w:val="26"/>
          <w:szCs w:val="26"/>
        </w:rPr>
        <w:t>P-649</w:t>
      </w:r>
      <w:r w:rsidRPr="0095786E">
        <w:rPr>
          <w:b/>
          <w:sz w:val="26"/>
          <w:szCs w:val="26"/>
        </w:rPr>
        <w:t>/2015.</w:t>
      </w:r>
    </w:p>
    <w:p w:rsidRDefault="006F1EE3" w:rsidP="006F1EE3" w:rsidR="006F1EE3">
      <w:pPr>
        <w:rPr>
          <w:sz w:val="26"/>
          <w:szCs w:val="26"/>
        </w:rPr>
      </w:pPr>
      <w:r>
        <w:rPr>
          <w:sz w:val="26"/>
          <w:szCs w:val="26"/>
        </w:rPr>
        <w:tab/>
        <w:t>Tužitelj: Boris Aračić</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utvrđenje vlasništva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dana 10.05.2016. doneseno rješenje -  povučena tužba (pravomoćno 26.05.2016).</w:t>
      </w:r>
    </w:p>
    <w:p w:rsidRDefault="006F1EE3" w:rsidP="006F1EE3" w:rsidR="006F1EE3">
      <w:pPr>
        <w:rPr>
          <w:sz w:val="26"/>
          <w:szCs w:val="26"/>
        </w:rPr>
      </w:pPr>
    </w:p>
    <w:p w:rsidRDefault="004F644B" w:rsidP="006F1EE3" w:rsidR="006F1EE3">
      <w:pPr>
        <w:rPr>
          <w:sz w:val="26"/>
          <w:szCs w:val="26"/>
        </w:rPr>
      </w:pPr>
      <w:r w:rsidRPr="004F644B">
        <w:rPr>
          <w:sz w:val="26"/>
          <w:szCs w:val="26"/>
          <w:highlight w:val="yellow"/>
        </w:rPr>
        <w:t>Spis staviti a/a.</w:t>
      </w:r>
    </w:p>
    <w:p w:rsidRDefault="004F644B" w:rsidP="006F1EE3" w:rsidR="004F644B">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sidRPr="00420293">
        <w:rPr>
          <w:b/>
          <w:sz w:val="26"/>
          <w:szCs w:val="26"/>
        </w:rPr>
        <w:t>15.</w:t>
      </w:r>
      <w:r>
        <w:rPr>
          <w:sz w:val="26"/>
          <w:szCs w:val="26"/>
        </w:rPr>
        <w:tab/>
      </w:r>
      <w:bookmarkStart w:name="_Hlk485824429" w:id="3"/>
      <w:r w:rsidRPr="0095786E">
        <w:rPr>
          <w:b/>
          <w:sz w:val="26"/>
          <w:szCs w:val="26"/>
        </w:rPr>
        <w:t>P</w:t>
      </w:r>
      <w:r>
        <w:rPr>
          <w:b/>
          <w:sz w:val="26"/>
          <w:szCs w:val="26"/>
        </w:rPr>
        <w:t>ovrv-3316</w:t>
      </w:r>
      <w:r w:rsidRPr="0095786E">
        <w:rPr>
          <w:b/>
          <w:sz w:val="26"/>
          <w:szCs w:val="26"/>
        </w:rPr>
        <w:t>/2015.</w:t>
      </w:r>
    </w:p>
    <w:p w:rsidRDefault="006F1EE3" w:rsidP="006F1EE3" w:rsidR="006F1EE3">
      <w:pPr>
        <w:rPr>
          <w:sz w:val="26"/>
          <w:szCs w:val="26"/>
        </w:rPr>
      </w:pPr>
      <w:r>
        <w:rPr>
          <w:sz w:val="26"/>
          <w:szCs w:val="26"/>
        </w:rPr>
        <w:tab/>
        <w:t>Tužitelj: Gradska plinara Zagreb</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isplate</w:t>
      </w:r>
    </w:p>
    <w:bookmarkEnd w:id="3"/>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dana 06.12.2016. doneseno rješenje -  povučena tužba (pravomoćno 24.12.2016).</w:t>
      </w:r>
    </w:p>
    <w:p w:rsidRDefault="006F1EE3" w:rsidP="006F1EE3" w:rsidR="006F1EE3">
      <w:pPr>
        <w:rPr>
          <w:sz w:val="26"/>
          <w:szCs w:val="26"/>
        </w:rPr>
      </w:pPr>
    </w:p>
    <w:p w:rsidRDefault="008E6CDA" w:rsidP="006F1EE3" w:rsidR="006F1EE3">
      <w:pPr>
        <w:rPr>
          <w:sz w:val="26"/>
          <w:szCs w:val="26"/>
        </w:rPr>
      </w:pPr>
      <w:r w:rsidRPr="008E6CDA">
        <w:rPr>
          <w:sz w:val="26"/>
          <w:szCs w:val="26"/>
          <w:highlight w:val="yellow"/>
        </w:rPr>
        <w:t>Spis 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sidRPr="00EF65CD">
        <w:rPr>
          <w:b/>
          <w:sz w:val="26"/>
          <w:szCs w:val="26"/>
        </w:rPr>
        <w:t>16.</w:t>
      </w:r>
      <w:r>
        <w:rPr>
          <w:sz w:val="26"/>
          <w:szCs w:val="26"/>
        </w:rPr>
        <w:tab/>
      </w:r>
      <w:r w:rsidRPr="0095786E">
        <w:rPr>
          <w:b/>
          <w:sz w:val="26"/>
          <w:szCs w:val="26"/>
        </w:rPr>
        <w:t>P</w:t>
      </w:r>
      <w:r>
        <w:rPr>
          <w:b/>
          <w:sz w:val="26"/>
          <w:szCs w:val="26"/>
        </w:rPr>
        <w:t>ovrv-2637</w:t>
      </w:r>
      <w:r w:rsidRPr="0095786E">
        <w:rPr>
          <w:b/>
          <w:sz w:val="26"/>
          <w:szCs w:val="26"/>
        </w:rPr>
        <w:t>/2015.</w:t>
      </w:r>
    </w:p>
    <w:p w:rsidRDefault="006F1EE3" w:rsidP="006F1EE3" w:rsidR="006F1EE3">
      <w:pPr>
        <w:rPr>
          <w:sz w:val="26"/>
          <w:szCs w:val="26"/>
        </w:rPr>
      </w:pPr>
      <w:r>
        <w:rPr>
          <w:sz w:val="26"/>
          <w:szCs w:val="26"/>
        </w:rPr>
        <w:tab/>
        <w:t>Tužitelj: Gradska plinara Zagreb</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postupak prekinut rješenjem od 28.05.2015.</w:t>
      </w:r>
    </w:p>
    <w:p w:rsidRDefault="006F1EE3" w:rsidP="006F1EE3" w:rsidR="006F1EE3">
      <w:pPr>
        <w:rPr>
          <w:sz w:val="26"/>
          <w:szCs w:val="26"/>
        </w:rPr>
      </w:pPr>
    </w:p>
    <w:p w:rsidRDefault="008E6CDA" w:rsidP="006F1EE3" w:rsidR="006F1EE3">
      <w:pPr>
        <w:rPr>
          <w:sz w:val="26"/>
          <w:szCs w:val="26"/>
        </w:rPr>
      </w:pPr>
      <w:r>
        <w:rPr>
          <w:sz w:val="26"/>
          <w:szCs w:val="26"/>
        </w:rPr>
        <w:t>Tražbina priznata stoga tužitelj nema interes voditi postupak jer je isti pokrenut prije otvaranja stečajnog postupka.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sidRPr="001F6399">
        <w:rPr>
          <w:b/>
          <w:sz w:val="26"/>
          <w:szCs w:val="26"/>
        </w:rPr>
        <w:t>17.</w:t>
      </w:r>
      <w:r>
        <w:rPr>
          <w:sz w:val="26"/>
          <w:szCs w:val="26"/>
        </w:rPr>
        <w:tab/>
      </w:r>
      <w:r w:rsidRPr="0095786E">
        <w:rPr>
          <w:b/>
          <w:sz w:val="26"/>
          <w:szCs w:val="26"/>
        </w:rPr>
        <w:t>P</w:t>
      </w:r>
      <w:r>
        <w:rPr>
          <w:b/>
          <w:sz w:val="26"/>
          <w:szCs w:val="26"/>
        </w:rPr>
        <w:t>-2812/2014</w:t>
      </w:r>
      <w:r w:rsidRPr="0095786E">
        <w:rPr>
          <w:b/>
          <w:sz w:val="26"/>
          <w:szCs w:val="26"/>
        </w:rPr>
        <w:t>.</w:t>
      </w:r>
    </w:p>
    <w:p w:rsidRDefault="006F1EE3" w:rsidP="006F1EE3" w:rsidR="006F1EE3">
      <w:pPr>
        <w:rPr>
          <w:sz w:val="26"/>
          <w:szCs w:val="26"/>
        </w:rPr>
      </w:pPr>
      <w:r>
        <w:rPr>
          <w:sz w:val="26"/>
          <w:szCs w:val="26"/>
        </w:rPr>
        <w:tab/>
        <w:t>Tužitelj: Grad Karlovac</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utvrđenje vlasništva</w:t>
      </w:r>
    </w:p>
    <w:p w:rsidRDefault="006F1EE3" w:rsidP="006F1EE3" w:rsidR="006F1EE3">
      <w:pPr>
        <w:rPr>
          <w:sz w:val="26"/>
          <w:szCs w:val="26"/>
        </w:rPr>
      </w:pPr>
    </w:p>
    <w:p w:rsidRDefault="006F1EE3" w:rsidP="006F1EE3" w:rsidR="006F1EE3">
      <w:pPr>
        <w:rPr>
          <w:sz w:val="26"/>
          <w:szCs w:val="26"/>
        </w:rPr>
      </w:pPr>
      <w:r>
        <w:rPr>
          <w:sz w:val="26"/>
          <w:szCs w:val="26"/>
        </w:rPr>
        <w:t>Temeljem sudske nagodbe u predmetu P-2174/2016, Tempo d.d./Grad Karlovac, Grad Karlovac je povukao tužbu u ovome predmetu.</w:t>
      </w:r>
    </w:p>
    <w:p w:rsidRDefault="008E6CDA" w:rsidP="006F1EE3" w:rsidR="008E6CDA">
      <w:pPr>
        <w:rPr>
          <w:sz w:val="26"/>
          <w:szCs w:val="26"/>
        </w:rPr>
      </w:pPr>
    </w:p>
    <w:p w:rsidRDefault="008E6CDA" w:rsidP="006F1EE3" w:rsidR="008E6CDA">
      <w:pPr>
        <w:rPr>
          <w:sz w:val="26"/>
          <w:szCs w:val="26"/>
        </w:rPr>
      </w:pPr>
      <w:r w:rsidRPr="008E6CDA">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sidRPr="000422B7">
        <w:rPr>
          <w:b/>
          <w:sz w:val="26"/>
          <w:szCs w:val="26"/>
        </w:rPr>
        <w:t>18.</w:t>
      </w:r>
      <w:r>
        <w:rPr>
          <w:sz w:val="26"/>
          <w:szCs w:val="26"/>
        </w:rPr>
        <w:tab/>
      </w:r>
      <w:r w:rsidRPr="0095786E">
        <w:rPr>
          <w:b/>
          <w:sz w:val="26"/>
          <w:szCs w:val="26"/>
        </w:rPr>
        <w:t>P</w:t>
      </w:r>
      <w:r>
        <w:rPr>
          <w:b/>
          <w:sz w:val="26"/>
          <w:szCs w:val="26"/>
        </w:rPr>
        <w:t>-2609/2014</w:t>
      </w:r>
      <w:r w:rsidRPr="0095786E">
        <w:rPr>
          <w:b/>
          <w:sz w:val="26"/>
          <w:szCs w:val="26"/>
        </w:rPr>
        <w:t>.</w:t>
      </w:r>
    </w:p>
    <w:p w:rsidRDefault="006F1EE3" w:rsidP="006F1EE3" w:rsidR="006F1EE3">
      <w:pPr>
        <w:rPr>
          <w:sz w:val="26"/>
          <w:szCs w:val="26"/>
        </w:rPr>
      </w:pPr>
      <w:r>
        <w:rPr>
          <w:sz w:val="26"/>
          <w:szCs w:val="26"/>
        </w:rPr>
        <w:tab/>
        <w:t>Tužitelj: BIH, Kanton Sarajevo, Kantonalna agencija za privatizaciju</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utvrđenje vlasništva</w:t>
      </w:r>
    </w:p>
    <w:p w:rsidRDefault="006F1EE3" w:rsidP="006F1EE3" w:rsidR="006F1EE3">
      <w:pPr>
        <w:rPr>
          <w:sz w:val="26"/>
          <w:szCs w:val="26"/>
        </w:rPr>
      </w:pPr>
    </w:p>
    <w:p w:rsidRDefault="006F1EE3" w:rsidP="006F1EE3" w:rsidR="006F1EE3">
      <w:pPr>
        <w:rPr>
          <w:sz w:val="26"/>
          <w:szCs w:val="26"/>
        </w:rPr>
      </w:pPr>
      <w:r>
        <w:rPr>
          <w:sz w:val="26"/>
          <w:szCs w:val="26"/>
        </w:rPr>
        <w:t>Dana 24.03.2014. godine tužitelj je podnio tužbu radi utvrđenja vlasništva poslovnog i skladišnog  prostora u Zagrebu, u objektu operativne oznake „poslovni objekt“ na lokaciji SOPOT III u Zagrebu, na kat.čest. 785/2, 785/4, 785/6, 785/8, upisane u zk.ul. 45 i 894 k.o. Zaprudski otok, i to: lokal br.3, lokal br.2 i skladište.</w:t>
      </w:r>
    </w:p>
    <w:p w:rsidRDefault="006F1EE3" w:rsidP="006F1EE3" w:rsidR="006F1EE3">
      <w:pPr>
        <w:rPr>
          <w:sz w:val="26"/>
          <w:szCs w:val="26"/>
        </w:rPr>
      </w:pPr>
    </w:p>
    <w:p w:rsidRDefault="006F1EE3" w:rsidP="006F1EE3" w:rsidR="006F1EE3">
      <w:pPr>
        <w:rPr>
          <w:sz w:val="26"/>
          <w:szCs w:val="26"/>
        </w:rPr>
      </w:pPr>
      <w:r>
        <w:rPr>
          <w:sz w:val="26"/>
          <w:szCs w:val="26"/>
        </w:rPr>
        <w:t xml:space="preserve">U odgovoru na tužbu osporava se tužba i tužbeni zahtjev u cijelosti, obzirom da </w:t>
      </w:r>
      <w:r w:rsidR="006851E3">
        <w:rPr>
          <w:sz w:val="26"/>
          <w:szCs w:val="26"/>
        </w:rPr>
        <w:t>u tužbi</w:t>
      </w:r>
      <w:r>
        <w:rPr>
          <w:sz w:val="26"/>
          <w:szCs w:val="26"/>
        </w:rPr>
        <w:t xml:space="preserve"> ne prilažu nikakvi materijalni dokazi iz kojih proizlazi pravo tužitelja.</w:t>
      </w:r>
    </w:p>
    <w:p w:rsidRDefault="006F1EE3" w:rsidP="006F1EE3" w:rsidR="006F1EE3">
      <w:pPr>
        <w:rPr>
          <w:sz w:val="26"/>
          <w:szCs w:val="26"/>
        </w:rPr>
      </w:pPr>
    </w:p>
    <w:p w:rsidRDefault="006851E3" w:rsidP="006F1EE3" w:rsidR="006851E3">
      <w:pPr>
        <w:rPr>
          <w:sz w:val="26"/>
          <w:szCs w:val="26"/>
        </w:rPr>
      </w:pPr>
      <w:r>
        <w:rPr>
          <w:sz w:val="26"/>
          <w:szCs w:val="26"/>
        </w:rPr>
        <w:t>Ukoliko bi u tijeku postupka tužitelj dostavio dokaze o postojanju izlučnog prava tuženik će mirno riješiti spor.</w:t>
      </w:r>
    </w:p>
    <w:p w:rsidRDefault="006F1EE3" w:rsidP="006F1EE3" w:rsidR="006F1EE3">
      <w:pPr>
        <w:rPr>
          <w:sz w:val="26"/>
          <w:szCs w:val="26"/>
        </w:rPr>
      </w:pPr>
    </w:p>
    <w:p w:rsidRDefault="006F1EE3" w:rsidP="006F1EE3" w:rsidR="006F1EE3" w:rsidRPr="0095786E">
      <w:pPr>
        <w:rPr>
          <w:b/>
          <w:sz w:val="26"/>
          <w:szCs w:val="26"/>
        </w:rPr>
      </w:pPr>
      <w:r>
        <w:rPr>
          <w:b/>
          <w:sz w:val="26"/>
          <w:szCs w:val="26"/>
        </w:rPr>
        <w:t>19</w:t>
      </w:r>
      <w:r w:rsidRPr="001F6399">
        <w:rPr>
          <w:b/>
          <w:sz w:val="26"/>
          <w:szCs w:val="26"/>
        </w:rPr>
        <w:t>.</w:t>
      </w:r>
      <w:r>
        <w:rPr>
          <w:sz w:val="26"/>
          <w:szCs w:val="26"/>
        </w:rPr>
        <w:tab/>
      </w:r>
      <w:r w:rsidRPr="0095786E">
        <w:rPr>
          <w:b/>
          <w:sz w:val="26"/>
          <w:szCs w:val="26"/>
        </w:rPr>
        <w:t>P</w:t>
      </w:r>
      <w:r>
        <w:rPr>
          <w:b/>
          <w:sz w:val="26"/>
          <w:szCs w:val="26"/>
        </w:rPr>
        <w:t>ovrv-3584/2014</w:t>
      </w:r>
      <w:r w:rsidRPr="0095786E">
        <w:rPr>
          <w:b/>
          <w:sz w:val="26"/>
          <w:szCs w:val="26"/>
        </w:rPr>
        <w:t>.</w:t>
      </w:r>
    </w:p>
    <w:p w:rsidRDefault="006F1EE3" w:rsidP="006F1EE3" w:rsidR="006F1EE3">
      <w:pPr>
        <w:rPr>
          <w:sz w:val="26"/>
          <w:szCs w:val="26"/>
        </w:rPr>
      </w:pPr>
      <w:r>
        <w:rPr>
          <w:sz w:val="26"/>
          <w:szCs w:val="26"/>
        </w:rPr>
        <w:tab/>
        <w:t>Tužitelj: Vodotehnika d.d.</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od 28.11.2014. kojim je određen prekid postupka.</w:t>
      </w:r>
    </w:p>
    <w:p w:rsidRDefault="006F1EE3" w:rsidP="006F1EE3" w:rsidR="006F1EE3">
      <w:pPr>
        <w:rPr>
          <w:sz w:val="26"/>
          <w:szCs w:val="26"/>
        </w:rPr>
      </w:pPr>
    </w:p>
    <w:p w:rsidRDefault="006C2111" w:rsidP="006F1EE3" w:rsidR="006F1EE3">
      <w:pPr>
        <w:rPr>
          <w:sz w:val="26"/>
          <w:szCs w:val="26"/>
        </w:rPr>
      </w:pPr>
      <w:r>
        <w:rPr>
          <w:sz w:val="26"/>
          <w:szCs w:val="26"/>
        </w:rPr>
        <w:t>Predmet ustupljen sa OGSZ, Povrv-2548/2014</w:t>
      </w:r>
      <w:r w:rsidR="00EF2803">
        <w:rPr>
          <w:sz w:val="26"/>
          <w:szCs w:val="26"/>
        </w:rPr>
        <w:t>.</w:t>
      </w:r>
    </w:p>
    <w:p w:rsidRDefault="00EF2803" w:rsidP="006F1EE3" w:rsidR="00EF2803">
      <w:pPr>
        <w:rPr>
          <w:sz w:val="26"/>
          <w:szCs w:val="26"/>
        </w:rPr>
      </w:pPr>
    </w:p>
    <w:p w:rsidRDefault="00EF2803" w:rsidP="006F1EE3" w:rsidR="00EF2803">
      <w:pPr>
        <w:rPr>
          <w:sz w:val="26"/>
          <w:szCs w:val="26"/>
        </w:rPr>
      </w:pPr>
      <w:r>
        <w:rPr>
          <w:sz w:val="26"/>
          <w:szCs w:val="26"/>
        </w:rPr>
        <w:t>Tražbina priznata, tužitelj nema pravni interes vodi parnični postupak.</w:t>
      </w:r>
    </w:p>
    <w:p w:rsidRDefault="006F1EE3" w:rsidP="006F1EE3" w:rsidR="006F1EE3">
      <w:pPr>
        <w:rPr>
          <w:sz w:val="26"/>
          <w:szCs w:val="26"/>
        </w:rPr>
      </w:pPr>
    </w:p>
    <w:p w:rsidRDefault="006F1EE3" w:rsidP="006F1EE3" w:rsidR="006F1EE3" w:rsidRPr="0095786E">
      <w:pPr>
        <w:rPr>
          <w:b/>
          <w:sz w:val="26"/>
          <w:szCs w:val="26"/>
        </w:rPr>
      </w:pPr>
      <w:r>
        <w:rPr>
          <w:b/>
          <w:sz w:val="26"/>
          <w:szCs w:val="26"/>
        </w:rPr>
        <w:t>20</w:t>
      </w:r>
      <w:r w:rsidRPr="001F6399">
        <w:rPr>
          <w:b/>
          <w:sz w:val="26"/>
          <w:szCs w:val="26"/>
        </w:rPr>
        <w:t>.</w:t>
      </w:r>
      <w:r>
        <w:rPr>
          <w:sz w:val="26"/>
          <w:szCs w:val="26"/>
        </w:rPr>
        <w:tab/>
      </w:r>
      <w:r>
        <w:rPr>
          <w:b/>
          <w:sz w:val="26"/>
          <w:szCs w:val="26"/>
        </w:rPr>
        <w:t>Ovr-108/2013</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Darko Lisak</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vrijednosnim papirima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od 23.01.2013. – stvarna nenadležnost.</w:t>
      </w:r>
    </w:p>
    <w:p w:rsidRDefault="006F1EE3" w:rsidP="006F1EE3" w:rsidR="006F1EE3">
      <w:pPr>
        <w:rPr>
          <w:sz w:val="26"/>
          <w:szCs w:val="26"/>
        </w:rPr>
      </w:pPr>
    </w:p>
    <w:p w:rsidRDefault="003A2081" w:rsidP="006F1EE3" w:rsidR="006F1EE3">
      <w:pPr>
        <w:rPr>
          <w:sz w:val="26"/>
          <w:szCs w:val="26"/>
        </w:rPr>
      </w:pPr>
      <w:r w:rsidRPr="003A2081">
        <w:rPr>
          <w:sz w:val="26"/>
          <w:szCs w:val="26"/>
          <w:highlight w:val="yellow"/>
        </w:rPr>
        <w:t>Staviti a/a</w:t>
      </w:r>
      <w:r>
        <w:rPr>
          <w:sz w:val="26"/>
          <w:szCs w:val="26"/>
        </w:rPr>
        <w:t>, ustupljen OS Novi Zagreb. Vidi pod OS Novi Zagreb.</w:t>
      </w:r>
    </w:p>
    <w:p w:rsidRDefault="003A2081" w:rsidP="006F1EE3" w:rsidR="003A2081">
      <w:pPr>
        <w:rPr>
          <w:sz w:val="26"/>
          <w:szCs w:val="26"/>
        </w:rPr>
      </w:pPr>
    </w:p>
    <w:p w:rsidRDefault="006F1EE3" w:rsidP="006F1EE3" w:rsidR="006F1EE3" w:rsidRPr="0095786E">
      <w:pPr>
        <w:rPr>
          <w:b/>
          <w:sz w:val="26"/>
          <w:szCs w:val="26"/>
        </w:rPr>
      </w:pPr>
      <w:r w:rsidRPr="00001044">
        <w:rPr>
          <w:b/>
          <w:sz w:val="26"/>
          <w:szCs w:val="26"/>
        </w:rPr>
        <w:t>21.</w:t>
      </w:r>
      <w:r w:rsidRPr="00001044">
        <w:rPr>
          <w:sz w:val="26"/>
          <w:szCs w:val="26"/>
        </w:rPr>
        <w:tab/>
      </w:r>
      <w:r w:rsidRPr="00001044">
        <w:rPr>
          <w:b/>
          <w:sz w:val="26"/>
          <w:szCs w:val="26"/>
        </w:rPr>
        <w:t>Ovr-3890/2012.</w:t>
      </w:r>
    </w:p>
    <w:p w:rsidRDefault="008A3D47" w:rsidP="006F1EE3" w:rsidR="006F1EE3">
      <w:pPr>
        <w:rPr>
          <w:sz w:val="26"/>
          <w:szCs w:val="26"/>
        </w:rPr>
      </w:pPr>
      <w:r>
        <w:rPr>
          <w:sz w:val="26"/>
          <w:szCs w:val="26"/>
        </w:rPr>
        <w:lastRenderedPageBreak/>
        <w:tab/>
        <w:t>Ovrhovoditelj</w:t>
      </w:r>
      <w:r w:rsidR="006F1EE3">
        <w:rPr>
          <w:sz w:val="26"/>
          <w:szCs w:val="26"/>
        </w:rPr>
        <w:t>: Otis dizala d.o.o.</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r w:rsidR="00001044">
        <w:rPr>
          <w:sz w:val="26"/>
          <w:szCs w:val="26"/>
        </w:rPr>
        <w:t>, VPS: 46.305,00</w:t>
      </w:r>
      <w:r w:rsidR="00000057">
        <w:rPr>
          <w:sz w:val="26"/>
          <w:szCs w:val="26"/>
        </w:rPr>
        <w:t xml:space="preserve"> kuna</w:t>
      </w:r>
    </w:p>
    <w:p w:rsidRDefault="006F1EE3" w:rsidP="006F1EE3" w:rsidR="006F1EE3">
      <w:pPr>
        <w:rPr>
          <w:sz w:val="26"/>
          <w:szCs w:val="26"/>
        </w:rPr>
      </w:pPr>
    </w:p>
    <w:p w:rsidRDefault="00001044" w:rsidP="00001044" w:rsidR="00A91609">
      <w:pPr>
        <w:rPr>
          <w:sz w:val="26"/>
          <w:szCs w:val="26"/>
        </w:rPr>
      </w:pPr>
      <w:r>
        <w:rPr>
          <w:sz w:val="26"/>
          <w:szCs w:val="26"/>
        </w:rPr>
        <w:t>Dana 28.08.2012. godine Trgovački sud u Zagrebu donio je Rješenje o ovrsi, posl.br. Ovr-3890/12, kojim je određena ovrha na nekretninama ovršenika, i to:</w:t>
      </w:r>
    </w:p>
    <w:p w:rsidRDefault="00A91609" w:rsidP="00001044" w:rsidR="00A91609">
      <w:pPr>
        <w:rPr>
          <w:sz w:val="26"/>
          <w:szCs w:val="26"/>
        </w:rPr>
      </w:pPr>
      <w:r>
        <w:rPr>
          <w:sz w:val="26"/>
          <w:szCs w:val="26"/>
        </w:rPr>
        <w:t>- nekretnine upisane u zk.ul. 15220, k.o. Grad Zagreb, k.č.br. 5230/15, etaže 61., 76., 88., 90., 93., 99. i 103.</w:t>
      </w:r>
    </w:p>
    <w:p w:rsidRDefault="00A91609" w:rsidP="00001044" w:rsidR="00A91609">
      <w:pPr>
        <w:rPr>
          <w:sz w:val="26"/>
          <w:szCs w:val="26"/>
        </w:rPr>
      </w:pPr>
    </w:p>
    <w:p w:rsidRDefault="00A91609" w:rsidP="00001044" w:rsidR="00A91609">
      <w:pPr>
        <w:rPr>
          <w:sz w:val="26"/>
          <w:szCs w:val="26"/>
        </w:rPr>
      </w:pPr>
      <w:r>
        <w:rPr>
          <w:sz w:val="26"/>
          <w:szCs w:val="26"/>
        </w:rPr>
        <w:t>radi naplate novčane tražbine u iznosu od 46.305,00 kn sa zzk od dana 07.06.2009. godine, i troškov</w:t>
      </w:r>
      <w:r w:rsidR="00B40A12">
        <w:rPr>
          <w:sz w:val="26"/>
          <w:szCs w:val="26"/>
        </w:rPr>
        <w:t>a ovršnog postupka u iznosu od 2.611,35</w:t>
      </w:r>
      <w:r>
        <w:rPr>
          <w:sz w:val="26"/>
          <w:szCs w:val="26"/>
        </w:rPr>
        <w:t xml:space="preserve"> kuna, a s</w:t>
      </w:r>
      <w:r w:rsidR="00B40A12">
        <w:rPr>
          <w:sz w:val="26"/>
          <w:szCs w:val="26"/>
        </w:rPr>
        <w:t>ve temeljem pravomoćnog rješenja o ovrsi br. Ovrv-1029/2009, javnog bilježnika Alemke Gajski iz Zagreba.</w:t>
      </w:r>
    </w:p>
    <w:p w:rsidRDefault="00A91609" w:rsidP="00001044" w:rsidR="00A91609">
      <w:pPr>
        <w:rPr>
          <w:sz w:val="26"/>
          <w:szCs w:val="26"/>
        </w:rPr>
      </w:pPr>
    </w:p>
    <w:p w:rsidRDefault="00B40A12" w:rsidP="006F1EE3" w:rsidR="00007D35">
      <w:pPr>
        <w:rPr>
          <w:sz w:val="26"/>
          <w:szCs w:val="26"/>
        </w:rPr>
      </w:pPr>
      <w:r>
        <w:rPr>
          <w:sz w:val="26"/>
          <w:szCs w:val="26"/>
        </w:rPr>
        <w:t>Tempo d.d. uložio je žalbu na citirano rješenje o ovrsi</w:t>
      </w:r>
      <w:r w:rsidR="00007D35">
        <w:rPr>
          <w:sz w:val="26"/>
          <w:szCs w:val="26"/>
        </w:rPr>
        <w:t xml:space="preserve"> dana 03.10.2012.</w:t>
      </w:r>
      <w:r w:rsidR="006F1EE3">
        <w:rPr>
          <w:sz w:val="26"/>
          <w:szCs w:val="26"/>
        </w:rPr>
        <w:t>,</w:t>
      </w:r>
      <w:r w:rsidR="00007D35">
        <w:rPr>
          <w:sz w:val="26"/>
          <w:szCs w:val="26"/>
        </w:rPr>
        <w:t xml:space="preserve"> navodeći da su nekretnine na kojima je određena ovrha otuđene valjanim pravnim poslovima 1997.g. </w:t>
      </w:r>
    </w:p>
    <w:p w:rsidRDefault="00007D35" w:rsidP="006F1EE3" w:rsidR="00007D35">
      <w:pPr>
        <w:rPr>
          <w:sz w:val="26"/>
          <w:szCs w:val="26"/>
        </w:rPr>
      </w:pPr>
    </w:p>
    <w:p w:rsidRDefault="00007D35" w:rsidP="006F1EE3" w:rsidR="006F1EE3">
      <w:pPr>
        <w:rPr>
          <w:sz w:val="26"/>
          <w:szCs w:val="26"/>
        </w:rPr>
      </w:pPr>
      <w:r>
        <w:rPr>
          <w:sz w:val="26"/>
          <w:szCs w:val="26"/>
        </w:rPr>
        <w:t>P</w:t>
      </w:r>
      <w:r w:rsidR="006F1EE3">
        <w:rPr>
          <w:sz w:val="26"/>
          <w:szCs w:val="26"/>
        </w:rPr>
        <w:t>ostupak je u prekidu od 18.02.2015.</w:t>
      </w:r>
    </w:p>
    <w:p w:rsidRDefault="006F1EE3" w:rsidP="006F1EE3" w:rsidR="006F1EE3">
      <w:pPr>
        <w:rPr>
          <w:sz w:val="26"/>
          <w:szCs w:val="26"/>
        </w:rPr>
      </w:pPr>
    </w:p>
    <w:p w:rsidRDefault="006F1EE3" w:rsidP="006F1EE3" w:rsidR="006F1EE3">
      <w:pPr>
        <w:rPr>
          <w:sz w:val="26"/>
          <w:szCs w:val="26"/>
        </w:rPr>
      </w:pPr>
      <w:r>
        <w:rPr>
          <w:sz w:val="26"/>
          <w:szCs w:val="26"/>
        </w:rPr>
        <w:t xml:space="preserve">Grad Zagreb je povodom prigovora o nedopuštenosti ovrhe upućen u parnicu radi proglašenja ovrhe nedopuštenom. Predmet se vodi pod brojem </w:t>
      </w:r>
      <w:r w:rsidRPr="00483AE6">
        <w:rPr>
          <w:b/>
          <w:sz w:val="26"/>
          <w:szCs w:val="26"/>
        </w:rPr>
        <w:t>P-2562/13</w:t>
      </w:r>
      <w:r>
        <w:rPr>
          <w:sz w:val="26"/>
          <w:szCs w:val="26"/>
        </w:rPr>
        <w:t>, TS Zagreb.</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2B12BA" w:rsidP="006F1EE3" w:rsidR="002B12BA">
      <w:pPr>
        <w:rPr>
          <w:sz w:val="26"/>
          <w:szCs w:val="26"/>
        </w:rPr>
      </w:pPr>
    </w:p>
    <w:p w:rsidRDefault="006F1EE3" w:rsidP="006F1EE3" w:rsidR="006F1EE3">
      <w:pPr>
        <w:rPr>
          <w:b/>
          <w:sz w:val="26"/>
          <w:szCs w:val="26"/>
        </w:rPr>
      </w:pPr>
    </w:p>
    <w:p w:rsidRDefault="006F1EE3" w:rsidP="006F1EE3" w:rsidR="006F1EE3" w:rsidRPr="0095786E">
      <w:pPr>
        <w:rPr>
          <w:b/>
          <w:sz w:val="26"/>
          <w:szCs w:val="26"/>
        </w:rPr>
      </w:pPr>
      <w:r>
        <w:rPr>
          <w:b/>
          <w:sz w:val="26"/>
          <w:szCs w:val="26"/>
        </w:rPr>
        <w:t>22</w:t>
      </w:r>
      <w:r w:rsidRPr="001F6399">
        <w:rPr>
          <w:b/>
          <w:sz w:val="26"/>
          <w:szCs w:val="26"/>
        </w:rPr>
        <w:t>.</w:t>
      </w:r>
      <w:r>
        <w:rPr>
          <w:sz w:val="26"/>
          <w:szCs w:val="26"/>
        </w:rPr>
        <w:tab/>
      </w:r>
      <w:r>
        <w:rPr>
          <w:b/>
          <w:sz w:val="26"/>
          <w:szCs w:val="26"/>
        </w:rPr>
        <w:t>Ovr-2475/2012</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Vodovod Osijek</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od 02.11.2012. – odbačen tužbeni zahtjev (pravomoćno 20.11.2012.)</w:t>
      </w:r>
    </w:p>
    <w:p w:rsidRDefault="006F1EE3" w:rsidP="006F1EE3" w:rsidR="006F1EE3">
      <w:pPr>
        <w:rPr>
          <w:sz w:val="26"/>
          <w:szCs w:val="26"/>
        </w:rPr>
      </w:pPr>
    </w:p>
    <w:p w:rsidRDefault="002B12BA" w:rsidP="006F1EE3" w:rsidR="002B12BA">
      <w:pPr>
        <w:rPr>
          <w:sz w:val="26"/>
          <w:szCs w:val="26"/>
        </w:rPr>
      </w:pPr>
      <w:r w:rsidRPr="002B12BA">
        <w:rPr>
          <w:sz w:val="26"/>
          <w:szCs w:val="26"/>
          <w:highlight w:val="yellow"/>
        </w:rPr>
        <w:t>Staviti a/a.</w:t>
      </w:r>
    </w:p>
    <w:p w:rsidRDefault="002B12BA" w:rsidP="006F1EE3" w:rsidR="002B12BA">
      <w:pPr>
        <w:rPr>
          <w:sz w:val="26"/>
          <w:szCs w:val="26"/>
        </w:rPr>
      </w:pPr>
    </w:p>
    <w:p w:rsidRDefault="006F1EE3" w:rsidP="006F1EE3" w:rsidR="006F1EE3" w:rsidRPr="0095786E">
      <w:pPr>
        <w:rPr>
          <w:b/>
          <w:sz w:val="26"/>
          <w:szCs w:val="26"/>
        </w:rPr>
      </w:pPr>
      <w:r>
        <w:rPr>
          <w:b/>
          <w:sz w:val="26"/>
          <w:szCs w:val="26"/>
        </w:rPr>
        <w:t>23</w:t>
      </w:r>
      <w:r w:rsidRPr="001F6399">
        <w:rPr>
          <w:b/>
          <w:sz w:val="26"/>
          <w:szCs w:val="26"/>
        </w:rPr>
        <w:t>.</w:t>
      </w:r>
      <w:r>
        <w:rPr>
          <w:sz w:val="26"/>
          <w:szCs w:val="26"/>
        </w:rPr>
        <w:tab/>
      </w:r>
      <w:r>
        <w:rPr>
          <w:b/>
          <w:sz w:val="26"/>
          <w:szCs w:val="26"/>
        </w:rPr>
        <w:t>Ovr-669/2012</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Vodovod Osijek</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doneseno Rješenje od 19.04.2012. – odbačen zahtjev (pravomoćno 03.05.2012.)</w:t>
      </w:r>
    </w:p>
    <w:p w:rsidRDefault="006F1EE3" w:rsidP="006F1EE3" w:rsidR="006F1EE3">
      <w:pPr>
        <w:rPr>
          <w:sz w:val="26"/>
          <w:szCs w:val="26"/>
        </w:rPr>
      </w:pPr>
    </w:p>
    <w:p w:rsidRDefault="002B12BA" w:rsidP="006F1EE3" w:rsidR="006F1EE3">
      <w:pPr>
        <w:rPr>
          <w:sz w:val="26"/>
          <w:szCs w:val="26"/>
        </w:rPr>
      </w:pPr>
      <w:r w:rsidRPr="002B12BA">
        <w:rPr>
          <w:sz w:val="26"/>
          <w:szCs w:val="26"/>
          <w:highlight w:val="yellow"/>
        </w:rPr>
        <w:t>Staviti a/a.</w:t>
      </w:r>
    </w:p>
    <w:p w:rsidRDefault="006F1EE3" w:rsidP="006F1EE3" w:rsidR="006F1EE3">
      <w:pPr>
        <w:rPr>
          <w:sz w:val="26"/>
          <w:szCs w:val="26"/>
        </w:rPr>
      </w:pPr>
    </w:p>
    <w:p w:rsidRDefault="006F1EE3" w:rsidP="006F1EE3" w:rsidR="006F1EE3" w:rsidRPr="0095786E">
      <w:pPr>
        <w:rPr>
          <w:b/>
          <w:sz w:val="26"/>
          <w:szCs w:val="26"/>
        </w:rPr>
      </w:pPr>
      <w:r>
        <w:rPr>
          <w:b/>
          <w:sz w:val="26"/>
          <w:szCs w:val="26"/>
        </w:rPr>
        <w:t>24</w:t>
      </w:r>
      <w:r w:rsidRPr="001F6399">
        <w:rPr>
          <w:b/>
          <w:sz w:val="26"/>
          <w:szCs w:val="26"/>
        </w:rPr>
        <w:t>.</w:t>
      </w:r>
      <w:r>
        <w:rPr>
          <w:sz w:val="26"/>
          <w:szCs w:val="26"/>
        </w:rPr>
        <w:tab/>
      </w:r>
      <w:r>
        <w:rPr>
          <w:b/>
          <w:sz w:val="26"/>
          <w:szCs w:val="26"/>
        </w:rPr>
        <w:t>Ovr-1/2012</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Vilitas promet d.o.o.</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od 13.05.2013. obustavljen postupak.</w:t>
      </w:r>
    </w:p>
    <w:p w:rsidRDefault="006F1EE3" w:rsidP="006F1EE3" w:rsidR="006F1EE3">
      <w:pPr>
        <w:rPr>
          <w:sz w:val="26"/>
          <w:szCs w:val="26"/>
        </w:rPr>
      </w:pPr>
    </w:p>
    <w:p w:rsidRDefault="002B12BA" w:rsidP="006F1EE3" w:rsidR="006F1EE3">
      <w:pPr>
        <w:rPr>
          <w:sz w:val="26"/>
          <w:szCs w:val="26"/>
        </w:rPr>
      </w:pPr>
      <w:r w:rsidRPr="002B12BA">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Pr>
          <w:b/>
          <w:sz w:val="26"/>
          <w:szCs w:val="26"/>
        </w:rPr>
        <w:t>25</w:t>
      </w:r>
      <w:r w:rsidRPr="001F6399">
        <w:rPr>
          <w:b/>
          <w:sz w:val="26"/>
          <w:szCs w:val="26"/>
        </w:rPr>
        <w:t>.</w:t>
      </w:r>
      <w:r>
        <w:rPr>
          <w:sz w:val="26"/>
          <w:szCs w:val="26"/>
        </w:rPr>
        <w:tab/>
      </w:r>
      <w:r>
        <w:rPr>
          <w:b/>
          <w:sz w:val="26"/>
          <w:szCs w:val="26"/>
        </w:rPr>
        <w:t>P-4592/2012</w:t>
      </w:r>
      <w:r w:rsidRPr="0095786E">
        <w:rPr>
          <w:b/>
          <w:sz w:val="26"/>
          <w:szCs w:val="26"/>
        </w:rPr>
        <w:t>.</w:t>
      </w:r>
    </w:p>
    <w:p w:rsidRDefault="006F1EE3" w:rsidP="006F1EE3" w:rsidR="006F1EE3">
      <w:pPr>
        <w:rPr>
          <w:sz w:val="26"/>
          <w:szCs w:val="26"/>
        </w:rPr>
      </w:pPr>
      <w:r>
        <w:rPr>
          <w:sz w:val="26"/>
          <w:szCs w:val="26"/>
        </w:rPr>
        <w:tab/>
        <w:t>Tužitelj: Fratea d.o.o.</w:t>
      </w:r>
    </w:p>
    <w:p w:rsidRDefault="006F1EE3" w:rsidP="006F1EE3" w:rsidR="006F1EE3">
      <w:pPr>
        <w:rPr>
          <w:sz w:val="26"/>
          <w:szCs w:val="26"/>
        </w:rPr>
      </w:pPr>
      <w:r>
        <w:rPr>
          <w:sz w:val="26"/>
          <w:szCs w:val="26"/>
        </w:rPr>
        <w:tab/>
        <w:t>Tuženik: Tempo d.d. u stečaju, Vilitas promet</w:t>
      </w:r>
    </w:p>
    <w:p w:rsidRDefault="006F1EE3" w:rsidP="006F1EE3" w:rsidR="006F1EE3">
      <w:pPr>
        <w:rPr>
          <w:sz w:val="26"/>
          <w:szCs w:val="26"/>
        </w:rPr>
      </w:pPr>
      <w:r>
        <w:rPr>
          <w:sz w:val="26"/>
          <w:szCs w:val="26"/>
        </w:rPr>
        <w:tab/>
        <w:t xml:space="preserve">Radi: </w:t>
      </w:r>
      <w:r w:rsidR="002B12BA">
        <w:rPr>
          <w:sz w:val="26"/>
          <w:szCs w:val="26"/>
        </w:rPr>
        <w:t>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dana 11.07.2013. rješenje o povlačenju tužbe. Povodom žalbe protiv rješenja predmet se nalazi na Visokom trg</w:t>
      </w:r>
      <w:r w:rsidR="002B12BA">
        <w:rPr>
          <w:sz w:val="26"/>
          <w:szCs w:val="26"/>
        </w:rPr>
        <w:t>ovačkom sudu od dana 19.12.2016, posl.br. Pž-8546/2016.</w:t>
      </w:r>
    </w:p>
    <w:p w:rsidRDefault="006F1EE3" w:rsidP="006F1EE3" w:rsidR="006F1EE3">
      <w:pPr>
        <w:rPr>
          <w:sz w:val="26"/>
          <w:szCs w:val="26"/>
        </w:rPr>
      </w:pPr>
    </w:p>
    <w:p w:rsidRDefault="006F1EE3" w:rsidP="006F1EE3" w:rsidR="006F1EE3">
      <w:pPr>
        <w:rPr>
          <w:sz w:val="26"/>
          <w:szCs w:val="26"/>
        </w:rPr>
      </w:pPr>
      <w:r>
        <w:rPr>
          <w:sz w:val="26"/>
          <w:szCs w:val="26"/>
        </w:rPr>
        <w:t>Uvid će biti moguće napraviti kad se spis vrati sa VTS RH na Trgovački sud Zagreb.</w:t>
      </w:r>
    </w:p>
    <w:p w:rsidRDefault="006F1EE3" w:rsidP="006F1EE3" w:rsidR="006F1EE3">
      <w:pPr>
        <w:rPr>
          <w:sz w:val="26"/>
          <w:szCs w:val="26"/>
        </w:rPr>
      </w:pPr>
    </w:p>
    <w:p w:rsidRDefault="006F1EE3" w:rsidP="006F1EE3" w:rsidR="006F1EE3">
      <w:pPr>
        <w:rPr>
          <w:sz w:val="26"/>
          <w:szCs w:val="26"/>
        </w:rPr>
      </w:pPr>
    </w:p>
    <w:p w:rsidRDefault="006F1EE3" w:rsidP="006F1EE3" w:rsidR="006F1EE3">
      <w:pPr>
        <w:rPr>
          <w:b/>
          <w:sz w:val="26"/>
          <w:szCs w:val="26"/>
        </w:rPr>
      </w:pPr>
    </w:p>
    <w:p w:rsidRDefault="006F1EE3" w:rsidP="006F1EE3" w:rsidR="006F1EE3" w:rsidRPr="0095786E">
      <w:pPr>
        <w:rPr>
          <w:b/>
          <w:sz w:val="26"/>
          <w:szCs w:val="26"/>
        </w:rPr>
      </w:pPr>
      <w:r>
        <w:rPr>
          <w:b/>
          <w:sz w:val="26"/>
          <w:szCs w:val="26"/>
        </w:rPr>
        <w:t>26</w:t>
      </w:r>
      <w:r w:rsidRPr="001F6399">
        <w:rPr>
          <w:b/>
          <w:sz w:val="26"/>
          <w:szCs w:val="26"/>
        </w:rPr>
        <w:t>.</w:t>
      </w:r>
      <w:r>
        <w:rPr>
          <w:sz w:val="26"/>
          <w:szCs w:val="26"/>
        </w:rPr>
        <w:tab/>
      </w:r>
      <w:r>
        <w:rPr>
          <w:b/>
          <w:sz w:val="26"/>
          <w:szCs w:val="26"/>
        </w:rPr>
        <w:t>Ovr-1467/2012</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Time d.o.o.</w:t>
      </w:r>
    </w:p>
    <w:p w:rsidRDefault="006F1EE3" w:rsidP="006F1EE3" w:rsidR="006F1EE3">
      <w:pPr>
        <w:rPr>
          <w:sz w:val="26"/>
          <w:szCs w:val="26"/>
        </w:rPr>
      </w:pPr>
      <w:r>
        <w:rPr>
          <w:sz w:val="26"/>
          <w:szCs w:val="26"/>
        </w:rPr>
        <w:tab/>
      </w:r>
      <w:r w:rsidR="008A3D47">
        <w:rPr>
          <w:sz w:val="26"/>
          <w:szCs w:val="26"/>
        </w:rPr>
        <w:t>Ovršenik</w:t>
      </w:r>
      <w:r>
        <w:rPr>
          <w:sz w:val="26"/>
          <w:szCs w:val="26"/>
        </w:rPr>
        <w:t xml:space="preserve">: Tempo d.d. u stečaju </w:t>
      </w:r>
    </w:p>
    <w:p w:rsidRDefault="006F1EE3" w:rsidP="006F1EE3" w:rsidR="006F1EE3">
      <w:pPr>
        <w:rPr>
          <w:sz w:val="26"/>
          <w:szCs w:val="26"/>
        </w:rPr>
      </w:pPr>
      <w:r>
        <w:rPr>
          <w:sz w:val="26"/>
          <w:szCs w:val="26"/>
        </w:rPr>
        <w:tab/>
        <w:t>Radi: utvrđenje vlasništva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dana 11.07.2012. donesena presuda zbog ogluhe (pravomoćna 25.07.2012).</w:t>
      </w:r>
    </w:p>
    <w:p w:rsidRDefault="006F1EE3" w:rsidP="006F1EE3" w:rsidR="006F1EE3">
      <w:pPr>
        <w:rPr>
          <w:sz w:val="26"/>
          <w:szCs w:val="26"/>
        </w:rPr>
      </w:pPr>
    </w:p>
    <w:p w:rsidRDefault="002B12BA" w:rsidP="006F1EE3" w:rsidR="006F1EE3">
      <w:pPr>
        <w:rPr>
          <w:sz w:val="26"/>
          <w:szCs w:val="26"/>
        </w:rPr>
      </w:pPr>
      <w:r w:rsidRPr="002B12BA">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Pr>
          <w:b/>
          <w:sz w:val="26"/>
          <w:szCs w:val="26"/>
        </w:rPr>
        <w:t>27</w:t>
      </w:r>
      <w:r w:rsidRPr="001F6399">
        <w:rPr>
          <w:b/>
          <w:sz w:val="26"/>
          <w:szCs w:val="26"/>
        </w:rPr>
        <w:t>.</w:t>
      </w:r>
      <w:r>
        <w:rPr>
          <w:sz w:val="26"/>
          <w:szCs w:val="26"/>
        </w:rPr>
        <w:tab/>
      </w:r>
      <w:r>
        <w:rPr>
          <w:b/>
          <w:sz w:val="26"/>
          <w:szCs w:val="26"/>
        </w:rPr>
        <w:t>Ovr-56/2016</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HUP-Zagreb</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lastRenderedPageBreak/>
        <w:tab/>
        <w:t>Radi: ovrha na nekretnini</w:t>
      </w:r>
    </w:p>
    <w:p w:rsidRDefault="00F12D32" w:rsidP="006F1EE3" w:rsidR="006F1EE3">
      <w:pPr>
        <w:rPr>
          <w:sz w:val="26"/>
          <w:szCs w:val="26"/>
        </w:rPr>
      </w:pPr>
      <w:r>
        <w:rPr>
          <w:sz w:val="26"/>
          <w:szCs w:val="26"/>
        </w:rPr>
        <w:tab/>
        <w:t>VPS: 542.815,20 kuna sa zzk od 06.09.2011. + trošak postupka 5.000,00 kn</w:t>
      </w:r>
    </w:p>
    <w:p w:rsidRDefault="00F12D32" w:rsidP="006F1EE3" w:rsidR="00F12D32">
      <w:pPr>
        <w:rPr>
          <w:sz w:val="26"/>
          <w:szCs w:val="26"/>
        </w:rPr>
      </w:pPr>
    </w:p>
    <w:p w:rsidRDefault="00082946" w:rsidP="006F1EE3" w:rsidR="006F1EE3">
      <w:pPr>
        <w:rPr>
          <w:sz w:val="26"/>
          <w:szCs w:val="26"/>
        </w:rPr>
      </w:pPr>
      <w:r>
        <w:rPr>
          <w:sz w:val="26"/>
          <w:szCs w:val="26"/>
        </w:rPr>
        <w:t xml:space="preserve">Ovrha na nekretnini određena rješenjem </w:t>
      </w:r>
      <w:r w:rsidRPr="00082946">
        <w:rPr>
          <w:sz w:val="26"/>
          <w:szCs w:val="26"/>
        </w:rPr>
        <w:t>TS Zagreb, posl.br. 7050/11</w:t>
      </w:r>
      <w:r>
        <w:rPr>
          <w:sz w:val="26"/>
          <w:szCs w:val="26"/>
        </w:rPr>
        <w:t>, u</w:t>
      </w:r>
      <w:r w:rsidR="006F1EE3">
        <w:rPr>
          <w:sz w:val="26"/>
          <w:szCs w:val="26"/>
        </w:rPr>
        <w:t xml:space="preserve">stupljen </w:t>
      </w:r>
      <w:r>
        <w:rPr>
          <w:sz w:val="26"/>
          <w:szCs w:val="26"/>
        </w:rPr>
        <w:t>na provedbu na</w:t>
      </w:r>
      <w:r w:rsidR="006F1EE3">
        <w:rPr>
          <w:sz w:val="26"/>
          <w:szCs w:val="26"/>
        </w:rPr>
        <w:t xml:space="preserve"> OGS</w:t>
      </w:r>
      <w:r w:rsidR="00F12D32">
        <w:rPr>
          <w:sz w:val="26"/>
          <w:szCs w:val="26"/>
        </w:rPr>
        <w:t xml:space="preserve"> Zagreb dana 04.02.2016. godine </w:t>
      </w:r>
      <w:r>
        <w:rPr>
          <w:sz w:val="26"/>
          <w:szCs w:val="26"/>
        </w:rPr>
        <w:t xml:space="preserve">pod </w:t>
      </w:r>
      <w:r w:rsidR="00F12D32">
        <w:rPr>
          <w:sz w:val="26"/>
          <w:szCs w:val="26"/>
        </w:rPr>
        <w:t>posl.br. Ovr-4379/15</w:t>
      </w:r>
      <w:r w:rsidR="006F1EE3">
        <w:rPr>
          <w:sz w:val="26"/>
          <w:szCs w:val="26"/>
        </w:rPr>
        <w:t xml:space="preserve"> </w:t>
      </w:r>
      <w:r w:rsidR="00F12D32">
        <w:rPr>
          <w:sz w:val="26"/>
          <w:szCs w:val="26"/>
        </w:rPr>
        <w:t xml:space="preserve">(ranije </w:t>
      </w:r>
      <w:r w:rsidR="006F1EE3">
        <w:rPr>
          <w:sz w:val="26"/>
          <w:szCs w:val="26"/>
        </w:rPr>
        <w:t>Ovr-230/12)</w:t>
      </w:r>
      <w:r w:rsidR="00F12D32">
        <w:rPr>
          <w:sz w:val="26"/>
          <w:szCs w:val="26"/>
        </w:rPr>
        <w:t>.</w:t>
      </w:r>
    </w:p>
    <w:p w:rsidRDefault="00082946" w:rsidP="006F1EE3" w:rsidR="00F12D32">
      <w:pPr>
        <w:rPr>
          <w:sz w:val="26"/>
          <w:szCs w:val="26"/>
        </w:rPr>
      </w:pPr>
      <w:r>
        <w:rPr>
          <w:sz w:val="26"/>
          <w:szCs w:val="26"/>
        </w:rPr>
        <w:t xml:space="preserve">Ovrha na nekretninama upisanim u zk.ul. 296 i 2070 </w:t>
      </w:r>
      <w:r w:rsidRPr="00082946">
        <w:rPr>
          <w:sz w:val="26"/>
          <w:szCs w:val="26"/>
        </w:rPr>
        <w:t xml:space="preserve">k.o. Jankomir </w:t>
      </w:r>
      <w:r>
        <w:rPr>
          <w:sz w:val="26"/>
          <w:szCs w:val="26"/>
        </w:rPr>
        <w:t>i zk.ul. 2907, k.o. Grad Zagreb.</w:t>
      </w:r>
    </w:p>
    <w:p w:rsidRDefault="00082946" w:rsidP="006F1EE3" w:rsidR="00082946">
      <w:pPr>
        <w:rPr>
          <w:sz w:val="26"/>
          <w:szCs w:val="26"/>
        </w:rPr>
      </w:pPr>
    </w:p>
    <w:p w:rsidRDefault="00F12D32" w:rsidP="006F1EE3" w:rsidR="006F1EE3">
      <w:pPr>
        <w:rPr>
          <w:sz w:val="26"/>
          <w:szCs w:val="26"/>
        </w:rPr>
      </w:pPr>
      <w:r>
        <w:rPr>
          <w:sz w:val="26"/>
          <w:szCs w:val="26"/>
        </w:rPr>
        <w:t>Rješenje</w:t>
      </w:r>
      <w:r w:rsidR="006F1EE3">
        <w:rPr>
          <w:sz w:val="26"/>
          <w:szCs w:val="26"/>
        </w:rPr>
        <w:t xml:space="preserve"> o ovrsi </w:t>
      </w:r>
      <w:r>
        <w:rPr>
          <w:sz w:val="26"/>
          <w:szCs w:val="26"/>
        </w:rPr>
        <w:t xml:space="preserve">na nekretnini </w:t>
      </w:r>
      <w:r w:rsidR="006F1EE3">
        <w:rPr>
          <w:sz w:val="26"/>
          <w:szCs w:val="26"/>
        </w:rPr>
        <w:t>od dana 12.01.2012. godine, preinačeno rješenjem VTS-a RH, kojim se određuje ovrha na nekretninama ovršenika radi naplate novčane tražbine u iznosu od 542.815,20 kn sa zzk od dana 06.09.2011. godine, i troškova ovršnog postupka u iznosu od 5.000,00 kuna, a sve temeljem presude Trgovačkog suda u Zagrebu od dana 23.11.2007., posl.br. P-4566/2005, djelomično potvrđene presudom i rješenjem Visokog trgovačkog suda u Zagrebu od dana 09.06.2011. godine, Pž-1520/08.</w:t>
      </w:r>
    </w:p>
    <w:p w:rsidRDefault="00F12D32" w:rsidP="006F1EE3" w:rsidR="00F12D32">
      <w:pPr>
        <w:rPr>
          <w:sz w:val="26"/>
          <w:szCs w:val="26"/>
        </w:rPr>
      </w:pPr>
    </w:p>
    <w:p w:rsidRDefault="006F1EE3" w:rsidP="006F1EE3" w:rsidR="006F1EE3">
      <w:pPr>
        <w:rPr>
          <w:sz w:val="26"/>
          <w:szCs w:val="26"/>
        </w:rPr>
      </w:pPr>
      <w:r>
        <w:rPr>
          <w:sz w:val="26"/>
          <w:szCs w:val="26"/>
        </w:rPr>
        <w:t xml:space="preserve">OGS Zagreb je zaključkom od dana 28.05.2015. godine, </w:t>
      </w:r>
      <w:r w:rsidR="00FC7C28">
        <w:rPr>
          <w:sz w:val="26"/>
          <w:szCs w:val="26"/>
        </w:rPr>
        <w:t>p</w:t>
      </w:r>
      <w:r>
        <w:rPr>
          <w:sz w:val="26"/>
          <w:szCs w:val="26"/>
        </w:rPr>
        <w:t>osl.br. Ovr-4379/15, razdvojio postupak ovrhe na nekretnini upisanoj u zk.ul. 296, k.o. Jankomir, i to: kč.br. 41/50, kč.br. 42/241, kč.br. 4</w:t>
      </w:r>
      <w:r w:rsidR="00FC7C28">
        <w:rPr>
          <w:sz w:val="26"/>
          <w:szCs w:val="26"/>
        </w:rPr>
        <w:t>1/243, kč.br.  i kč.br. 41/250 u odnosu na postupak ovrhe posl.br. Ovr-1252/12.</w:t>
      </w:r>
    </w:p>
    <w:p w:rsidRDefault="006F1EE3" w:rsidP="006F1EE3" w:rsidR="006F1EE3">
      <w:pPr>
        <w:rPr>
          <w:sz w:val="26"/>
          <w:szCs w:val="26"/>
        </w:rPr>
      </w:pPr>
    </w:p>
    <w:p w:rsidRDefault="00FC7C28" w:rsidP="006F1EE3" w:rsidR="006F1EE3">
      <w:pPr>
        <w:rPr>
          <w:sz w:val="26"/>
          <w:szCs w:val="26"/>
        </w:rPr>
      </w:pPr>
      <w:r>
        <w:rPr>
          <w:sz w:val="26"/>
          <w:szCs w:val="26"/>
        </w:rPr>
        <w:t>10.11.2015. p</w:t>
      </w:r>
      <w:r w:rsidR="006F1EE3">
        <w:rPr>
          <w:sz w:val="26"/>
          <w:szCs w:val="26"/>
        </w:rPr>
        <w:t>rigovor treće osobe Ipro – inženjering d.o.o. radi</w:t>
      </w:r>
      <w:r>
        <w:rPr>
          <w:sz w:val="26"/>
          <w:szCs w:val="26"/>
        </w:rPr>
        <w:t xml:space="preserve"> proglašenja ovrhe nedopuštenom budući je isti izvanknjižni vlasnik nekretnine k.č.br. 41/250, zk.ul. 296, k.o. Jankomir i ½ suvlasničkog dijela k.č.br. 41/249, zk.ul. 2070, k.o. Jankomir.</w:t>
      </w:r>
    </w:p>
    <w:p w:rsidRDefault="006F1EE3" w:rsidP="006F1EE3" w:rsidR="006F1EE3">
      <w:pPr>
        <w:rPr>
          <w:sz w:val="26"/>
          <w:szCs w:val="26"/>
        </w:rPr>
      </w:pPr>
    </w:p>
    <w:p w:rsidRDefault="00BF39B3" w:rsidP="006F1EE3" w:rsidR="006F1EE3">
      <w:pPr>
        <w:rPr>
          <w:sz w:val="26"/>
          <w:szCs w:val="26"/>
        </w:rPr>
      </w:pPr>
      <w:bookmarkStart w:name="_Hlk495502638" w:id="4"/>
      <w:r>
        <w:rPr>
          <w:sz w:val="26"/>
          <w:szCs w:val="26"/>
        </w:rPr>
        <w:t>Tempo priznao prigovor treće osobe.</w:t>
      </w:r>
    </w:p>
    <w:bookmarkEnd w:id="4"/>
    <w:p w:rsidRDefault="00BF39B3" w:rsidP="006F1EE3" w:rsidR="00BF39B3">
      <w:pPr>
        <w:rPr>
          <w:sz w:val="26"/>
          <w:szCs w:val="26"/>
        </w:rPr>
      </w:pPr>
    </w:p>
    <w:p w:rsidRDefault="006F1EE3" w:rsidP="006F1EE3" w:rsidR="006F1EE3" w:rsidRPr="0095786E">
      <w:pPr>
        <w:rPr>
          <w:b/>
          <w:sz w:val="26"/>
          <w:szCs w:val="26"/>
        </w:rPr>
      </w:pPr>
      <w:r>
        <w:rPr>
          <w:b/>
          <w:sz w:val="26"/>
          <w:szCs w:val="26"/>
        </w:rPr>
        <w:t>28</w:t>
      </w:r>
      <w:r w:rsidRPr="001F6399">
        <w:rPr>
          <w:b/>
          <w:sz w:val="26"/>
          <w:szCs w:val="26"/>
        </w:rPr>
        <w:t>.</w:t>
      </w:r>
      <w:r>
        <w:rPr>
          <w:sz w:val="26"/>
          <w:szCs w:val="26"/>
        </w:rPr>
        <w:tab/>
      </w:r>
      <w:r>
        <w:rPr>
          <w:b/>
          <w:sz w:val="26"/>
          <w:szCs w:val="26"/>
        </w:rPr>
        <w:t>Ovr-28/2016</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HUP-Zagreb</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p>
    <w:p w:rsidRDefault="00041488" w:rsidP="006F1EE3" w:rsidR="006F1EE3">
      <w:pPr>
        <w:rPr>
          <w:sz w:val="26"/>
          <w:szCs w:val="26"/>
        </w:rPr>
      </w:pPr>
      <w:r w:rsidRPr="00041488">
        <w:rPr>
          <w:sz w:val="26"/>
          <w:szCs w:val="26"/>
        </w:rPr>
        <w:tab/>
        <w:t>VPS: 542.815,20 kuna sa zzk od 06.09.2011. + trošak postupka 5.000,00 kn</w:t>
      </w:r>
    </w:p>
    <w:p w:rsidRDefault="00041488" w:rsidP="006F1EE3" w:rsidR="00041488">
      <w:pPr>
        <w:rPr>
          <w:sz w:val="26"/>
          <w:szCs w:val="26"/>
        </w:rPr>
      </w:pPr>
    </w:p>
    <w:p w:rsidRDefault="006F1EE3" w:rsidP="006F1EE3" w:rsidR="006F1EE3">
      <w:pPr>
        <w:rPr>
          <w:sz w:val="26"/>
          <w:szCs w:val="26"/>
        </w:rPr>
      </w:pPr>
      <w:r>
        <w:rPr>
          <w:sz w:val="26"/>
          <w:szCs w:val="26"/>
        </w:rPr>
        <w:t>Ustupljen sa OGS Zagreb dana 21.01.2016. godine. (Ovr-6858/15, izdvojen iz Ovr-4379/15)</w:t>
      </w:r>
      <w:r w:rsidR="00BF39B3">
        <w:rPr>
          <w:sz w:val="26"/>
          <w:szCs w:val="26"/>
        </w:rPr>
        <w:t>.</w:t>
      </w:r>
    </w:p>
    <w:p w:rsidRDefault="00BF39B3" w:rsidP="006F1EE3" w:rsidR="00BF39B3">
      <w:pPr>
        <w:rPr>
          <w:sz w:val="26"/>
          <w:szCs w:val="26"/>
        </w:rPr>
      </w:pPr>
    </w:p>
    <w:p w:rsidRDefault="00BF39B3" w:rsidP="006F1EE3" w:rsidR="00BF39B3">
      <w:pPr>
        <w:rPr>
          <w:sz w:val="26"/>
          <w:szCs w:val="26"/>
        </w:rPr>
      </w:pPr>
      <w:r>
        <w:rPr>
          <w:sz w:val="26"/>
          <w:szCs w:val="26"/>
        </w:rPr>
        <w:t>Sve kao navedeno pod TS Zagreb, pasivni postupci, redni broj predmeta: 27.</w:t>
      </w:r>
    </w:p>
    <w:p w:rsidRDefault="006F1EE3" w:rsidP="006F1EE3" w:rsidR="006F1EE3">
      <w:pPr>
        <w:rPr>
          <w:sz w:val="26"/>
          <w:szCs w:val="26"/>
        </w:rPr>
      </w:pPr>
    </w:p>
    <w:p w:rsidRDefault="006F1EE3" w:rsidP="006F1EE3" w:rsidR="006F1EE3" w:rsidRPr="0095786E">
      <w:pPr>
        <w:rPr>
          <w:b/>
          <w:sz w:val="26"/>
          <w:szCs w:val="26"/>
        </w:rPr>
      </w:pPr>
      <w:r>
        <w:rPr>
          <w:b/>
          <w:sz w:val="26"/>
          <w:szCs w:val="26"/>
        </w:rPr>
        <w:t>29</w:t>
      </w:r>
      <w:r w:rsidRPr="001F6399">
        <w:rPr>
          <w:b/>
          <w:sz w:val="26"/>
          <w:szCs w:val="26"/>
        </w:rPr>
        <w:t>.</w:t>
      </w:r>
      <w:r>
        <w:rPr>
          <w:sz w:val="26"/>
          <w:szCs w:val="26"/>
        </w:rPr>
        <w:tab/>
      </w:r>
      <w:r>
        <w:rPr>
          <w:b/>
          <w:sz w:val="26"/>
          <w:szCs w:val="26"/>
        </w:rPr>
        <w:t>Ovr-141/2016</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HUP-Zagreb</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p>
    <w:p w:rsidRDefault="00041488" w:rsidP="006F1EE3" w:rsidR="00041488">
      <w:pPr>
        <w:rPr>
          <w:sz w:val="26"/>
          <w:szCs w:val="26"/>
        </w:rPr>
      </w:pPr>
      <w:r w:rsidRPr="00041488">
        <w:rPr>
          <w:sz w:val="26"/>
          <w:szCs w:val="26"/>
        </w:rPr>
        <w:lastRenderedPageBreak/>
        <w:tab/>
        <w:t>VPS: 542.815,20 kuna sa zzk od 06.09.2011. + trošak postupka 5.000,00 kn</w:t>
      </w:r>
    </w:p>
    <w:p w:rsidRDefault="006F1EE3" w:rsidP="006F1EE3" w:rsidR="006F1EE3">
      <w:pPr>
        <w:rPr>
          <w:sz w:val="26"/>
          <w:szCs w:val="26"/>
        </w:rPr>
      </w:pPr>
    </w:p>
    <w:p w:rsidRDefault="006F1EE3" w:rsidP="006F1EE3" w:rsidR="006F1EE3">
      <w:pPr>
        <w:rPr>
          <w:sz w:val="26"/>
          <w:szCs w:val="26"/>
        </w:rPr>
      </w:pPr>
      <w:r>
        <w:rPr>
          <w:sz w:val="26"/>
          <w:szCs w:val="26"/>
        </w:rPr>
        <w:t>Ustupljen sa OGS Zagreb dana 10.03.2016. godine. (Ovr-2949/2014, Ovr-3506/12)</w:t>
      </w:r>
      <w:r w:rsidR="00041488">
        <w:rPr>
          <w:sz w:val="26"/>
          <w:szCs w:val="26"/>
        </w:rPr>
        <w:t>.</w:t>
      </w:r>
    </w:p>
    <w:p w:rsidRDefault="00041488" w:rsidP="006F1EE3" w:rsidR="00041488">
      <w:pPr>
        <w:rPr>
          <w:sz w:val="26"/>
          <w:szCs w:val="26"/>
        </w:rPr>
      </w:pPr>
    </w:p>
    <w:p w:rsidRDefault="00041488" w:rsidP="006F1EE3" w:rsidR="00041488">
      <w:pPr>
        <w:rPr>
          <w:sz w:val="26"/>
          <w:szCs w:val="26"/>
        </w:rPr>
      </w:pPr>
      <w:r>
        <w:rPr>
          <w:sz w:val="26"/>
          <w:szCs w:val="26"/>
        </w:rPr>
        <w:t>Ovrha na nekretninama:</w:t>
      </w:r>
    </w:p>
    <w:p w:rsidRDefault="00041488" w:rsidP="00041488" w:rsidR="00041488">
      <w:pPr>
        <w:pStyle w:val="Odlomakpopisa"/>
        <w:numPr>
          <w:ilvl w:val="0"/>
          <w:numId w:val="8"/>
        </w:numPr>
        <w:rPr>
          <w:sz w:val="26"/>
          <w:szCs w:val="26"/>
        </w:rPr>
      </w:pPr>
      <w:r>
        <w:rPr>
          <w:sz w:val="26"/>
          <w:szCs w:val="26"/>
        </w:rPr>
        <w:t>Zk.ul. 296, k.o. Jankomir</w:t>
      </w:r>
    </w:p>
    <w:p w:rsidRDefault="00041488" w:rsidP="00041488" w:rsidR="00041488">
      <w:pPr>
        <w:pStyle w:val="Odlomakpopisa"/>
        <w:numPr>
          <w:ilvl w:val="0"/>
          <w:numId w:val="8"/>
        </w:numPr>
        <w:rPr>
          <w:sz w:val="26"/>
          <w:szCs w:val="26"/>
        </w:rPr>
      </w:pPr>
      <w:r>
        <w:rPr>
          <w:sz w:val="26"/>
          <w:szCs w:val="26"/>
        </w:rPr>
        <w:t>Zk.ul. 2070, k.o. Jankomir, ½ suvl. Dijela;</w:t>
      </w:r>
    </w:p>
    <w:p w:rsidRDefault="00DD2ABB" w:rsidP="00041488" w:rsidR="00041488">
      <w:pPr>
        <w:pStyle w:val="Odlomakpopisa"/>
        <w:numPr>
          <w:ilvl w:val="0"/>
          <w:numId w:val="8"/>
        </w:numPr>
        <w:rPr>
          <w:sz w:val="26"/>
          <w:szCs w:val="26"/>
        </w:rPr>
      </w:pPr>
      <w:bookmarkStart w:name="_Hlk495504069" w:id="5"/>
      <w:r>
        <w:rPr>
          <w:sz w:val="26"/>
          <w:szCs w:val="26"/>
        </w:rPr>
        <w:t>Zk.ul. 15220, k.o. Grad Zagreb, poduložak 31, 32, 37, 38, 44,  (posl.prostori Grahorova-Grada Mainza).</w:t>
      </w:r>
    </w:p>
    <w:bookmarkEnd w:id="5"/>
    <w:p w:rsidRDefault="00DD2ABB" w:rsidP="00DD2ABB" w:rsidR="00DD2ABB" w:rsidRPr="00DD2ABB">
      <w:pPr>
        <w:pStyle w:val="Odlomakpopisa"/>
        <w:ind w:left="1080"/>
        <w:rPr>
          <w:sz w:val="26"/>
          <w:szCs w:val="26"/>
        </w:rPr>
      </w:pPr>
    </w:p>
    <w:p w:rsidRDefault="003A4223" w:rsidP="006F1EE3" w:rsidR="006F1EE3">
      <w:pPr>
        <w:rPr>
          <w:sz w:val="26"/>
          <w:szCs w:val="26"/>
        </w:rPr>
      </w:pPr>
      <w:r>
        <w:rPr>
          <w:sz w:val="26"/>
          <w:szCs w:val="26"/>
        </w:rPr>
        <w:t>Rješenje</w:t>
      </w:r>
      <w:r w:rsidR="006F1EE3">
        <w:rPr>
          <w:sz w:val="26"/>
          <w:szCs w:val="26"/>
        </w:rPr>
        <w:t xml:space="preserve"> o ovrsi </w:t>
      </w:r>
      <w:r>
        <w:rPr>
          <w:sz w:val="26"/>
          <w:szCs w:val="26"/>
        </w:rPr>
        <w:t xml:space="preserve">na nekretninama </w:t>
      </w:r>
      <w:r w:rsidR="006F1EE3">
        <w:rPr>
          <w:sz w:val="26"/>
          <w:szCs w:val="26"/>
        </w:rPr>
        <w:t>od dana 25.03.2013. godine, posl.br. Ovr-3506/12, a temeljem presude Trgovačkog suda u Zagrebu od dana 23.11.2007., posl.br. P-4566/2005, djelomično potvrđene presudom i rješenjem Visokog trgovačkog suda u Zagrebu od dana 09.06.2011. godine, Pž-1520/08.</w:t>
      </w:r>
    </w:p>
    <w:p w:rsidRDefault="006F1EE3" w:rsidP="006F1EE3" w:rsidR="006F1EE3">
      <w:pPr>
        <w:rPr>
          <w:sz w:val="26"/>
          <w:szCs w:val="26"/>
        </w:rPr>
      </w:pPr>
    </w:p>
    <w:p w:rsidRDefault="00DD2ABB" w:rsidP="006F1EE3" w:rsidR="00DD2ABB">
      <w:pPr>
        <w:rPr>
          <w:sz w:val="26"/>
          <w:szCs w:val="26"/>
        </w:rPr>
      </w:pPr>
      <w:r>
        <w:rPr>
          <w:sz w:val="26"/>
          <w:szCs w:val="26"/>
        </w:rPr>
        <w:t>Prigovor trećih</w:t>
      </w:r>
      <w:r w:rsidR="006F1EE3">
        <w:rPr>
          <w:sz w:val="26"/>
          <w:szCs w:val="26"/>
        </w:rPr>
        <w:t xml:space="preserve"> osoba</w:t>
      </w:r>
      <w:r w:rsidRPr="00DD2ABB">
        <w:t xml:space="preserve"> </w:t>
      </w:r>
      <w:r w:rsidRPr="00DD2ABB">
        <w:rPr>
          <w:sz w:val="26"/>
          <w:szCs w:val="26"/>
        </w:rPr>
        <w:t>radi proglašenja ovrhe nedopuštenom</w:t>
      </w:r>
      <w:r>
        <w:rPr>
          <w:sz w:val="26"/>
          <w:szCs w:val="26"/>
        </w:rPr>
        <w:t>:</w:t>
      </w:r>
    </w:p>
    <w:p w:rsidRDefault="00DD2ABB" w:rsidP="006F1EE3" w:rsidR="00DD2ABB">
      <w:pPr>
        <w:rPr>
          <w:sz w:val="26"/>
          <w:szCs w:val="26"/>
        </w:rPr>
      </w:pPr>
      <w:r>
        <w:rPr>
          <w:sz w:val="26"/>
          <w:szCs w:val="26"/>
        </w:rPr>
        <w:t>-</w:t>
      </w:r>
      <w:r w:rsidR="006F1EE3">
        <w:rPr>
          <w:sz w:val="26"/>
          <w:szCs w:val="26"/>
        </w:rPr>
        <w:t xml:space="preserve"> Ipro – inženjering d.o.o. </w:t>
      </w:r>
      <w:r w:rsidRPr="00DD2ABB">
        <w:rPr>
          <w:sz w:val="26"/>
          <w:szCs w:val="26"/>
        </w:rPr>
        <w:t>budući je isti izvanknjižni vlasnik nekretnine k.č.br. 41/250, zk.ul. 296, k.o. Jankomir i ½ suvlasničkog dijela k.č.br. 41/249, zk.ul. 2070, k.o. Jankomir</w:t>
      </w:r>
      <w:r>
        <w:rPr>
          <w:sz w:val="26"/>
          <w:szCs w:val="26"/>
        </w:rPr>
        <w:t>; Tempo priznao i</w:t>
      </w:r>
    </w:p>
    <w:p w:rsidRDefault="00DD2ABB" w:rsidP="006F1EE3" w:rsidR="006F1EE3">
      <w:pPr>
        <w:rPr>
          <w:sz w:val="26"/>
          <w:szCs w:val="26"/>
        </w:rPr>
      </w:pPr>
      <w:r>
        <w:rPr>
          <w:sz w:val="26"/>
          <w:szCs w:val="26"/>
        </w:rPr>
        <w:t xml:space="preserve">- </w:t>
      </w:r>
      <w:r w:rsidR="006F1EE3">
        <w:rPr>
          <w:sz w:val="26"/>
          <w:szCs w:val="26"/>
        </w:rPr>
        <w:t>MPI Montkemija – inženjering d.o.o.</w:t>
      </w:r>
      <w:r>
        <w:rPr>
          <w:sz w:val="26"/>
          <w:szCs w:val="26"/>
        </w:rPr>
        <w:t xml:space="preserve"> u odnosu na nekretnine u zk.ul. 15220, k.o. Grad Zagreb, poduložak 44, poslovni prostor 123,15 m2, Grahorova 9a, Zagreb.</w:t>
      </w:r>
    </w:p>
    <w:p w:rsidRDefault="006F1EE3" w:rsidP="006F1EE3" w:rsidR="006F1EE3">
      <w:pPr>
        <w:rPr>
          <w:sz w:val="26"/>
          <w:szCs w:val="26"/>
        </w:rPr>
      </w:pPr>
    </w:p>
    <w:p w:rsidRDefault="00284909" w:rsidP="006F1EE3" w:rsidR="00A81341">
      <w:pPr>
        <w:rPr>
          <w:sz w:val="26"/>
          <w:szCs w:val="26"/>
        </w:rPr>
      </w:pPr>
      <w:r>
        <w:rPr>
          <w:sz w:val="26"/>
          <w:szCs w:val="26"/>
        </w:rPr>
        <w:t xml:space="preserve">U tijeku. </w:t>
      </w:r>
      <w:r w:rsidR="006F1EE3">
        <w:rPr>
          <w:sz w:val="26"/>
          <w:szCs w:val="26"/>
        </w:rPr>
        <w:t xml:space="preserve"> </w:t>
      </w:r>
    </w:p>
    <w:p w:rsidRDefault="00A81341" w:rsidP="006F1EE3" w:rsidR="00A81341">
      <w:pPr>
        <w:rPr>
          <w:sz w:val="26"/>
          <w:szCs w:val="26"/>
        </w:rPr>
      </w:pPr>
    </w:p>
    <w:p w:rsidRDefault="00A81341" w:rsidP="006F1EE3" w:rsidR="00A81341">
      <w:pPr>
        <w:rPr>
          <w:sz w:val="26"/>
          <w:szCs w:val="26"/>
        </w:rPr>
      </w:pPr>
    </w:p>
    <w:p w:rsidRDefault="006F1EE3" w:rsidP="00284909" w:rsidR="00284909" w:rsidRPr="0095786E">
      <w:pPr>
        <w:rPr>
          <w:b/>
          <w:sz w:val="26"/>
          <w:szCs w:val="26"/>
        </w:rPr>
      </w:pPr>
      <w:r>
        <w:rPr>
          <w:b/>
          <w:sz w:val="26"/>
          <w:szCs w:val="26"/>
        </w:rPr>
        <w:t>30</w:t>
      </w:r>
      <w:r w:rsidRPr="001F6399">
        <w:rPr>
          <w:b/>
          <w:sz w:val="26"/>
          <w:szCs w:val="26"/>
        </w:rPr>
        <w:t>.</w:t>
      </w:r>
      <w:r>
        <w:rPr>
          <w:sz w:val="26"/>
          <w:szCs w:val="26"/>
        </w:rPr>
        <w:tab/>
      </w:r>
      <w:r w:rsidR="00284909">
        <w:rPr>
          <w:b/>
          <w:sz w:val="26"/>
          <w:szCs w:val="26"/>
        </w:rPr>
        <w:t>Ovr-7050/2011</w:t>
      </w:r>
      <w:r w:rsidR="00284909" w:rsidRPr="0095786E">
        <w:rPr>
          <w:b/>
          <w:sz w:val="26"/>
          <w:szCs w:val="26"/>
        </w:rPr>
        <w:t>.</w:t>
      </w:r>
    </w:p>
    <w:p w:rsidRDefault="008A3D47" w:rsidP="00284909" w:rsidR="00284909">
      <w:pPr>
        <w:rPr>
          <w:sz w:val="26"/>
          <w:szCs w:val="26"/>
        </w:rPr>
      </w:pPr>
      <w:r>
        <w:rPr>
          <w:sz w:val="26"/>
          <w:szCs w:val="26"/>
        </w:rPr>
        <w:tab/>
        <w:t>Ovrhovoditelj</w:t>
      </w:r>
      <w:r w:rsidR="00284909">
        <w:rPr>
          <w:sz w:val="26"/>
          <w:szCs w:val="26"/>
        </w:rPr>
        <w:t>: HUP-ZAGREB</w:t>
      </w:r>
    </w:p>
    <w:p w:rsidRDefault="008A3D47" w:rsidP="00284909" w:rsidR="00284909">
      <w:pPr>
        <w:rPr>
          <w:sz w:val="26"/>
          <w:szCs w:val="26"/>
        </w:rPr>
      </w:pPr>
      <w:r>
        <w:rPr>
          <w:sz w:val="26"/>
          <w:szCs w:val="26"/>
        </w:rPr>
        <w:tab/>
        <w:t>Ovršenik</w:t>
      </w:r>
      <w:r w:rsidR="00284909">
        <w:rPr>
          <w:sz w:val="26"/>
          <w:szCs w:val="26"/>
        </w:rPr>
        <w:t xml:space="preserve">: Tempo d.d. u stečaju </w:t>
      </w:r>
    </w:p>
    <w:p w:rsidRDefault="00284909" w:rsidP="00284909" w:rsidR="00284909">
      <w:pPr>
        <w:rPr>
          <w:sz w:val="26"/>
          <w:szCs w:val="26"/>
        </w:rPr>
      </w:pPr>
      <w:r>
        <w:rPr>
          <w:sz w:val="26"/>
          <w:szCs w:val="26"/>
        </w:rPr>
        <w:tab/>
        <w:t>Radi: ovrha na nekretnini</w:t>
      </w:r>
    </w:p>
    <w:p w:rsidRDefault="00B807BE" w:rsidP="00B807BE" w:rsidR="00B807BE">
      <w:pPr>
        <w:ind w:firstLine="720"/>
        <w:rPr>
          <w:sz w:val="26"/>
          <w:szCs w:val="26"/>
        </w:rPr>
      </w:pPr>
      <w:r w:rsidRPr="00B807BE">
        <w:rPr>
          <w:sz w:val="26"/>
          <w:szCs w:val="26"/>
        </w:rPr>
        <w:t>VPS: 542.815,20 kuna sa zzk od 06.09.2011. + trošak postupka 5.000,00 kn</w:t>
      </w:r>
    </w:p>
    <w:p w:rsidRDefault="00284909" w:rsidP="00284909" w:rsidR="00284909">
      <w:pPr>
        <w:rPr>
          <w:sz w:val="26"/>
          <w:szCs w:val="26"/>
        </w:rPr>
      </w:pPr>
    </w:p>
    <w:p w:rsidRDefault="00B807BE" w:rsidP="00284909" w:rsidR="00B807BE">
      <w:pPr>
        <w:rPr>
          <w:sz w:val="26"/>
          <w:szCs w:val="26"/>
        </w:rPr>
      </w:pPr>
      <w:r>
        <w:rPr>
          <w:sz w:val="26"/>
          <w:szCs w:val="26"/>
        </w:rPr>
        <w:t>Rješenje o ovrsi na temelju ovršne isprave kao i pod rednim brojem od 27 do 29.</w:t>
      </w:r>
    </w:p>
    <w:p w:rsidRDefault="00B807BE" w:rsidP="00284909" w:rsidR="00B807BE">
      <w:pPr>
        <w:rPr>
          <w:sz w:val="26"/>
          <w:szCs w:val="26"/>
        </w:rPr>
      </w:pPr>
    </w:p>
    <w:p w:rsidRDefault="00B807BE" w:rsidP="00284909" w:rsidR="00B807BE">
      <w:pPr>
        <w:rPr>
          <w:sz w:val="26"/>
          <w:szCs w:val="26"/>
        </w:rPr>
      </w:pPr>
      <w:r>
        <w:rPr>
          <w:sz w:val="26"/>
          <w:szCs w:val="26"/>
        </w:rPr>
        <w:t xml:space="preserve">Ovrha na nekretnini: </w:t>
      </w:r>
    </w:p>
    <w:p w:rsidRDefault="00B807BE" w:rsidP="00B807BE" w:rsidR="00B807BE">
      <w:pPr>
        <w:pStyle w:val="Odlomakpopisa"/>
        <w:numPr>
          <w:ilvl w:val="0"/>
          <w:numId w:val="8"/>
        </w:numPr>
        <w:rPr>
          <w:sz w:val="26"/>
          <w:szCs w:val="26"/>
        </w:rPr>
      </w:pPr>
      <w:r>
        <w:rPr>
          <w:sz w:val="26"/>
          <w:szCs w:val="26"/>
        </w:rPr>
        <w:t>K.č.br. 2907, Zk.ul. 3294, k.o. Grad Zagreb, Boškovićeva 5 (zgrada Ministarstva financija-Porezne uprave);</w:t>
      </w:r>
    </w:p>
    <w:p w:rsidRDefault="00B807BE" w:rsidP="00B807BE" w:rsidR="00B807BE">
      <w:pPr>
        <w:pStyle w:val="Odlomakpopisa"/>
        <w:numPr>
          <w:ilvl w:val="0"/>
          <w:numId w:val="8"/>
        </w:numPr>
        <w:rPr>
          <w:sz w:val="26"/>
          <w:szCs w:val="26"/>
        </w:rPr>
      </w:pPr>
      <w:r>
        <w:rPr>
          <w:sz w:val="26"/>
          <w:szCs w:val="26"/>
        </w:rPr>
        <w:t>Zk.ul. 296, k.o. Jankomir;</w:t>
      </w:r>
    </w:p>
    <w:p w:rsidRDefault="00B807BE" w:rsidP="00B807BE" w:rsidR="00B807BE" w:rsidRPr="00B807BE">
      <w:pPr>
        <w:pStyle w:val="Odlomakpopisa"/>
        <w:numPr>
          <w:ilvl w:val="0"/>
          <w:numId w:val="8"/>
        </w:numPr>
        <w:rPr>
          <w:sz w:val="26"/>
          <w:szCs w:val="26"/>
        </w:rPr>
      </w:pPr>
      <w:r>
        <w:rPr>
          <w:sz w:val="26"/>
          <w:szCs w:val="26"/>
        </w:rPr>
        <w:t>Zk.ul. 2070, k.o. Jankomir, ½ suvlasničkog dijela</w:t>
      </w:r>
    </w:p>
    <w:p w:rsidRDefault="00B807BE" w:rsidP="00284909" w:rsidR="00B807BE">
      <w:pPr>
        <w:rPr>
          <w:sz w:val="26"/>
          <w:szCs w:val="26"/>
        </w:rPr>
      </w:pPr>
    </w:p>
    <w:p w:rsidRDefault="00FF5229" w:rsidP="00284909" w:rsidR="00B807BE">
      <w:pPr>
        <w:rPr>
          <w:sz w:val="26"/>
          <w:szCs w:val="26"/>
        </w:rPr>
      </w:pPr>
      <w:r>
        <w:rPr>
          <w:sz w:val="26"/>
          <w:szCs w:val="26"/>
        </w:rPr>
        <w:t>19.12.2016. p</w:t>
      </w:r>
      <w:r w:rsidR="00B807BE">
        <w:rPr>
          <w:sz w:val="26"/>
          <w:szCs w:val="26"/>
        </w:rPr>
        <w:t>rigovor RH</w:t>
      </w:r>
      <w:r>
        <w:rPr>
          <w:sz w:val="26"/>
          <w:szCs w:val="26"/>
        </w:rPr>
        <w:t xml:space="preserve"> putem ŽDO RH</w:t>
      </w:r>
      <w:r w:rsidR="00B807BE">
        <w:rPr>
          <w:sz w:val="26"/>
          <w:szCs w:val="26"/>
        </w:rPr>
        <w:t xml:space="preserve">, nekretnina </w:t>
      </w:r>
      <w:r>
        <w:rPr>
          <w:sz w:val="26"/>
          <w:szCs w:val="26"/>
        </w:rPr>
        <w:t xml:space="preserve">zk.ul. 3294, k.o. Grad Zagreb </w:t>
      </w:r>
      <w:r w:rsidR="00B807BE">
        <w:rPr>
          <w:sz w:val="26"/>
          <w:szCs w:val="26"/>
        </w:rPr>
        <w:t>u izvanknjižnom vlasništvu RH MIN Financija.</w:t>
      </w:r>
      <w:r>
        <w:rPr>
          <w:sz w:val="26"/>
          <w:szCs w:val="26"/>
        </w:rPr>
        <w:t xml:space="preserve"> </w:t>
      </w:r>
    </w:p>
    <w:p w:rsidRDefault="00FF5229" w:rsidP="00284909" w:rsidR="00FF5229">
      <w:pPr>
        <w:rPr>
          <w:sz w:val="26"/>
          <w:szCs w:val="26"/>
        </w:rPr>
      </w:pPr>
    </w:p>
    <w:p w:rsidRDefault="00FF5229" w:rsidP="00284909" w:rsidR="00FF5229">
      <w:pPr>
        <w:rPr>
          <w:sz w:val="26"/>
          <w:szCs w:val="26"/>
        </w:rPr>
      </w:pPr>
      <w:r>
        <w:rPr>
          <w:sz w:val="26"/>
          <w:szCs w:val="26"/>
        </w:rPr>
        <w:lastRenderedPageBreak/>
        <w:t>Ovdje je za napomenuti kako su Tempo d.d. – u stečaju i RH dana 03.07.2017. godine sklopile izvansudsku nagodbu kojom je Tempo d.d. u cijelosti priznao pravo vlasništva RH na nekretnini zk.ul. 3294, k.o. Grad Zagreb.</w:t>
      </w:r>
    </w:p>
    <w:p w:rsidRDefault="002D159F" w:rsidP="00284909" w:rsidR="002D159F">
      <w:pPr>
        <w:rPr>
          <w:sz w:val="26"/>
          <w:szCs w:val="26"/>
        </w:rPr>
      </w:pPr>
    </w:p>
    <w:p w:rsidRDefault="002D159F" w:rsidP="00284909" w:rsidR="002D159F">
      <w:pPr>
        <w:rPr>
          <w:sz w:val="26"/>
          <w:szCs w:val="26"/>
        </w:rPr>
      </w:pPr>
      <w:r>
        <w:rPr>
          <w:sz w:val="26"/>
          <w:szCs w:val="26"/>
        </w:rPr>
        <w:t>U daljnjem tijeku postupka za očekivati je spajanje svih postupaka ovrhe na nekretninama ovrhovoditelja HUP Zagreb d.o.o. te vođenje jedinstvenog postupka.</w:t>
      </w:r>
    </w:p>
    <w:p w:rsidRDefault="00E94B00" w:rsidP="00284909" w:rsidR="00E94B00">
      <w:pPr>
        <w:rPr>
          <w:sz w:val="26"/>
          <w:szCs w:val="26"/>
        </w:rPr>
      </w:pPr>
    </w:p>
    <w:p w:rsidRDefault="00E94B00" w:rsidP="00284909" w:rsidR="00E94B00">
      <w:pPr>
        <w:rPr>
          <w:sz w:val="26"/>
          <w:szCs w:val="26"/>
        </w:rPr>
      </w:pPr>
    </w:p>
    <w:p w:rsidRDefault="006F1EE3" w:rsidP="006F1EE3" w:rsidR="006F1EE3" w:rsidRPr="0095786E">
      <w:pPr>
        <w:rPr>
          <w:b/>
          <w:sz w:val="26"/>
          <w:szCs w:val="26"/>
        </w:rPr>
      </w:pPr>
      <w:r>
        <w:rPr>
          <w:b/>
          <w:sz w:val="26"/>
          <w:szCs w:val="26"/>
        </w:rPr>
        <w:t>31</w:t>
      </w:r>
      <w:r w:rsidRPr="001F6399">
        <w:rPr>
          <w:b/>
          <w:sz w:val="26"/>
          <w:szCs w:val="26"/>
        </w:rPr>
        <w:t>.</w:t>
      </w:r>
      <w:r>
        <w:rPr>
          <w:sz w:val="26"/>
          <w:szCs w:val="26"/>
        </w:rPr>
        <w:tab/>
      </w:r>
      <w:r>
        <w:rPr>
          <w:b/>
          <w:sz w:val="26"/>
          <w:szCs w:val="26"/>
        </w:rPr>
        <w:t>Ovr-573/2014</w:t>
      </w:r>
      <w:r w:rsidRPr="0095786E">
        <w:rPr>
          <w:b/>
          <w:sz w:val="26"/>
          <w:szCs w:val="26"/>
        </w:rPr>
        <w:t>.</w:t>
      </w:r>
      <w:r>
        <w:rPr>
          <w:b/>
          <w:sz w:val="26"/>
          <w:szCs w:val="26"/>
        </w:rPr>
        <w:t xml:space="preserve"> (ranije Ovr-2712/12)</w:t>
      </w:r>
    </w:p>
    <w:p w:rsidRDefault="008A3D47" w:rsidP="006F1EE3" w:rsidR="006F1EE3">
      <w:pPr>
        <w:rPr>
          <w:sz w:val="26"/>
          <w:szCs w:val="26"/>
        </w:rPr>
      </w:pPr>
      <w:r>
        <w:rPr>
          <w:sz w:val="26"/>
          <w:szCs w:val="26"/>
        </w:rPr>
        <w:tab/>
        <w:t>Ovrhovoditelj</w:t>
      </w:r>
      <w:r w:rsidR="006F1EE3">
        <w:rPr>
          <w:sz w:val="26"/>
          <w:szCs w:val="26"/>
        </w:rPr>
        <w:t>: Vodovod Osijek</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p>
    <w:p w:rsidRDefault="00E94B00" w:rsidP="00E94B00" w:rsidR="00E94B00">
      <w:pPr>
        <w:ind w:firstLine="720"/>
        <w:rPr>
          <w:sz w:val="26"/>
          <w:szCs w:val="26"/>
        </w:rPr>
      </w:pPr>
      <w:r>
        <w:rPr>
          <w:sz w:val="26"/>
          <w:szCs w:val="26"/>
        </w:rPr>
        <w:t xml:space="preserve">VPS: </w:t>
      </w:r>
    </w:p>
    <w:p w:rsidRDefault="00E94B00" w:rsidP="00E94B00" w:rsidR="006F1EE3">
      <w:pPr>
        <w:ind w:firstLine="720"/>
        <w:rPr>
          <w:sz w:val="26"/>
          <w:szCs w:val="26"/>
        </w:rPr>
      </w:pPr>
      <w:r>
        <w:rPr>
          <w:sz w:val="26"/>
          <w:szCs w:val="26"/>
        </w:rPr>
        <w:tab/>
      </w:r>
    </w:p>
    <w:p w:rsidRDefault="006F1EE3" w:rsidP="006F1EE3" w:rsidR="006F1EE3">
      <w:pPr>
        <w:rPr>
          <w:sz w:val="26"/>
          <w:szCs w:val="26"/>
        </w:rPr>
      </w:pPr>
      <w:r>
        <w:rPr>
          <w:sz w:val="26"/>
          <w:szCs w:val="26"/>
        </w:rPr>
        <w:t xml:space="preserve">Rješenjem Trgovačkog suda od 07.06.2017. godine spaja se s predmetima Ovr-5991/11 i  Ovr-551/15 te se provodi jedinstveni postupak pod brojem </w:t>
      </w:r>
      <w:r w:rsidRPr="00922247">
        <w:rPr>
          <w:b/>
          <w:sz w:val="26"/>
          <w:szCs w:val="26"/>
        </w:rPr>
        <w:t>Ovr-551/15.</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Pr>
          <w:b/>
          <w:sz w:val="26"/>
          <w:szCs w:val="26"/>
        </w:rPr>
        <w:t>32</w:t>
      </w:r>
      <w:r w:rsidRPr="001F6399">
        <w:rPr>
          <w:b/>
          <w:sz w:val="26"/>
          <w:szCs w:val="26"/>
        </w:rPr>
        <w:t>.</w:t>
      </w:r>
      <w:r>
        <w:rPr>
          <w:sz w:val="26"/>
          <w:szCs w:val="26"/>
        </w:rPr>
        <w:tab/>
      </w:r>
      <w:r>
        <w:rPr>
          <w:b/>
          <w:sz w:val="26"/>
          <w:szCs w:val="26"/>
        </w:rPr>
        <w:t>Ovr-5293/2012</w:t>
      </w:r>
      <w:r w:rsidRPr="0095786E">
        <w:rPr>
          <w:b/>
          <w:sz w:val="26"/>
          <w:szCs w:val="26"/>
        </w:rPr>
        <w:t>.</w:t>
      </w:r>
    </w:p>
    <w:p w:rsidRDefault="008A3D47" w:rsidP="006F1EE3" w:rsidR="006F1EE3">
      <w:pPr>
        <w:rPr>
          <w:sz w:val="26"/>
          <w:szCs w:val="26"/>
        </w:rPr>
      </w:pPr>
      <w:r>
        <w:rPr>
          <w:sz w:val="26"/>
          <w:szCs w:val="26"/>
        </w:rPr>
        <w:tab/>
        <w:t>Ovrhovoditelj</w:t>
      </w:r>
      <w:r w:rsidR="006F1EE3">
        <w:rPr>
          <w:sz w:val="26"/>
          <w:szCs w:val="26"/>
        </w:rPr>
        <w:t>: Gam interijeri d.o.o.</w:t>
      </w:r>
    </w:p>
    <w:p w:rsidRDefault="008A3D47" w:rsidP="006F1EE3" w:rsidR="006F1EE3">
      <w:pPr>
        <w:rPr>
          <w:sz w:val="26"/>
          <w:szCs w:val="26"/>
        </w:rPr>
      </w:pPr>
      <w:r>
        <w:rPr>
          <w:sz w:val="26"/>
          <w:szCs w:val="26"/>
        </w:rPr>
        <w:tab/>
        <w:t>Ovršenik</w:t>
      </w:r>
      <w:r w:rsidR="006F1EE3">
        <w:rPr>
          <w:sz w:val="26"/>
          <w:szCs w:val="26"/>
        </w:rPr>
        <w:t xml:space="preserve">: Tempo d.d. u stečaju </w:t>
      </w:r>
    </w:p>
    <w:p w:rsidRDefault="006F1EE3" w:rsidP="006F1EE3" w:rsidR="006F1EE3">
      <w:pPr>
        <w:rPr>
          <w:sz w:val="26"/>
          <w:szCs w:val="26"/>
        </w:rPr>
      </w:pPr>
      <w:r>
        <w:rPr>
          <w:sz w:val="26"/>
          <w:szCs w:val="26"/>
        </w:rPr>
        <w:tab/>
        <w:t>Radi: ovrha na nekretnini</w:t>
      </w:r>
    </w:p>
    <w:p w:rsidRDefault="006F1EE3" w:rsidP="006F1EE3" w:rsidR="006F1EE3">
      <w:pPr>
        <w:rPr>
          <w:sz w:val="26"/>
          <w:szCs w:val="26"/>
        </w:rPr>
      </w:pPr>
    </w:p>
    <w:p w:rsidRDefault="006F1EE3" w:rsidP="006F1EE3" w:rsidR="006F1EE3">
      <w:pPr>
        <w:rPr>
          <w:sz w:val="26"/>
          <w:szCs w:val="26"/>
        </w:rPr>
      </w:pPr>
      <w:r>
        <w:rPr>
          <w:sz w:val="26"/>
          <w:szCs w:val="26"/>
        </w:rPr>
        <w:t>Rješenje o prekidu postupka od dana 20.07.2016. godine.</w:t>
      </w:r>
    </w:p>
    <w:p w:rsidRDefault="006F1EE3" w:rsidP="006F1EE3" w:rsidR="006F1EE3">
      <w:pPr>
        <w:rPr>
          <w:sz w:val="26"/>
          <w:szCs w:val="26"/>
        </w:rPr>
      </w:pPr>
      <w:r>
        <w:rPr>
          <w:sz w:val="26"/>
          <w:szCs w:val="26"/>
        </w:rPr>
        <w:t xml:space="preserve">Postupak se vodi temeljem rješenja o ovrsi od dana 22.12.2012. godine, kojim je određena ovrha na nekretninama ovršenika, a temeljem presude Trgovačkog suda u Zagrebu od dana 26.11.2003., posl.br. P-3280/03, a radi namirenja tražbine ovrhovoditelja u iznosu od: </w:t>
      </w:r>
    </w:p>
    <w:p w:rsidRDefault="006F1EE3" w:rsidP="006F1EE3" w:rsidR="006F1EE3">
      <w:pPr>
        <w:rPr>
          <w:sz w:val="26"/>
          <w:szCs w:val="26"/>
        </w:rPr>
      </w:pPr>
      <w:r>
        <w:rPr>
          <w:sz w:val="26"/>
          <w:szCs w:val="26"/>
        </w:rPr>
        <w:t xml:space="preserve">- 1.272,29 kn sa zzk na iznos od 113.203,02 kn od 11.08.2001. do 28.02.2007., na iznos od 53.203,02 kn sa zzk od 01.03.2007. do 12.09.2008., na iznos od 18.203,02 kn od 13.09.2008. do 30.04.2009., na iznos od 3.069,27 kn od 01.02.2003. do 30.04.2009., na iznos od 1.272,29 kn od 01.05.2009. do isplate </w:t>
      </w:r>
    </w:p>
    <w:p w:rsidRDefault="006F1EE3" w:rsidP="006F1EE3" w:rsidR="006F1EE3">
      <w:pPr>
        <w:rPr>
          <w:sz w:val="26"/>
          <w:szCs w:val="26"/>
        </w:rPr>
      </w:pPr>
      <w:r>
        <w:rPr>
          <w:sz w:val="26"/>
          <w:szCs w:val="26"/>
        </w:rPr>
        <w:t>- 12.539,80 kn sa zzk od 27.11.2003. do 31.12.2007.</w:t>
      </w:r>
    </w:p>
    <w:p w:rsidRDefault="006F1EE3" w:rsidP="006F1EE3" w:rsidR="006F1EE3">
      <w:pPr>
        <w:rPr>
          <w:sz w:val="26"/>
          <w:szCs w:val="26"/>
        </w:rPr>
      </w:pPr>
      <w:r>
        <w:rPr>
          <w:sz w:val="26"/>
          <w:szCs w:val="26"/>
        </w:rPr>
        <w:t>- 4.560,00 za zzk od 24.10.2006. do isplate</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Pr>
          <w:b/>
          <w:sz w:val="26"/>
          <w:szCs w:val="26"/>
        </w:rPr>
        <w:t>33</w:t>
      </w:r>
      <w:r w:rsidRPr="001F6399">
        <w:rPr>
          <w:b/>
          <w:sz w:val="26"/>
          <w:szCs w:val="26"/>
        </w:rPr>
        <w:t>.</w:t>
      </w:r>
      <w:r>
        <w:rPr>
          <w:sz w:val="26"/>
          <w:szCs w:val="26"/>
        </w:rPr>
        <w:tab/>
      </w:r>
      <w:r>
        <w:rPr>
          <w:b/>
          <w:sz w:val="26"/>
          <w:szCs w:val="26"/>
        </w:rPr>
        <w:t>P-4065/2011</w:t>
      </w:r>
      <w:r w:rsidRPr="0095786E">
        <w:rPr>
          <w:b/>
          <w:sz w:val="26"/>
          <w:szCs w:val="26"/>
        </w:rPr>
        <w:t>.</w:t>
      </w:r>
    </w:p>
    <w:p w:rsidRDefault="006F1EE3" w:rsidP="006F1EE3" w:rsidR="006F1EE3">
      <w:pPr>
        <w:rPr>
          <w:sz w:val="26"/>
          <w:szCs w:val="26"/>
        </w:rPr>
      </w:pPr>
      <w:r>
        <w:rPr>
          <w:sz w:val="26"/>
          <w:szCs w:val="26"/>
        </w:rPr>
        <w:tab/>
        <w:t>Tužitelj: Kreditna unija Deponent</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lastRenderedPageBreak/>
        <w:t>Uvidom u „e Predmet“ utvrdili smo da je u predmetu donesena presuda dana 21.03.2013.</w:t>
      </w:r>
    </w:p>
    <w:p w:rsidRDefault="006F1EE3" w:rsidP="006F1EE3" w:rsidR="006F1EE3">
      <w:pPr>
        <w:rPr>
          <w:sz w:val="26"/>
          <w:szCs w:val="26"/>
        </w:rPr>
      </w:pPr>
    </w:p>
    <w:p w:rsidRDefault="002D159F" w:rsidP="006F1EE3" w:rsidR="006F1EE3">
      <w:pPr>
        <w:rPr>
          <w:sz w:val="26"/>
          <w:szCs w:val="26"/>
        </w:rPr>
      </w:pPr>
      <w:r w:rsidRPr="002D159F">
        <w:rPr>
          <w:sz w:val="26"/>
          <w:szCs w:val="26"/>
          <w:highlight w:val="yellow"/>
        </w:rPr>
        <w:t>Staviti a/a.</w:t>
      </w:r>
    </w:p>
    <w:p w:rsidRDefault="006F1EE3" w:rsidP="006F1EE3" w:rsidR="006F1EE3">
      <w:pPr>
        <w:rPr>
          <w:sz w:val="26"/>
          <w:szCs w:val="26"/>
        </w:rPr>
      </w:pPr>
    </w:p>
    <w:p w:rsidRDefault="006F1EE3" w:rsidP="006F1EE3" w:rsidR="006F1EE3">
      <w:pPr>
        <w:rPr>
          <w:sz w:val="26"/>
          <w:szCs w:val="26"/>
        </w:rPr>
      </w:pPr>
    </w:p>
    <w:p w:rsidRDefault="006F1EE3" w:rsidP="006F1EE3" w:rsidR="006F1EE3">
      <w:pPr>
        <w:rPr>
          <w:sz w:val="26"/>
          <w:szCs w:val="26"/>
        </w:rPr>
      </w:pPr>
    </w:p>
    <w:p w:rsidRDefault="006F1EE3" w:rsidP="00284909" w:rsidR="00284909" w:rsidRPr="0095786E">
      <w:pPr>
        <w:rPr>
          <w:b/>
          <w:sz w:val="26"/>
          <w:szCs w:val="26"/>
        </w:rPr>
      </w:pPr>
      <w:r>
        <w:rPr>
          <w:b/>
          <w:sz w:val="26"/>
          <w:szCs w:val="26"/>
        </w:rPr>
        <w:t>34</w:t>
      </w:r>
      <w:r w:rsidRPr="001F6399">
        <w:rPr>
          <w:b/>
          <w:sz w:val="26"/>
          <w:szCs w:val="26"/>
        </w:rPr>
        <w:t>.</w:t>
      </w:r>
      <w:r>
        <w:rPr>
          <w:sz w:val="26"/>
          <w:szCs w:val="26"/>
        </w:rPr>
        <w:tab/>
      </w:r>
      <w:r w:rsidR="00284909" w:rsidRPr="00E94B00">
        <w:rPr>
          <w:b/>
          <w:sz w:val="26"/>
          <w:szCs w:val="26"/>
        </w:rPr>
        <w:t>Ovr-551/2015.</w:t>
      </w:r>
    </w:p>
    <w:p w:rsidRDefault="008A3D47" w:rsidP="00284909" w:rsidR="00284909">
      <w:pPr>
        <w:rPr>
          <w:sz w:val="26"/>
          <w:szCs w:val="26"/>
        </w:rPr>
      </w:pPr>
      <w:r>
        <w:rPr>
          <w:sz w:val="26"/>
          <w:szCs w:val="26"/>
        </w:rPr>
        <w:tab/>
        <w:t>Ovrhovoditelj</w:t>
      </w:r>
      <w:r w:rsidR="00284909">
        <w:rPr>
          <w:sz w:val="26"/>
          <w:szCs w:val="26"/>
        </w:rPr>
        <w:t>: Vodovod Osijek</w:t>
      </w:r>
    </w:p>
    <w:p w:rsidRDefault="008A3D47" w:rsidP="00284909" w:rsidR="00284909">
      <w:pPr>
        <w:rPr>
          <w:sz w:val="26"/>
          <w:szCs w:val="26"/>
        </w:rPr>
      </w:pPr>
      <w:r>
        <w:rPr>
          <w:sz w:val="26"/>
          <w:szCs w:val="26"/>
        </w:rPr>
        <w:tab/>
        <w:t>Ovršenik</w:t>
      </w:r>
      <w:r w:rsidR="00284909">
        <w:rPr>
          <w:sz w:val="26"/>
          <w:szCs w:val="26"/>
        </w:rPr>
        <w:t xml:space="preserve">: Tempo d.d. u stečaju </w:t>
      </w:r>
    </w:p>
    <w:p w:rsidRDefault="00284909" w:rsidP="00284909" w:rsidR="00284909">
      <w:pPr>
        <w:rPr>
          <w:sz w:val="26"/>
          <w:szCs w:val="26"/>
        </w:rPr>
      </w:pPr>
      <w:r>
        <w:rPr>
          <w:sz w:val="26"/>
          <w:szCs w:val="26"/>
        </w:rPr>
        <w:tab/>
        <w:t>Radi: ovrha na nekretnini</w:t>
      </w:r>
    </w:p>
    <w:p w:rsidRDefault="00E94B00" w:rsidP="00284909" w:rsidR="00284909">
      <w:pPr>
        <w:rPr>
          <w:sz w:val="26"/>
          <w:szCs w:val="26"/>
        </w:rPr>
      </w:pPr>
      <w:r>
        <w:rPr>
          <w:sz w:val="26"/>
          <w:szCs w:val="26"/>
        </w:rPr>
        <w:tab/>
        <w:t>VPS: 2.282.882,78 kuna</w:t>
      </w:r>
    </w:p>
    <w:p w:rsidRDefault="00E94B00" w:rsidP="00284909" w:rsidR="00E94B00">
      <w:pPr>
        <w:rPr>
          <w:sz w:val="26"/>
          <w:szCs w:val="26"/>
        </w:rPr>
      </w:pPr>
    </w:p>
    <w:p w:rsidRDefault="00284909" w:rsidP="00284909" w:rsidR="00284909">
      <w:pPr>
        <w:rPr>
          <w:sz w:val="26"/>
          <w:szCs w:val="26"/>
        </w:rPr>
      </w:pPr>
      <w:r w:rsidRPr="00101190">
        <w:rPr>
          <w:sz w:val="26"/>
          <w:szCs w:val="26"/>
        </w:rPr>
        <w:t>Predmet je</w:t>
      </w:r>
      <w:r>
        <w:rPr>
          <w:sz w:val="26"/>
          <w:szCs w:val="26"/>
        </w:rPr>
        <w:t xml:space="preserve"> ustupljen sa OGS Zagreb (raniji broj Ovr-1252/12).</w:t>
      </w:r>
    </w:p>
    <w:p w:rsidRDefault="00E94B00" w:rsidP="00284909" w:rsidR="00E94B00">
      <w:pPr>
        <w:rPr>
          <w:sz w:val="26"/>
          <w:szCs w:val="26"/>
        </w:rPr>
      </w:pPr>
    </w:p>
    <w:p w:rsidRDefault="00284909" w:rsidP="00284909" w:rsidR="00284909" w:rsidRPr="00E94B00">
      <w:pPr>
        <w:rPr>
          <w:b/>
          <w:sz w:val="26"/>
          <w:szCs w:val="26"/>
        </w:rPr>
      </w:pPr>
      <w:r>
        <w:rPr>
          <w:sz w:val="26"/>
          <w:szCs w:val="26"/>
        </w:rPr>
        <w:t xml:space="preserve">Rješenjem Trgovačkog suda Zagreb od 07.06.2017. godine spaja se s predmetima Ovr-5991/11 i  Ovr-573/14 te se provodi jedinstveni postupak pod brojem </w:t>
      </w:r>
      <w:r w:rsidRPr="00E94B00">
        <w:rPr>
          <w:b/>
          <w:sz w:val="26"/>
          <w:szCs w:val="26"/>
        </w:rPr>
        <w:t>Ovr-551/15.</w:t>
      </w:r>
    </w:p>
    <w:p w:rsidRDefault="00284909" w:rsidP="00284909" w:rsidR="00284909">
      <w:pPr>
        <w:rPr>
          <w:sz w:val="26"/>
          <w:szCs w:val="26"/>
        </w:rPr>
      </w:pPr>
    </w:p>
    <w:p w:rsidRDefault="00E94B00" w:rsidP="00284909" w:rsidR="00284909">
      <w:pPr>
        <w:rPr>
          <w:sz w:val="26"/>
          <w:szCs w:val="26"/>
        </w:rPr>
      </w:pPr>
      <w:r>
        <w:rPr>
          <w:sz w:val="26"/>
          <w:szCs w:val="26"/>
        </w:rPr>
        <w:t>Rješenje</w:t>
      </w:r>
      <w:r w:rsidR="00284909">
        <w:rPr>
          <w:sz w:val="26"/>
          <w:szCs w:val="26"/>
        </w:rPr>
        <w:t xml:space="preserve"> o ovrsi </w:t>
      </w:r>
      <w:r>
        <w:rPr>
          <w:sz w:val="26"/>
          <w:szCs w:val="26"/>
        </w:rPr>
        <w:t xml:space="preserve">na nekretninama </w:t>
      </w:r>
      <w:r w:rsidR="00284909">
        <w:rPr>
          <w:sz w:val="26"/>
          <w:szCs w:val="26"/>
        </w:rPr>
        <w:t>od dana 08.12.2011., Ovr-5991/11, temeljem pravomoćne i ovršne presude Trgovačkog suda u Zagrebu, posl.br. P-4729/03 od 18.06.2008., potvrđene presudom VTS RH posl.br. Pž-6434/08 od 27.04.2010., kojom je naloženo Tempo d.d. namiriti tražbinu u iznosu od 2.375.382,78 kn.</w:t>
      </w:r>
    </w:p>
    <w:p w:rsidRDefault="00F117D8" w:rsidP="00284909" w:rsidR="00F117D8">
      <w:pPr>
        <w:rPr>
          <w:sz w:val="26"/>
          <w:szCs w:val="26"/>
        </w:rPr>
      </w:pPr>
    </w:p>
    <w:p w:rsidRDefault="003143C6" w:rsidP="00284909" w:rsidR="00284909">
      <w:pPr>
        <w:rPr>
          <w:sz w:val="26"/>
          <w:szCs w:val="26"/>
        </w:rPr>
      </w:pPr>
      <w:r>
        <w:rPr>
          <w:sz w:val="26"/>
          <w:szCs w:val="26"/>
          <w:u w:val="single"/>
        </w:rPr>
        <w:t>Ovrha na nekret</w:t>
      </w:r>
      <w:r w:rsidR="00F117D8" w:rsidRPr="003143C6">
        <w:rPr>
          <w:sz w:val="26"/>
          <w:szCs w:val="26"/>
          <w:u w:val="single"/>
        </w:rPr>
        <w:t>n</w:t>
      </w:r>
      <w:r>
        <w:rPr>
          <w:sz w:val="26"/>
          <w:szCs w:val="26"/>
          <w:u w:val="single"/>
        </w:rPr>
        <w:t>in</w:t>
      </w:r>
      <w:r w:rsidR="00F117D8" w:rsidRPr="003143C6">
        <w:rPr>
          <w:sz w:val="26"/>
          <w:szCs w:val="26"/>
          <w:u w:val="single"/>
        </w:rPr>
        <w:t>ama</w:t>
      </w:r>
      <w:r w:rsidR="00F117D8">
        <w:rPr>
          <w:sz w:val="26"/>
          <w:szCs w:val="26"/>
        </w:rPr>
        <w:t>:</w:t>
      </w:r>
    </w:p>
    <w:p w:rsidRDefault="00F117D8" w:rsidP="003143C6" w:rsidR="006F1EE3">
      <w:pPr>
        <w:ind w:left="720"/>
        <w:rPr>
          <w:sz w:val="26"/>
          <w:szCs w:val="26"/>
        </w:rPr>
      </w:pPr>
      <w:r w:rsidRPr="00F117D8">
        <w:rPr>
          <w:sz w:val="26"/>
          <w:szCs w:val="26"/>
        </w:rPr>
        <w:t>- zk. č. br. 5230/15, zk. ul. br. 15220, k.o. Grad Zagreb (etaža 48, 49 i 51), zk. ul. br. 30194, k.o. Grad Zagreb (etaže 47, 48, 53, 54, 55, 56, 59, 60, 66, 68, 74, 82)</w:t>
      </w:r>
      <w:r>
        <w:rPr>
          <w:sz w:val="26"/>
          <w:szCs w:val="26"/>
        </w:rPr>
        <w:t>;</w:t>
      </w:r>
    </w:p>
    <w:p w:rsidRDefault="00F117D8" w:rsidP="003143C6" w:rsidR="00F117D8" w:rsidRPr="00F117D8">
      <w:pPr>
        <w:ind w:firstLine="720"/>
        <w:rPr>
          <w:sz w:val="26"/>
          <w:szCs w:val="26"/>
        </w:rPr>
      </w:pPr>
      <w:r w:rsidRPr="00F117D8">
        <w:rPr>
          <w:sz w:val="26"/>
          <w:szCs w:val="26"/>
        </w:rPr>
        <w:t>- zk.č.br. 41/50, 41/241, 41/243 i 41/250</w:t>
      </w:r>
      <w:r>
        <w:rPr>
          <w:sz w:val="26"/>
          <w:szCs w:val="26"/>
        </w:rPr>
        <w:t xml:space="preserve">, </w:t>
      </w:r>
      <w:r w:rsidRPr="00F117D8">
        <w:rPr>
          <w:sz w:val="26"/>
          <w:szCs w:val="26"/>
        </w:rPr>
        <w:t xml:space="preserve"> zk.ul. 296 k.o. Jankomir</w:t>
      </w:r>
      <w:r>
        <w:rPr>
          <w:sz w:val="26"/>
          <w:szCs w:val="26"/>
        </w:rPr>
        <w:t>;</w:t>
      </w:r>
    </w:p>
    <w:p w:rsidRDefault="00F117D8" w:rsidP="003143C6" w:rsidR="00F117D8" w:rsidRPr="00F117D8">
      <w:pPr>
        <w:ind w:left="720"/>
        <w:rPr>
          <w:sz w:val="26"/>
          <w:szCs w:val="26"/>
        </w:rPr>
      </w:pPr>
      <w:r w:rsidRPr="00F117D8">
        <w:rPr>
          <w:sz w:val="26"/>
          <w:szCs w:val="26"/>
        </w:rPr>
        <w:t>- zk.č.br. 4986/112 zk.ul. 100740 k.o. Vrapče Novo (etažirano nakon podnošenja prijedloga, za etažu 9., 20., 21., 23., 26., 30., 31., 49., 50., 52., 55., 59., i 60. - Z-16278/16 brisana zabilježba ovrhe, za etažu 43., 53. nije upisana zabilježba ovrhe)</w:t>
      </w:r>
      <w:r>
        <w:rPr>
          <w:sz w:val="26"/>
          <w:szCs w:val="26"/>
        </w:rPr>
        <w:t>;</w:t>
      </w:r>
    </w:p>
    <w:p w:rsidRDefault="00F117D8" w:rsidP="003143C6" w:rsidR="00F117D8" w:rsidRPr="00F117D8">
      <w:pPr>
        <w:ind w:left="720"/>
        <w:rPr>
          <w:sz w:val="26"/>
          <w:szCs w:val="26"/>
        </w:rPr>
      </w:pPr>
      <w:r w:rsidRPr="00F117D8">
        <w:rPr>
          <w:sz w:val="26"/>
          <w:szCs w:val="26"/>
        </w:rPr>
        <w:t>- 1.-37. etaža z.ul. 100786 k.o. Vrapče Novo  (nije upisana zabilježba ovrhe jer je su prešle u vlasništvo trećih osoba prije podnošenja ovršnog prijedloga)</w:t>
      </w:r>
    </w:p>
    <w:p w:rsidRDefault="00F117D8" w:rsidP="003143C6" w:rsidR="00F117D8" w:rsidRPr="00F117D8">
      <w:pPr>
        <w:ind w:left="720"/>
        <w:rPr>
          <w:sz w:val="26"/>
          <w:szCs w:val="26"/>
        </w:rPr>
      </w:pPr>
      <w:r w:rsidRPr="00F117D8">
        <w:rPr>
          <w:sz w:val="26"/>
          <w:szCs w:val="26"/>
        </w:rPr>
        <w:t>- zk.č.br. 341 zk.ul. 2843 k.o. Trnje</w:t>
      </w:r>
    </w:p>
    <w:p w:rsidRDefault="00F117D8" w:rsidP="003143C6" w:rsidR="00F117D8" w:rsidRPr="00F117D8">
      <w:pPr>
        <w:ind w:left="720"/>
        <w:rPr>
          <w:sz w:val="26"/>
          <w:szCs w:val="26"/>
        </w:rPr>
      </w:pPr>
      <w:r w:rsidRPr="00F117D8">
        <w:rPr>
          <w:sz w:val="26"/>
          <w:szCs w:val="26"/>
        </w:rPr>
        <w:t>- zk.č.br. 342 zk.ul. 24561 k.o. Trnje (113/451 dijela - nije upisana zabilježba ovrhe - djelomično povučen ovršni prijedlog i obustavljena ovrha)</w:t>
      </w:r>
      <w:r>
        <w:rPr>
          <w:sz w:val="26"/>
          <w:szCs w:val="26"/>
        </w:rPr>
        <w:t>;</w:t>
      </w:r>
    </w:p>
    <w:p w:rsidRDefault="00F117D8" w:rsidP="003143C6" w:rsidR="00F117D8" w:rsidRPr="00F117D8">
      <w:pPr>
        <w:ind w:left="720"/>
        <w:rPr>
          <w:sz w:val="26"/>
          <w:szCs w:val="26"/>
        </w:rPr>
      </w:pPr>
      <w:r w:rsidRPr="00F117D8">
        <w:rPr>
          <w:sz w:val="26"/>
          <w:szCs w:val="26"/>
        </w:rPr>
        <w:t>- zk.č.br. 600/66 zk.ul. 1410 k.o. Stenjevec (otpisano u zk.ul. 108159 k.o. Stupnik)</w:t>
      </w:r>
    </w:p>
    <w:p w:rsidRDefault="00F117D8" w:rsidP="003143C6" w:rsidR="00F117D8" w:rsidRPr="00F117D8">
      <w:pPr>
        <w:ind w:left="720"/>
        <w:rPr>
          <w:sz w:val="26"/>
          <w:szCs w:val="26"/>
        </w:rPr>
      </w:pPr>
      <w:r w:rsidRPr="00F117D8">
        <w:rPr>
          <w:sz w:val="26"/>
          <w:szCs w:val="26"/>
        </w:rPr>
        <w:t xml:space="preserve">- 3., 5., 9., 11., 13., 21., 25., 27., 33., 34., 35., 41., 42., 43., 47., 48., 52. zk.ul. 30194 k.o. Grad Zagreb (Za etaže 5. i 9. nije upisana zabilježba ovrhe jer su </w:t>
      </w:r>
      <w:r w:rsidRPr="00F117D8">
        <w:rPr>
          <w:sz w:val="26"/>
          <w:szCs w:val="26"/>
        </w:rPr>
        <w:lastRenderedPageBreak/>
        <w:t>iste prešle u vlasništvo Marije Gavran i Ane Leovac prije podnošenja ovršn</w:t>
      </w:r>
      <w:r w:rsidR="003143C6">
        <w:rPr>
          <w:sz w:val="26"/>
          <w:szCs w:val="26"/>
        </w:rPr>
        <w:t>o</w:t>
      </w:r>
      <w:r w:rsidRPr="00F117D8">
        <w:rPr>
          <w:sz w:val="26"/>
          <w:szCs w:val="26"/>
        </w:rPr>
        <w:t>g prijedloga, za etaže 11. i 43. zabilježba je brisana jer je nakon podnošenja ovršnog prijedloga opravdana predbilježba prava vlasništva u korist Alena Turka i Bernadette Sreter, za etažu 47. i 48. odbijena zabilježba ovrhe, za etaže 47. i 48. odbijena  zabilježba ovrhe)</w:t>
      </w:r>
    </w:p>
    <w:p w:rsidRDefault="00F117D8" w:rsidP="00F117D8" w:rsidR="00F117D8" w:rsidRPr="00F117D8">
      <w:pPr>
        <w:rPr>
          <w:sz w:val="26"/>
          <w:szCs w:val="26"/>
        </w:rPr>
      </w:pPr>
    </w:p>
    <w:p w:rsidRDefault="003143C6" w:rsidP="003143C6" w:rsidR="003143C6" w:rsidRPr="003143C6">
      <w:pPr>
        <w:rPr>
          <w:sz w:val="26"/>
          <w:szCs w:val="26"/>
        </w:rPr>
      </w:pPr>
      <w:r w:rsidRPr="003143C6">
        <w:rPr>
          <w:sz w:val="26"/>
          <w:szCs w:val="26"/>
        </w:rPr>
        <w:t>---TS ZG Ovr-5991/11---</w:t>
      </w:r>
    </w:p>
    <w:p w:rsidRDefault="003143C6" w:rsidP="003143C6" w:rsidR="003143C6" w:rsidRPr="003143C6">
      <w:pPr>
        <w:rPr>
          <w:sz w:val="26"/>
          <w:szCs w:val="26"/>
        </w:rPr>
      </w:pPr>
      <w:r w:rsidRPr="003143C6">
        <w:rPr>
          <w:sz w:val="26"/>
          <w:szCs w:val="26"/>
        </w:rPr>
        <w:t>- Rješenje o ovrsi Ovr-5991/11 - 8. 12. 2011. (pravomoćno)</w:t>
      </w:r>
    </w:p>
    <w:p w:rsidRDefault="003143C6" w:rsidP="003143C6" w:rsidR="003143C6" w:rsidRPr="003143C6">
      <w:pPr>
        <w:rPr>
          <w:sz w:val="26"/>
          <w:szCs w:val="26"/>
        </w:rPr>
      </w:pPr>
      <w:r w:rsidRPr="003143C6">
        <w:rPr>
          <w:sz w:val="26"/>
          <w:szCs w:val="26"/>
        </w:rPr>
        <w:t>- Zabilježba ovrhe Z-3262/12 12. 1. 2012.</w:t>
      </w:r>
    </w:p>
    <w:p w:rsidRDefault="003143C6" w:rsidP="003143C6" w:rsidR="003143C6" w:rsidRPr="003143C6">
      <w:pPr>
        <w:rPr>
          <w:sz w:val="26"/>
          <w:szCs w:val="26"/>
        </w:rPr>
      </w:pPr>
      <w:r w:rsidRPr="003143C6">
        <w:rPr>
          <w:sz w:val="26"/>
          <w:szCs w:val="26"/>
        </w:rPr>
        <w:t>- Prigovor Katarine Medarić 31. 1. 2012. za 43. etažu zk.ul. 30194 k.o. Grad Zagreb</w:t>
      </w:r>
    </w:p>
    <w:p w:rsidRDefault="003143C6" w:rsidP="003143C6" w:rsidR="003143C6" w:rsidRPr="003143C6">
      <w:pPr>
        <w:rPr>
          <w:sz w:val="26"/>
          <w:szCs w:val="26"/>
        </w:rPr>
      </w:pPr>
      <w:r w:rsidRPr="003143C6">
        <w:rPr>
          <w:sz w:val="26"/>
          <w:szCs w:val="26"/>
        </w:rPr>
        <w:t>- Rješenje 1. 3. 2012. - prihvaćen prigovor K.M.</w:t>
      </w:r>
    </w:p>
    <w:p w:rsidRDefault="003143C6" w:rsidP="003143C6" w:rsidR="003143C6" w:rsidRPr="003143C6">
      <w:pPr>
        <w:rPr>
          <w:sz w:val="26"/>
          <w:szCs w:val="26"/>
        </w:rPr>
      </w:pPr>
      <w:r w:rsidRPr="003143C6">
        <w:rPr>
          <w:sz w:val="26"/>
          <w:szCs w:val="26"/>
        </w:rPr>
        <w:t>- Prigovor Miljenko Lapaine 22. 5. 2012. za 21., 27. i 52. etažu zk.ul. 30194 k.o. Grad Zagreb</w:t>
      </w:r>
    </w:p>
    <w:p w:rsidRDefault="003143C6" w:rsidP="003143C6" w:rsidR="003143C6" w:rsidRPr="003143C6">
      <w:pPr>
        <w:rPr>
          <w:sz w:val="26"/>
          <w:szCs w:val="26"/>
        </w:rPr>
      </w:pPr>
      <w:r w:rsidRPr="003143C6">
        <w:rPr>
          <w:sz w:val="26"/>
          <w:szCs w:val="26"/>
        </w:rPr>
        <w:t>- Rješenje 6. 8. 2012. - prihvaćen prigovor M.L.</w:t>
      </w:r>
    </w:p>
    <w:p w:rsidRDefault="003143C6" w:rsidP="003143C6" w:rsidR="003143C6" w:rsidRPr="003143C6">
      <w:pPr>
        <w:rPr>
          <w:sz w:val="26"/>
          <w:szCs w:val="26"/>
        </w:rPr>
      </w:pPr>
      <w:r w:rsidRPr="003143C6">
        <w:rPr>
          <w:sz w:val="26"/>
          <w:szCs w:val="26"/>
        </w:rPr>
        <w:t>- Rješenje VTS RH Pž-6449/12 6. 8. 2012. ukinuto rješenje za M.L.</w:t>
      </w:r>
    </w:p>
    <w:p w:rsidRDefault="003143C6" w:rsidP="003143C6" w:rsidR="003143C6" w:rsidRPr="003143C6">
      <w:pPr>
        <w:rPr>
          <w:sz w:val="26"/>
          <w:szCs w:val="26"/>
        </w:rPr>
      </w:pPr>
      <w:r w:rsidRPr="003143C6">
        <w:rPr>
          <w:sz w:val="26"/>
          <w:szCs w:val="26"/>
        </w:rPr>
        <w:t>- Rješenje 21. 2. 2013. - M.L. upućen u parnicu</w:t>
      </w:r>
    </w:p>
    <w:p w:rsidRDefault="003143C6" w:rsidP="003143C6" w:rsidR="003143C6" w:rsidRPr="003143C6">
      <w:pPr>
        <w:rPr>
          <w:sz w:val="26"/>
          <w:szCs w:val="26"/>
        </w:rPr>
      </w:pPr>
      <w:r w:rsidRPr="003143C6">
        <w:rPr>
          <w:sz w:val="26"/>
          <w:szCs w:val="26"/>
        </w:rPr>
        <w:t>- Prigovor Mate Števanja 30. 5. 2012. za 20. i 49. etažu zk.ul. 100740 k.o. Vrapče Novo</w:t>
      </w:r>
    </w:p>
    <w:p w:rsidRDefault="003143C6" w:rsidP="003143C6" w:rsidR="003143C6" w:rsidRPr="003143C6">
      <w:pPr>
        <w:rPr>
          <w:sz w:val="26"/>
          <w:szCs w:val="26"/>
        </w:rPr>
      </w:pPr>
      <w:r w:rsidRPr="003143C6">
        <w:rPr>
          <w:sz w:val="26"/>
          <w:szCs w:val="26"/>
        </w:rPr>
        <w:t>- Rješenje 8. 8. 2012. - prihvaćen prigovor M.Š.</w:t>
      </w:r>
    </w:p>
    <w:p w:rsidRDefault="003143C6" w:rsidP="003143C6" w:rsidR="003143C6" w:rsidRPr="003143C6">
      <w:pPr>
        <w:rPr>
          <w:sz w:val="26"/>
          <w:szCs w:val="26"/>
        </w:rPr>
      </w:pPr>
      <w:r w:rsidRPr="003143C6">
        <w:rPr>
          <w:sz w:val="26"/>
          <w:szCs w:val="26"/>
        </w:rPr>
        <w:t>- Rješenje VTS RH Pž-6450/12 7. 8. 2012. ukinuto rješenje za M.Š.</w:t>
      </w:r>
    </w:p>
    <w:p w:rsidRDefault="003143C6" w:rsidP="003143C6" w:rsidR="003143C6" w:rsidRPr="003143C6">
      <w:pPr>
        <w:rPr>
          <w:sz w:val="26"/>
          <w:szCs w:val="26"/>
        </w:rPr>
      </w:pPr>
      <w:r w:rsidRPr="003143C6">
        <w:rPr>
          <w:sz w:val="26"/>
          <w:szCs w:val="26"/>
        </w:rPr>
        <w:t>- Rješenje 21. 2. 2013. - M.Š. upućen u parnicu</w:t>
      </w:r>
    </w:p>
    <w:p w:rsidRDefault="003143C6" w:rsidP="003143C6" w:rsidR="003143C6" w:rsidRPr="003143C6">
      <w:pPr>
        <w:rPr>
          <w:sz w:val="26"/>
          <w:szCs w:val="26"/>
        </w:rPr>
      </w:pPr>
      <w:r w:rsidRPr="003143C6">
        <w:rPr>
          <w:sz w:val="26"/>
          <w:szCs w:val="26"/>
        </w:rPr>
        <w:t>- Prigovor Ipro-inženjering d.o.o. 14. 6. 2012. za zk.č.br. 41/250 zk.ul. 296 k.o. Jankomir</w:t>
      </w:r>
    </w:p>
    <w:p w:rsidRDefault="003143C6" w:rsidP="003143C6" w:rsidR="003143C6" w:rsidRPr="003143C6">
      <w:pPr>
        <w:rPr>
          <w:sz w:val="26"/>
          <w:szCs w:val="26"/>
        </w:rPr>
      </w:pPr>
      <w:r w:rsidRPr="003143C6">
        <w:rPr>
          <w:sz w:val="26"/>
          <w:szCs w:val="26"/>
        </w:rPr>
        <w:t>- Rješenje 8. 8. 2012. - prihvaćen prigovor Ipro.</w:t>
      </w:r>
    </w:p>
    <w:p w:rsidRDefault="003143C6" w:rsidP="003143C6" w:rsidR="003143C6" w:rsidRPr="003143C6">
      <w:pPr>
        <w:rPr>
          <w:sz w:val="26"/>
          <w:szCs w:val="26"/>
        </w:rPr>
      </w:pPr>
      <w:r w:rsidRPr="003143C6">
        <w:rPr>
          <w:sz w:val="26"/>
          <w:szCs w:val="26"/>
        </w:rPr>
        <w:t>- Rješenje VTS RH Pž-6451/12 25. 9. 2012. ukinuto rješenje za Ipro.</w:t>
      </w:r>
    </w:p>
    <w:p w:rsidRDefault="003143C6" w:rsidP="003143C6" w:rsidR="003143C6" w:rsidRPr="003143C6">
      <w:pPr>
        <w:rPr>
          <w:sz w:val="26"/>
          <w:szCs w:val="26"/>
        </w:rPr>
      </w:pPr>
      <w:r w:rsidRPr="003143C6">
        <w:rPr>
          <w:sz w:val="26"/>
          <w:szCs w:val="26"/>
        </w:rPr>
        <w:t>- Rješenje 21. 2. 2013. - Ipro upućen u parnicu</w:t>
      </w:r>
    </w:p>
    <w:p w:rsidRDefault="003143C6" w:rsidP="003143C6" w:rsidR="003143C6" w:rsidRPr="003143C6">
      <w:pPr>
        <w:rPr>
          <w:sz w:val="26"/>
          <w:szCs w:val="26"/>
        </w:rPr>
      </w:pPr>
      <w:r w:rsidRPr="003143C6">
        <w:rPr>
          <w:sz w:val="26"/>
          <w:szCs w:val="26"/>
        </w:rPr>
        <w:t>- Prigovor Fratea d.o.o. 7. 8. 2012. za 30. i 59. etažu zk.ul. 100740 k.o. Vrapče Novo</w:t>
      </w:r>
    </w:p>
    <w:p w:rsidRDefault="003143C6" w:rsidP="003143C6" w:rsidR="003143C6" w:rsidRPr="003143C6">
      <w:pPr>
        <w:rPr>
          <w:sz w:val="26"/>
          <w:szCs w:val="26"/>
        </w:rPr>
      </w:pPr>
      <w:r w:rsidRPr="003143C6">
        <w:rPr>
          <w:sz w:val="26"/>
          <w:szCs w:val="26"/>
        </w:rPr>
        <w:t>- Rješenje 21. 2. 2013. - Fratea upućena u parnicu</w:t>
      </w:r>
    </w:p>
    <w:p w:rsidRDefault="003143C6" w:rsidP="003143C6" w:rsidR="003143C6" w:rsidRPr="003143C6">
      <w:pPr>
        <w:rPr>
          <w:sz w:val="26"/>
          <w:szCs w:val="26"/>
        </w:rPr>
      </w:pPr>
      <w:r w:rsidRPr="003143C6">
        <w:rPr>
          <w:sz w:val="26"/>
          <w:szCs w:val="26"/>
        </w:rPr>
        <w:t>- Prigovor Stanko Ćavar 7. 12. 2012. za 38. i 67. etažu zk.ul. 100740 k.o. Vrapče Novo</w:t>
      </w:r>
    </w:p>
    <w:p w:rsidRDefault="003143C6" w:rsidP="003143C6" w:rsidR="003143C6" w:rsidRPr="003143C6">
      <w:pPr>
        <w:rPr>
          <w:sz w:val="26"/>
          <w:szCs w:val="26"/>
        </w:rPr>
      </w:pPr>
      <w:r w:rsidRPr="003143C6">
        <w:rPr>
          <w:sz w:val="26"/>
          <w:szCs w:val="26"/>
        </w:rPr>
        <w:t>- Rješenje 12. 3. 2013. - S.Ć. upućen u parnicu</w:t>
      </w:r>
    </w:p>
    <w:p w:rsidRDefault="003143C6" w:rsidP="003143C6" w:rsidR="003143C6" w:rsidRPr="003143C6">
      <w:pPr>
        <w:rPr>
          <w:sz w:val="26"/>
          <w:szCs w:val="26"/>
        </w:rPr>
      </w:pPr>
      <w:r w:rsidRPr="003143C6">
        <w:rPr>
          <w:sz w:val="26"/>
          <w:szCs w:val="26"/>
        </w:rPr>
        <w:t>- Prigovor Slavica Ćavar 8. 12. 2012. za 38. i 67. etažu zk.ul. 100740 k.o. Vrapče Novo</w:t>
      </w:r>
    </w:p>
    <w:p w:rsidRDefault="003143C6" w:rsidP="003143C6" w:rsidR="003143C6" w:rsidRPr="003143C6">
      <w:pPr>
        <w:rPr>
          <w:sz w:val="26"/>
          <w:szCs w:val="26"/>
        </w:rPr>
      </w:pPr>
      <w:r w:rsidRPr="003143C6">
        <w:rPr>
          <w:sz w:val="26"/>
          <w:szCs w:val="26"/>
        </w:rPr>
        <w:t>- Rješenje 13. 3. 2013. - SL.Ć. upućena u parnicu</w:t>
      </w:r>
    </w:p>
    <w:p w:rsidRDefault="003143C6" w:rsidP="003143C6" w:rsidR="003143C6" w:rsidRPr="003143C6">
      <w:pPr>
        <w:rPr>
          <w:sz w:val="26"/>
          <w:szCs w:val="26"/>
        </w:rPr>
      </w:pPr>
      <w:r w:rsidRPr="003143C6">
        <w:rPr>
          <w:sz w:val="26"/>
          <w:szCs w:val="26"/>
        </w:rPr>
        <w:t>- Prigovor M.B. Tehno d.o.o. 14. 2. 2013. za 5., 13. i 42. etažu zk.ul. 100740 k.o. Vrapče Novo</w:t>
      </w:r>
    </w:p>
    <w:p w:rsidRDefault="003143C6" w:rsidP="003143C6" w:rsidR="003143C6" w:rsidRPr="003143C6">
      <w:pPr>
        <w:rPr>
          <w:sz w:val="26"/>
          <w:szCs w:val="26"/>
        </w:rPr>
      </w:pPr>
      <w:r w:rsidRPr="003143C6">
        <w:rPr>
          <w:sz w:val="26"/>
          <w:szCs w:val="26"/>
        </w:rPr>
        <w:t>- Rješenje 13. 3. 2013. - M.T. upućen u parnicu</w:t>
      </w:r>
    </w:p>
    <w:p w:rsidRDefault="003143C6" w:rsidP="003143C6" w:rsidR="003143C6" w:rsidRPr="003143C6">
      <w:pPr>
        <w:rPr>
          <w:sz w:val="26"/>
          <w:szCs w:val="26"/>
        </w:rPr>
      </w:pPr>
      <w:r w:rsidRPr="003143C6">
        <w:rPr>
          <w:sz w:val="26"/>
          <w:szCs w:val="26"/>
        </w:rPr>
        <w:t>- Podnesak M. T. 6. 11. 2014. - prilog: sudska nagodba M.T. i Tempo OGS ZG R1-456/13 15. 1. 2014.</w:t>
      </w:r>
    </w:p>
    <w:p w:rsidRDefault="003143C6" w:rsidP="003143C6" w:rsidR="003143C6" w:rsidRPr="003143C6">
      <w:pPr>
        <w:rPr>
          <w:sz w:val="26"/>
          <w:szCs w:val="26"/>
        </w:rPr>
      </w:pPr>
      <w:r w:rsidRPr="003143C6">
        <w:rPr>
          <w:sz w:val="26"/>
          <w:szCs w:val="26"/>
        </w:rPr>
        <w:t>- Prigovor Branislav Leovac 22. 7. 2013. za 3. i 60. etažu zk.ul. 30194 k.o. Grad Zagreb</w:t>
      </w:r>
    </w:p>
    <w:p w:rsidRDefault="003143C6" w:rsidP="003143C6" w:rsidR="003143C6" w:rsidRPr="003143C6">
      <w:pPr>
        <w:rPr>
          <w:sz w:val="26"/>
          <w:szCs w:val="26"/>
        </w:rPr>
      </w:pPr>
      <w:r w:rsidRPr="003143C6">
        <w:rPr>
          <w:sz w:val="26"/>
          <w:szCs w:val="26"/>
        </w:rPr>
        <w:t>- Rješenje 28. 10. 2013. - B.L. upućen u parnicu</w:t>
      </w:r>
    </w:p>
    <w:p w:rsidRDefault="003143C6" w:rsidP="003143C6" w:rsidR="003143C6" w:rsidRPr="003143C6">
      <w:pPr>
        <w:rPr>
          <w:sz w:val="26"/>
          <w:szCs w:val="26"/>
        </w:rPr>
      </w:pPr>
      <w:r w:rsidRPr="003143C6">
        <w:rPr>
          <w:sz w:val="26"/>
          <w:szCs w:val="26"/>
        </w:rPr>
        <w:t>- Tužba B.L. 27. 12. 2013.</w:t>
      </w:r>
    </w:p>
    <w:p w:rsidRDefault="003143C6" w:rsidP="003143C6" w:rsidR="003143C6" w:rsidRPr="003143C6">
      <w:pPr>
        <w:rPr>
          <w:sz w:val="26"/>
          <w:szCs w:val="26"/>
        </w:rPr>
      </w:pPr>
      <w:r w:rsidRPr="003143C6">
        <w:rPr>
          <w:sz w:val="26"/>
          <w:szCs w:val="26"/>
        </w:rPr>
        <w:lastRenderedPageBreak/>
        <w:t>- Prijedlog za odgodu ovrhe B.L. 27. 12. 2013.i 27. 6. 2014. za 3. zk.ul. 30194 k.o. Grad Zagreb (Ovr-1252/12)</w:t>
      </w:r>
    </w:p>
    <w:p w:rsidRDefault="003143C6" w:rsidP="003143C6" w:rsidR="003143C6" w:rsidRPr="003143C6">
      <w:pPr>
        <w:rPr>
          <w:sz w:val="26"/>
          <w:szCs w:val="26"/>
        </w:rPr>
      </w:pPr>
      <w:r w:rsidRPr="003143C6">
        <w:rPr>
          <w:sz w:val="26"/>
          <w:szCs w:val="26"/>
        </w:rPr>
        <w:t>- Prigovor Avgust Kovačić 23. 7. 2013. za 8., 18. i 44. etažu zk.ul. 100740 k.o. Vrapče Novo</w:t>
      </w:r>
    </w:p>
    <w:p w:rsidRDefault="003143C6" w:rsidP="003143C6" w:rsidR="003143C6" w:rsidRPr="003143C6">
      <w:pPr>
        <w:rPr>
          <w:sz w:val="26"/>
          <w:szCs w:val="26"/>
        </w:rPr>
      </w:pPr>
      <w:r w:rsidRPr="003143C6">
        <w:rPr>
          <w:sz w:val="26"/>
          <w:szCs w:val="26"/>
        </w:rPr>
        <w:t>- Rješenje 28. 10. 2013. - A.K. upućen u parnicu</w:t>
      </w:r>
    </w:p>
    <w:p w:rsidRDefault="003143C6" w:rsidP="003143C6" w:rsidR="003143C6" w:rsidRPr="003143C6">
      <w:pPr>
        <w:rPr>
          <w:sz w:val="26"/>
          <w:szCs w:val="26"/>
        </w:rPr>
      </w:pPr>
      <w:r w:rsidRPr="003143C6">
        <w:rPr>
          <w:sz w:val="26"/>
          <w:szCs w:val="26"/>
        </w:rPr>
        <w:t>- Prigovor Lidija Beneš 14. 11. 2013. za 41. i 42. etažu zk.ul. 100740 k.o. Vrapče Novo</w:t>
      </w:r>
    </w:p>
    <w:p w:rsidRDefault="003143C6" w:rsidP="003143C6" w:rsidR="003143C6" w:rsidRPr="003143C6">
      <w:pPr>
        <w:rPr>
          <w:sz w:val="26"/>
          <w:szCs w:val="26"/>
        </w:rPr>
      </w:pPr>
      <w:r w:rsidRPr="003143C6">
        <w:rPr>
          <w:sz w:val="26"/>
          <w:szCs w:val="26"/>
        </w:rPr>
        <w:t>- Prigovor Dane Došenović 23. 12. 2013. za 3. etažu zk.ul. 100740 k.o. Vrapče Novo</w:t>
      </w:r>
    </w:p>
    <w:p w:rsidRDefault="003143C6" w:rsidP="003143C6" w:rsidR="003143C6" w:rsidRPr="003143C6">
      <w:pPr>
        <w:rPr>
          <w:sz w:val="26"/>
          <w:szCs w:val="26"/>
        </w:rPr>
      </w:pPr>
      <w:r w:rsidRPr="003143C6">
        <w:rPr>
          <w:sz w:val="26"/>
          <w:szCs w:val="26"/>
        </w:rPr>
        <w:t xml:space="preserve">- prigovor Dino Krčelić </w:t>
      </w:r>
    </w:p>
    <w:p w:rsidRDefault="003143C6" w:rsidP="003143C6" w:rsidR="003143C6" w:rsidRPr="003143C6">
      <w:pPr>
        <w:rPr>
          <w:sz w:val="26"/>
          <w:szCs w:val="26"/>
        </w:rPr>
      </w:pPr>
      <w:r w:rsidRPr="003143C6">
        <w:rPr>
          <w:sz w:val="26"/>
          <w:szCs w:val="26"/>
        </w:rPr>
        <w:t>- Prigovor Filips d.o.o. 17. 3. 2016. za 33. etažu zk.ul. 30194 k.o. Grad Zagreb</w:t>
      </w:r>
    </w:p>
    <w:p w:rsidRDefault="003143C6" w:rsidP="003143C6" w:rsidR="003143C6" w:rsidRPr="003143C6">
      <w:pPr>
        <w:rPr>
          <w:sz w:val="26"/>
          <w:szCs w:val="26"/>
        </w:rPr>
      </w:pPr>
      <w:r w:rsidRPr="003143C6">
        <w:rPr>
          <w:sz w:val="26"/>
          <w:szCs w:val="26"/>
        </w:rPr>
        <w:t>- Tužba Flips 24. 3. 2016., zabilježba spora Z-15213/16</w:t>
      </w:r>
    </w:p>
    <w:p w:rsidRDefault="003143C6" w:rsidP="003143C6" w:rsidR="003143C6" w:rsidRPr="003143C6">
      <w:pPr>
        <w:rPr>
          <w:sz w:val="26"/>
          <w:szCs w:val="26"/>
        </w:rPr>
      </w:pPr>
      <w:r w:rsidRPr="003143C6">
        <w:rPr>
          <w:sz w:val="26"/>
          <w:szCs w:val="26"/>
        </w:rPr>
        <w:t>- Rješenje o prekidu postupka 5. 3. 2014. (pravomoćno)</w:t>
      </w:r>
    </w:p>
    <w:p w:rsidRDefault="003143C6" w:rsidP="003143C6" w:rsidR="003143C6" w:rsidRPr="003143C6">
      <w:pPr>
        <w:rPr>
          <w:sz w:val="26"/>
          <w:szCs w:val="26"/>
        </w:rPr>
      </w:pPr>
    </w:p>
    <w:p w:rsidRDefault="003143C6" w:rsidP="003143C6" w:rsidR="003143C6" w:rsidRPr="003143C6">
      <w:pPr>
        <w:rPr>
          <w:sz w:val="26"/>
          <w:szCs w:val="26"/>
        </w:rPr>
      </w:pPr>
      <w:r w:rsidRPr="003143C6">
        <w:rPr>
          <w:sz w:val="26"/>
          <w:szCs w:val="26"/>
        </w:rPr>
        <w:t>---OGS ZG Ovr-1252/12---</w:t>
      </w:r>
    </w:p>
    <w:p w:rsidRDefault="003143C6" w:rsidP="003143C6" w:rsidR="003143C6" w:rsidRPr="003143C6">
      <w:pPr>
        <w:rPr>
          <w:sz w:val="26"/>
          <w:szCs w:val="26"/>
        </w:rPr>
      </w:pPr>
      <w:r w:rsidRPr="003143C6">
        <w:rPr>
          <w:sz w:val="26"/>
          <w:szCs w:val="26"/>
        </w:rPr>
        <w:t>- Ročište za procjenu vrijednosti nekretnina 5. 9. 2012.</w:t>
      </w:r>
    </w:p>
    <w:p w:rsidRDefault="003143C6" w:rsidP="003143C6" w:rsidR="003143C6" w:rsidRPr="003143C6">
      <w:pPr>
        <w:rPr>
          <w:sz w:val="26"/>
          <w:szCs w:val="26"/>
        </w:rPr>
      </w:pPr>
      <w:r w:rsidRPr="003143C6">
        <w:rPr>
          <w:sz w:val="26"/>
          <w:szCs w:val="26"/>
        </w:rPr>
        <w:t>- Prigovor Tehnoing d.o.o. 18.11. 2014. za 52. etažu zk.ul. 100740 k.o. Vrapče Novo</w:t>
      </w:r>
    </w:p>
    <w:p w:rsidRDefault="003143C6" w:rsidP="003143C6" w:rsidR="003143C6" w:rsidRPr="003143C6">
      <w:pPr>
        <w:rPr>
          <w:sz w:val="26"/>
          <w:szCs w:val="26"/>
        </w:rPr>
      </w:pPr>
      <w:r w:rsidRPr="003143C6">
        <w:rPr>
          <w:sz w:val="26"/>
          <w:szCs w:val="26"/>
        </w:rPr>
        <w:t>- Prijedlog za odgodu ovrhe B.L. i Vodovod 29. 9. 2015. za 3. etažu zk.ul. 30194 k.o. Grad Zagreb</w:t>
      </w:r>
    </w:p>
    <w:p w:rsidRDefault="003143C6" w:rsidP="003143C6" w:rsidR="003143C6" w:rsidRPr="003143C6">
      <w:pPr>
        <w:rPr>
          <w:sz w:val="26"/>
          <w:szCs w:val="26"/>
        </w:rPr>
      </w:pPr>
      <w:r w:rsidRPr="003143C6">
        <w:rPr>
          <w:sz w:val="26"/>
          <w:szCs w:val="26"/>
        </w:rPr>
        <w:t>- Rješenje o oglašavanju nenadležnim 9. 10. 2015. (pravomoćno)</w:t>
      </w:r>
    </w:p>
    <w:p w:rsidRDefault="003143C6" w:rsidP="003143C6" w:rsidR="003143C6" w:rsidRPr="003143C6">
      <w:pPr>
        <w:rPr>
          <w:sz w:val="26"/>
          <w:szCs w:val="26"/>
        </w:rPr>
      </w:pPr>
      <w:r w:rsidRPr="003143C6">
        <w:rPr>
          <w:sz w:val="26"/>
          <w:szCs w:val="26"/>
        </w:rPr>
        <w:t>- Prijedlog za odgodu ovrhe Ipro 6. 11. 2015. za zk.č.br. 41/250 zk.ul. 296 k.o. Jankomir</w:t>
      </w:r>
    </w:p>
    <w:p w:rsidRDefault="003143C6" w:rsidP="003143C6" w:rsidR="003143C6" w:rsidRPr="003143C6">
      <w:pPr>
        <w:rPr>
          <w:sz w:val="26"/>
          <w:szCs w:val="26"/>
        </w:rPr>
      </w:pPr>
      <w:r w:rsidRPr="003143C6">
        <w:rPr>
          <w:sz w:val="26"/>
          <w:szCs w:val="26"/>
        </w:rPr>
        <w:t>- Podnesak ovrhovoditelja - prijedlog za vještačenje za zk.č.br. 41/50, 41/241 i 41/243 zk.ul. 296 k.o. Jankomir</w:t>
      </w:r>
    </w:p>
    <w:p w:rsidRDefault="003143C6" w:rsidP="003143C6" w:rsidR="003143C6" w:rsidRPr="003143C6">
      <w:pPr>
        <w:rPr>
          <w:sz w:val="26"/>
          <w:szCs w:val="26"/>
        </w:rPr>
      </w:pPr>
    </w:p>
    <w:p w:rsidRDefault="003143C6" w:rsidP="003143C6" w:rsidR="003143C6" w:rsidRPr="003143C6">
      <w:pPr>
        <w:rPr>
          <w:sz w:val="26"/>
          <w:szCs w:val="26"/>
        </w:rPr>
      </w:pPr>
      <w:r w:rsidRPr="003143C6">
        <w:rPr>
          <w:sz w:val="26"/>
          <w:szCs w:val="26"/>
        </w:rPr>
        <w:t>---TS ZG Ovr-551/15---</w:t>
      </w:r>
    </w:p>
    <w:p w:rsidRDefault="003143C6" w:rsidP="003143C6" w:rsidR="003143C6" w:rsidRPr="003143C6">
      <w:pPr>
        <w:rPr>
          <w:sz w:val="26"/>
          <w:szCs w:val="26"/>
        </w:rPr>
      </w:pPr>
      <w:r w:rsidRPr="003143C6">
        <w:rPr>
          <w:sz w:val="26"/>
          <w:szCs w:val="26"/>
        </w:rPr>
        <w:t>- Podnesak ovrhovoditelja - djelomično povlačenje ovršnog prijedloga za podul. 9., 20., 21., 23., 26., 30., 31., 49., 50., 52., 55., 59., 60. zk.ul. 100740 k.o. Vrapče Novo</w:t>
      </w:r>
    </w:p>
    <w:p w:rsidRDefault="003143C6" w:rsidP="003143C6" w:rsidR="003143C6" w:rsidRPr="003143C6">
      <w:pPr>
        <w:rPr>
          <w:sz w:val="26"/>
          <w:szCs w:val="26"/>
        </w:rPr>
      </w:pPr>
      <w:r w:rsidRPr="003143C6">
        <w:rPr>
          <w:sz w:val="26"/>
          <w:szCs w:val="26"/>
        </w:rPr>
        <w:t>- Podnesak ovrhovoditelja 18. 2. 2016. - djelomično povlačenje ovršnog prijedloga za podul. 9., 20., 21., 23., 26., 30., 31., 49., 50., 52., 55., 59., 60. zk.ul. 100740 k.o. Vrapče Novo</w:t>
      </w:r>
    </w:p>
    <w:p w:rsidRDefault="003143C6" w:rsidP="003143C6" w:rsidR="003143C6" w:rsidRPr="003143C6">
      <w:pPr>
        <w:rPr>
          <w:sz w:val="26"/>
          <w:szCs w:val="26"/>
        </w:rPr>
      </w:pPr>
      <w:r w:rsidRPr="003143C6">
        <w:rPr>
          <w:sz w:val="26"/>
          <w:szCs w:val="26"/>
        </w:rPr>
        <w:t>- Rješenje 18. 3. 2016. djelomična obustava ovrhe za gore navedene etaže</w:t>
      </w:r>
    </w:p>
    <w:p w:rsidRDefault="003143C6" w:rsidP="003143C6" w:rsidR="00284909">
      <w:pPr>
        <w:rPr>
          <w:sz w:val="26"/>
          <w:szCs w:val="26"/>
        </w:rPr>
      </w:pPr>
      <w:r w:rsidRPr="003143C6">
        <w:rPr>
          <w:sz w:val="26"/>
          <w:szCs w:val="26"/>
        </w:rPr>
        <w:t>- Nalaz i mišljenje vještaka 5. 7. 2016.  za zk.č.br. 41/50, 41/241 i 41/243 zk.ul. 296 k.o. Jankomir</w:t>
      </w:r>
    </w:p>
    <w:p w:rsidRDefault="006F1EE3" w:rsidP="006F1EE3" w:rsidR="006F1EE3">
      <w:pPr>
        <w:rPr>
          <w:sz w:val="26"/>
          <w:szCs w:val="26"/>
        </w:rPr>
      </w:pPr>
    </w:p>
    <w:p w:rsidRDefault="003143C6" w:rsidP="006F1EE3" w:rsidR="006F1EE3">
      <w:pPr>
        <w:rPr>
          <w:sz w:val="26"/>
          <w:szCs w:val="26"/>
        </w:rPr>
      </w:pPr>
      <w:r>
        <w:rPr>
          <w:sz w:val="26"/>
          <w:szCs w:val="26"/>
        </w:rPr>
        <w:t>Svi gornji postupci još uvijek u tijeku.</w:t>
      </w:r>
    </w:p>
    <w:p w:rsidRDefault="006F1EE3" w:rsidP="006F1EE3" w:rsidR="006F1EE3">
      <w:pPr>
        <w:rPr>
          <w:sz w:val="26"/>
          <w:szCs w:val="26"/>
        </w:rPr>
      </w:pPr>
    </w:p>
    <w:p w:rsidRDefault="006F1EE3" w:rsidP="006F1EE3" w:rsidR="006F1EE3" w:rsidRPr="0095786E">
      <w:pPr>
        <w:rPr>
          <w:b/>
          <w:sz w:val="26"/>
          <w:szCs w:val="26"/>
        </w:rPr>
      </w:pPr>
      <w:r>
        <w:rPr>
          <w:b/>
          <w:sz w:val="26"/>
          <w:szCs w:val="26"/>
        </w:rPr>
        <w:t>35</w:t>
      </w:r>
      <w:r w:rsidRPr="001F6399">
        <w:rPr>
          <w:b/>
          <w:sz w:val="26"/>
          <w:szCs w:val="26"/>
        </w:rPr>
        <w:t>.</w:t>
      </w:r>
      <w:r>
        <w:rPr>
          <w:sz w:val="26"/>
          <w:szCs w:val="26"/>
        </w:rPr>
        <w:tab/>
      </w:r>
      <w:r>
        <w:rPr>
          <w:b/>
          <w:sz w:val="26"/>
          <w:szCs w:val="26"/>
        </w:rPr>
        <w:t>Povrv-2619/2014</w:t>
      </w:r>
      <w:r w:rsidRPr="0095786E">
        <w:rPr>
          <w:b/>
          <w:sz w:val="26"/>
          <w:szCs w:val="26"/>
        </w:rPr>
        <w:t>.</w:t>
      </w:r>
    </w:p>
    <w:p w:rsidRDefault="006F1EE3" w:rsidP="006F1EE3" w:rsidR="006F1EE3">
      <w:pPr>
        <w:rPr>
          <w:sz w:val="26"/>
          <w:szCs w:val="26"/>
        </w:rPr>
      </w:pPr>
      <w:r>
        <w:rPr>
          <w:sz w:val="26"/>
          <w:szCs w:val="26"/>
        </w:rPr>
        <w:tab/>
        <w:t>Tužitelj: Temex d.o.o.</w:t>
      </w:r>
    </w:p>
    <w:p w:rsidRDefault="006F1EE3" w:rsidP="006F1EE3" w:rsidR="006F1EE3">
      <w:pPr>
        <w:rPr>
          <w:sz w:val="26"/>
          <w:szCs w:val="26"/>
        </w:rPr>
      </w:pPr>
      <w:r>
        <w:rPr>
          <w:sz w:val="26"/>
          <w:szCs w:val="26"/>
        </w:rPr>
        <w:tab/>
        <w:t xml:space="preserve">Tuženik: Tempo d.d. u stečaju </w:t>
      </w:r>
    </w:p>
    <w:p w:rsidRDefault="008A3D47" w:rsidP="006F1EE3" w:rsidR="006F1EE3">
      <w:pPr>
        <w:rPr>
          <w:sz w:val="26"/>
          <w:szCs w:val="26"/>
        </w:rPr>
      </w:pPr>
      <w:r>
        <w:rPr>
          <w:sz w:val="26"/>
          <w:szCs w:val="26"/>
        </w:rPr>
        <w:tab/>
        <w:t>Radi: isplate</w:t>
      </w:r>
    </w:p>
    <w:p w:rsidRDefault="006F1EE3" w:rsidP="006F1EE3" w:rsidR="006F1EE3">
      <w:pPr>
        <w:rPr>
          <w:sz w:val="26"/>
          <w:szCs w:val="26"/>
        </w:rPr>
      </w:pPr>
    </w:p>
    <w:p w:rsidRDefault="00D10947" w:rsidP="006F1EE3" w:rsidR="006F1EE3">
      <w:pPr>
        <w:rPr>
          <w:sz w:val="26"/>
          <w:szCs w:val="26"/>
        </w:rPr>
      </w:pPr>
      <w:r>
        <w:rPr>
          <w:sz w:val="26"/>
          <w:szCs w:val="26"/>
        </w:rPr>
        <w:lastRenderedPageBreak/>
        <w:t xml:space="preserve">Postupak pokrenut 11.02.2014., u </w:t>
      </w:r>
      <w:r w:rsidR="006F1EE3">
        <w:rPr>
          <w:sz w:val="26"/>
          <w:szCs w:val="26"/>
        </w:rPr>
        <w:t>predmetu doneseno Rješenje o prekidu postupka – 02.09.2014.</w:t>
      </w:r>
    </w:p>
    <w:p w:rsidRDefault="00D10947" w:rsidP="006F1EE3" w:rsidR="00D10947">
      <w:pPr>
        <w:rPr>
          <w:sz w:val="26"/>
          <w:szCs w:val="26"/>
        </w:rPr>
      </w:pPr>
    </w:p>
    <w:p w:rsidRDefault="00D10947" w:rsidP="006F1EE3" w:rsidR="00D10947">
      <w:pPr>
        <w:rPr>
          <w:sz w:val="26"/>
          <w:szCs w:val="26"/>
        </w:rPr>
      </w:pPr>
      <w:r>
        <w:rPr>
          <w:sz w:val="26"/>
          <w:szCs w:val="26"/>
        </w:rPr>
        <w:t>Tražbina u iznosu od 675.510,75 kuna osporena na ispitnom ročištu</w:t>
      </w:r>
      <w:r w:rsidR="00D07DF7">
        <w:rPr>
          <w:sz w:val="26"/>
          <w:szCs w:val="26"/>
        </w:rPr>
        <w:t xml:space="preserve"> od dana 18.03.2014.</w:t>
      </w:r>
      <w:r>
        <w:rPr>
          <w:sz w:val="26"/>
          <w:szCs w:val="26"/>
        </w:rPr>
        <w:t xml:space="preserve"> te vjerovnik Temex d.o.o. upućen nastaviti parnicu.</w:t>
      </w:r>
    </w:p>
    <w:p w:rsidRDefault="006F1EE3" w:rsidP="006F1EE3" w:rsidR="006F1EE3">
      <w:pPr>
        <w:rPr>
          <w:sz w:val="26"/>
          <w:szCs w:val="26"/>
        </w:rPr>
      </w:pPr>
    </w:p>
    <w:p w:rsidRDefault="00D10947" w:rsidP="006F1EE3" w:rsidR="00D10947">
      <w:pPr>
        <w:rPr>
          <w:sz w:val="26"/>
          <w:szCs w:val="26"/>
        </w:rPr>
      </w:pPr>
      <w:r>
        <w:rPr>
          <w:sz w:val="26"/>
          <w:szCs w:val="26"/>
        </w:rPr>
        <w:t>Izvidom utvrđeno da Temex nije u roku (niti uopće) nastavio parnicu te će tuženik tražiti odbačaj</w:t>
      </w:r>
      <w:r w:rsidR="00D07DF7">
        <w:rPr>
          <w:sz w:val="26"/>
          <w:szCs w:val="26"/>
        </w:rPr>
        <w:t xml:space="preserve"> tužbe u cijelosti s obzirom na presumpciju odustanka od prava na vođenje iste.</w:t>
      </w:r>
    </w:p>
    <w:p w:rsidRDefault="00D10947" w:rsidP="006F1EE3" w:rsidR="00D10947">
      <w:pPr>
        <w:rPr>
          <w:sz w:val="26"/>
          <w:szCs w:val="26"/>
        </w:rPr>
      </w:pPr>
    </w:p>
    <w:p w:rsidRDefault="006F1EE3" w:rsidP="006F1EE3" w:rsidR="006F1EE3">
      <w:pPr>
        <w:rPr>
          <w:sz w:val="26"/>
          <w:szCs w:val="26"/>
        </w:rPr>
      </w:pPr>
    </w:p>
    <w:p w:rsidRDefault="006F1EE3" w:rsidP="006F1EE3" w:rsidR="006F1EE3" w:rsidRPr="0095786E">
      <w:pPr>
        <w:rPr>
          <w:b/>
          <w:sz w:val="26"/>
          <w:szCs w:val="26"/>
        </w:rPr>
      </w:pPr>
      <w:r>
        <w:rPr>
          <w:b/>
          <w:sz w:val="26"/>
          <w:szCs w:val="26"/>
        </w:rPr>
        <w:t>36</w:t>
      </w:r>
      <w:r w:rsidRPr="001F6399">
        <w:rPr>
          <w:b/>
          <w:sz w:val="26"/>
          <w:szCs w:val="26"/>
        </w:rPr>
        <w:t>.</w:t>
      </w:r>
      <w:r>
        <w:rPr>
          <w:sz w:val="26"/>
          <w:szCs w:val="26"/>
        </w:rPr>
        <w:tab/>
      </w:r>
      <w:r>
        <w:rPr>
          <w:b/>
          <w:sz w:val="26"/>
          <w:szCs w:val="26"/>
        </w:rPr>
        <w:t>Povrv-4747/2013</w:t>
      </w:r>
      <w:r w:rsidRPr="0095786E">
        <w:rPr>
          <w:b/>
          <w:sz w:val="26"/>
          <w:szCs w:val="26"/>
        </w:rPr>
        <w:t>.</w:t>
      </w:r>
    </w:p>
    <w:p w:rsidRDefault="006F1EE3" w:rsidP="006F1EE3" w:rsidR="006F1EE3">
      <w:pPr>
        <w:rPr>
          <w:sz w:val="26"/>
          <w:szCs w:val="26"/>
        </w:rPr>
      </w:pPr>
      <w:r>
        <w:rPr>
          <w:sz w:val="26"/>
          <w:szCs w:val="26"/>
        </w:rPr>
        <w:tab/>
        <w:t>Tužitelj: Iskra d.o.o.</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 xml:space="preserve">Radi: </w:t>
      </w:r>
      <w:r w:rsidR="002F0B8B">
        <w:rPr>
          <w:sz w:val="26"/>
          <w:szCs w:val="26"/>
        </w:rPr>
        <w:t>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10.12.2013. doneseno rješenje o povlačenju tužbe, protiv kojeg je uložena žalba 06.02.2014.</w:t>
      </w:r>
      <w:r w:rsidR="00526DB7">
        <w:rPr>
          <w:sz w:val="26"/>
          <w:szCs w:val="26"/>
        </w:rPr>
        <w:t xml:space="preserve"> o kojoj nije odlučeno.</w:t>
      </w:r>
    </w:p>
    <w:p w:rsidRDefault="00526DB7" w:rsidP="006F1EE3" w:rsidR="00526DB7">
      <w:pPr>
        <w:rPr>
          <w:sz w:val="26"/>
          <w:szCs w:val="26"/>
        </w:rPr>
      </w:pPr>
    </w:p>
    <w:p w:rsidRDefault="006F1EE3" w:rsidP="006F1EE3" w:rsidR="006F1EE3">
      <w:pPr>
        <w:rPr>
          <w:sz w:val="26"/>
          <w:szCs w:val="26"/>
        </w:rPr>
      </w:pPr>
      <w:r>
        <w:rPr>
          <w:sz w:val="26"/>
          <w:szCs w:val="26"/>
        </w:rPr>
        <w:t>Dana 16.09.2015. doneseno je Rješenje o prekidu postupka.</w:t>
      </w:r>
    </w:p>
    <w:p w:rsidRDefault="006F1EE3" w:rsidP="006F1EE3" w:rsidR="006F1EE3">
      <w:pPr>
        <w:rPr>
          <w:sz w:val="26"/>
          <w:szCs w:val="26"/>
        </w:rPr>
      </w:pPr>
    </w:p>
    <w:p w:rsidRDefault="00526DB7" w:rsidP="006F1EE3" w:rsidR="006F1EE3">
      <w:pPr>
        <w:rPr>
          <w:sz w:val="26"/>
          <w:szCs w:val="26"/>
        </w:rPr>
      </w:pPr>
      <w:r>
        <w:rPr>
          <w:sz w:val="26"/>
          <w:szCs w:val="26"/>
        </w:rPr>
        <w:t>Tražbina nije prijavljena niti ispitana, tražiti odbačaj tužbe.</w:t>
      </w:r>
    </w:p>
    <w:p w:rsidRDefault="006F1EE3" w:rsidP="006F1EE3" w:rsidR="006F1EE3">
      <w:pPr>
        <w:rPr>
          <w:sz w:val="26"/>
          <w:szCs w:val="26"/>
        </w:rPr>
      </w:pPr>
    </w:p>
    <w:p w:rsidRDefault="006F1EE3" w:rsidP="006F1EE3" w:rsidR="006F1EE3" w:rsidRPr="0095786E">
      <w:pPr>
        <w:rPr>
          <w:b/>
          <w:sz w:val="26"/>
          <w:szCs w:val="26"/>
        </w:rPr>
      </w:pPr>
      <w:r>
        <w:rPr>
          <w:b/>
          <w:sz w:val="26"/>
          <w:szCs w:val="26"/>
        </w:rPr>
        <w:t>37</w:t>
      </w:r>
      <w:r w:rsidRPr="001F6399">
        <w:rPr>
          <w:b/>
          <w:sz w:val="26"/>
          <w:szCs w:val="26"/>
        </w:rPr>
        <w:t>.</w:t>
      </w:r>
      <w:r>
        <w:rPr>
          <w:sz w:val="26"/>
          <w:szCs w:val="26"/>
        </w:rPr>
        <w:tab/>
      </w:r>
      <w:r>
        <w:rPr>
          <w:b/>
          <w:sz w:val="26"/>
          <w:szCs w:val="26"/>
        </w:rPr>
        <w:t>Povrv-1179/2013</w:t>
      </w:r>
      <w:r w:rsidRPr="0095786E">
        <w:rPr>
          <w:b/>
          <w:sz w:val="26"/>
          <w:szCs w:val="26"/>
        </w:rPr>
        <w:t>.</w:t>
      </w:r>
    </w:p>
    <w:p w:rsidRDefault="006F1EE3" w:rsidP="006F1EE3" w:rsidR="006F1EE3">
      <w:pPr>
        <w:rPr>
          <w:sz w:val="26"/>
          <w:szCs w:val="26"/>
        </w:rPr>
      </w:pPr>
      <w:r>
        <w:rPr>
          <w:sz w:val="26"/>
          <w:szCs w:val="26"/>
        </w:rPr>
        <w:tab/>
        <w:t>Tužitelj: Wurth Hrvatska d.o.o.</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 xml:space="preserve">Radi: </w:t>
      </w:r>
      <w:r w:rsidR="00526DB7">
        <w:rPr>
          <w:sz w:val="26"/>
          <w:szCs w:val="26"/>
        </w:rPr>
        <w:t>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prekidu postupka – 13.05.2013.</w:t>
      </w:r>
    </w:p>
    <w:p w:rsidRDefault="006F1EE3" w:rsidP="006F1EE3" w:rsidR="006F1EE3">
      <w:pPr>
        <w:rPr>
          <w:sz w:val="26"/>
          <w:szCs w:val="26"/>
        </w:rPr>
      </w:pPr>
    </w:p>
    <w:p w:rsidRDefault="00526DB7" w:rsidP="006F1EE3" w:rsidR="00526DB7">
      <w:pPr>
        <w:rPr>
          <w:sz w:val="26"/>
          <w:szCs w:val="26"/>
        </w:rPr>
      </w:pPr>
      <w:r>
        <w:rPr>
          <w:sz w:val="26"/>
          <w:szCs w:val="26"/>
        </w:rPr>
        <w:t>Tražbina priznata.</w:t>
      </w:r>
    </w:p>
    <w:p w:rsidRDefault="00526DB7" w:rsidP="006F1EE3" w:rsidR="00526DB7">
      <w:pPr>
        <w:rPr>
          <w:sz w:val="26"/>
          <w:szCs w:val="26"/>
        </w:rPr>
      </w:pPr>
    </w:p>
    <w:p w:rsidRDefault="00526DB7" w:rsidP="006F1EE3" w:rsidR="006F1EE3">
      <w:pPr>
        <w:rPr>
          <w:sz w:val="26"/>
          <w:szCs w:val="26"/>
        </w:rPr>
      </w:pPr>
      <w:r w:rsidRPr="00526DB7">
        <w:rPr>
          <w:sz w:val="26"/>
          <w:szCs w:val="26"/>
          <w:highlight w:val="yellow"/>
        </w:rPr>
        <w:t>Staviti a/a.</w:t>
      </w:r>
    </w:p>
    <w:p w:rsidRDefault="006F1EE3" w:rsidP="006F1EE3" w:rsidR="006F1EE3">
      <w:pPr>
        <w:rPr>
          <w:b/>
          <w:sz w:val="26"/>
          <w:szCs w:val="26"/>
        </w:rPr>
      </w:pPr>
    </w:p>
    <w:p w:rsidRDefault="006F1EE3" w:rsidP="006F1EE3" w:rsidR="006F1EE3">
      <w:pPr>
        <w:rPr>
          <w:b/>
          <w:sz w:val="26"/>
          <w:szCs w:val="26"/>
        </w:rPr>
      </w:pPr>
    </w:p>
    <w:p w:rsidRDefault="006F1EE3" w:rsidP="006F1EE3" w:rsidR="006F1EE3" w:rsidRPr="0095786E">
      <w:pPr>
        <w:rPr>
          <w:b/>
          <w:sz w:val="26"/>
          <w:szCs w:val="26"/>
        </w:rPr>
      </w:pPr>
      <w:r>
        <w:rPr>
          <w:b/>
          <w:sz w:val="26"/>
          <w:szCs w:val="26"/>
        </w:rPr>
        <w:t>38</w:t>
      </w:r>
      <w:r w:rsidRPr="001F6399">
        <w:rPr>
          <w:b/>
          <w:sz w:val="26"/>
          <w:szCs w:val="26"/>
        </w:rPr>
        <w:t>.</w:t>
      </w:r>
      <w:r>
        <w:rPr>
          <w:sz w:val="26"/>
          <w:szCs w:val="26"/>
        </w:rPr>
        <w:tab/>
      </w:r>
      <w:r>
        <w:rPr>
          <w:b/>
          <w:sz w:val="26"/>
          <w:szCs w:val="26"/>
        </w:rPr>
        <w:t>Povrv-7269/2014</w:t>
      </w:r>
      <w:r w:rsidRPr="0095786E">
        <w:rPr>
          <w:b/>
          <w:sz w:val="26"/>
          <w:szCs w:val="26"/>
        </w:rPr>
        <w:t>.</w:t>
      </w:r>
    </w:p>
    <w:p w:rsidRDefault="006F1EE3" w:rsidP="006F1EE3" w:rsidR="006F1EE3">
      <w:pPr>
        <w:rPr>
          <w:sz w:val="26"/>
          <w:szCs w:val="26"/>
        </w:rPr>
      </w:pPr>
      <w:r>
        <w:rPr>
          <w:sz w:val="26"/>
          <w:szCs w:val="26"/>
        </w:rPr>
        <w:tab/>
        <w:t>Tužitelj: Sava promet d.o.o.</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 xml:space="preserve">Radi: </w:t>
      </w:r>
      <w:r w:rsidR="00526DB7">
        <w:rPr>
          <w:sz w:val="26"/>
          <w:szCs w:val="26"/>
        </w:rPr>
        <w:t>isplata</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prekidu postupka – 30.04.2013.</w:t>
      </w:r>
    </w:p>
    <w:p w:rsidRDefault="006F1EE3" w:rsidP="006F1EE3" w:rsidR="006F1EE3">
      <w:pPr>
        <w:rPr>
          <w:sz w:val="26"/>
          <w:szCs w:val="26"/>
        </w:rPr>
      </w:pPr>
    </w:p>
    <w:p w:rsidRDefault="00526DB7" w:rsidP="006F1EE3" w:rsidR="006F1EE3">
      <w:pPr>
        <w:rPr>
          <w:sz w:val="26"/>
          <w:szCs w:val="26"/>
        </w:rPr>
      </w:pPr>
      <w:r w:rsidRPr="00526DB7">
        <w:rPr>
          <w:sz w:val="26"/>
          <w:szCs w:val="26"/>
          <w:highlight w:val="yellow"/>
        </w:rPr>
        <w:t>Staviti a/a.</w:t>
      </w:r>
      <w:r w:rsidRPr="00526DB7">
        <w:t xml:space="preserve"> </w:t>
      </w:r>
      <w:r w:rsidRPr="00526DB7">
        <w:rPr>
          <w:sz w:val="26"/>
          <w:szCs w:val="26"/>
        </w:rPr>
        <w:t>Postupak prije otvaranja stečaja.</w:t>
      </w:r>
    </w:p>
    <w:p w:rsidRDefault="006F1EE3" w:rsidP="006F1EE3" w:rsidR="006F1EE3">
      <w:pPr>
        <w:rPr>
          <w:sz w:val="26"/>
          <w:szCs w:val="26"/>
        </w:rPr>
      </w:pPr>
    </w:p>
    <w:p w:rsidRDefault="006F1EE3" w:rsidP="006F1EE3" w:rsidR="006F1EE3">
      <w:pPr>
        <w:rPr>
          <w:b/>
          <w:sz w:val="26"/>
          <w:szCs w:val="26"/>
        </w:rPr>
      </w:pPr>
    </w:p>
    <w:p w:rsidRDefault="006F1EE3" w:rsidP="006F1EE3" w:rsidR="006F1EE3" w:rsidRPr="0095786E">
      <w:pPr>
        <w:rPr>
          <w:b/>
          <w:sz w:val="26"/>
          <w:szCs w:val="26"/>
        </w:rPr>
      </w:pPr>
      <w:r>
        <w:rPr>
          <w:b/>
          <w:sz w:val="26"/>
          <w:szCs w:val="26"/>
        </w:rPr>
        <w:t>39</w:t>
      </w:r>
      <w:r w:rsidRPr="001F6399">
        <w:rPr>
          <w:b/>
          <w:sz w:val="26"/>
          <w:szCs w:val="26"/>
        </w:rPr>
        <w:t>.</w:t>
      </w:r>
      <w:r>
        <w:rPr>
          <w:sz w:val="26"/>
          <w:szCs w:val="26"/>
        </w:rPr>
        <w:tab/>
      </w:r>
      <w:r>
        <w:rPr>
          <w:b/>
          <w:sz w:val="26"/>
          <w:szCs w:val="26"/>
        </w:rPr>
        <w:t>Povrv-8102/2012</w:t>
      </w:r>
      <w:r w:rsidRPr="0095786E">
        <w:rPr>
          <w:b/>
          <w:sz w:val="26"/>
          <w:szCs w:val="26"/>
        </w:rPr>
        <w:t>.</w:t>
      </w:r>
    </w:p>
    <w:p w:rsidRDefault="006F1EE3" w:rsidP="006F1EE3" w:rsidR="006F1EE3">
      <w:pPr>
        <w:rPr>
          <w:sz w:val="26"/>
          <w:szCs w:val="26"/>
        </w:rPr>
      </w:pPr>
      <w:r>
        <w:rPr>
          <w:sz w:val="26"/>
          <w:szCs w:val="26"/>
        </w:rPr>
        <w:tab/>
        <w:t>Tužitelj: Kermek d.o.o.</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 xml:space="preserve">Radi: </w:t>
      </w:r>
      <w:r w:rsidR="00526DB7">
        <w:rPr>
          <w:sz w:val="26"/>
          <w:szCs w:val="26"/>
        </w:rPr>
        <w:t>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prekidu postupka – 25.04.2013.</w:t>
      </w:r>
    </w:p>
    <w:p w:rsidRDefault="006F1EE3" w:rsidP="006F1EE3" w:rsidR="006F1EE3">
      <w:pPr>
        <w:rPr>
          <w:sz w:val="26"/>
          <w:szCs w:val="26"/>
        </w:rPr>
      </w:pPr>
    </w:p>
    <w:p w:rsidRDefault="00526DB7" w:rsidP="006F1EE3" w:rsidR="00526DB7">
      <w:pPr>
        <w:rPr>
          <w:sz w:val="26"/>
          <w:szCs w:val="26"/>
        </w:rPr>
      </w:pPr>
      <w:r w:rsidRPr="00526DB7">
        <w:rPr>
          <w:sz w:val="26"/>
          <w:szCs w:val="26"/>
          <w:highlight w:val="yellow"/>
        </w:rPr>
        <w:t>Staviti a/a.</w:t>
      </w:r>
      <w:r>
        <w:rPr>
          <w:sz w:val="26"/>
          <w:szCs w:val="26"/>
        </w:rPr>
        <w:t xml:space="preserve"> Postupak prije otvaranja stečaja.</w:t>
      </w:r>
    </w:p>
    <w:p w:rsidRDefault="006F1EE3" w:rsidP="006F1EE3" w:rsidR="006F1EE3">
      <w:pPr>
        <w:rPr>
          <w:sz w:val="26"/>
          <w:szCs w:val="26"/>
        </w:rPr>
      </w:pPr>
    </w:p>
    <w:p w:rsidRDefault="006F1EE3" w:rsidP="006F1EE3" w:rsidR="006F1EE3" w:rsidRPr="0095786E">
      <w:pPr>
        <w:rPr>
          <w:b/>
          <w:sz w:val="26"/>
          <w:szCs w:val="26"/>
        </w:rPr>
      </w:pPr>
      <w:r>
        <w:rPr>
          <w:b/>
          <w:sz w:val="26"/>
          <w:szCs w:val="26"/>
        </w:rPr>
        <w:t>40</w:t>
      </w:r>
      <w:r w:rsidRPr="001F6399">
        <w:rPr>
          <w:b/>
          <w:sz w:val="26"/>
          <w:szCs w:val="26"/>
        </w:rPr>
        <w:t>.</w:t>
      </w:r>
      <w:r>
        <w:rPr>
          <w:sz w:val="26"/>
          <w:szCs w:val="26"/>
        </w:rPr>
        <w:tab/>
      </w:r>
      <w:r>
        <w:rPr>
          <w:b/>
          <w:sz w:val="26"/>
          <w:szCs w:val="26"/>
        </w:rPr>
        <w:t>Povrv-3561/2012</w:t>
      </w:r>
      <w:r w:rsidRPr="0095786E">
        <w:rPr>
          <w:b/>
          <w:sz w:val="26"/>
          <w:szCs w:val="26"/>
        </w:rPr>
        <w:t>.</w:t>
      </w:r>
    </w:p>
    <w:p w:rsidRDefault="006F1EE3" w:rsidP="006F1EE3" w:rsidR="006F1EE3">
      <w:pPr>
        <w:rPr>
          <w:sz w:val="26"/>
          <w:szCs w:val="26"/>
        </w:rPr>
      </w:pPr>
      <w:r>
        <w:rPr>
          <w:sz w:val="26"/>
          <w:szCs w:val="26"/>
        </w:rPr>
        <w:tab/>
        <w:t>Tužitelj: Hrvatska radiotelevizija</w:t>
      </w:r>
    </w:p>
    <w:p w:rsidRDefault="006F1EE3" w:rsidP="006F1EE3" w:rsidR="006F1EE3">
      <w:pPr>
        <w:rPr>
          <w:sz w:val="26"/>
          <w:szCs w:val="26"/>
        </w:rPr>
      </w:pPr>
      <w:r>
        <w:rPr>
          <w:sz w:val="26"/>
          <w:szCs w:val="26"/>
        </w:rPr>
        <w:tab/>
        <w:t xml:space="preserve">Tuženik: Tempo d.d. u stečaju </w:t>
      </w:r>
    </w:p>
    <w:p w:rsidRDefault="008A3D47"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prekidu postupka – 18.04.2013.</w:t>
      </w:r>
    </w:p>
    <w:p w:rsidRDefault="00526DB7" w:rsidP="006F1EE3" w:rsidR="00526DB7">
      <w:pPr>
        <w:rPr>
          <w:sz w:val="26"/>
          <w:szCs w:val="26"/>
        </w:rPr>
      </w:pPr>
    </w:p>
    <w:p w:rsidRDefault="00526DB7" w:rsidP="006F1EE3" w:rsidR="006F1EE3">
      <w:pPr>
        <w:rPr>
          <w:sz w:val="26"/>
          <w:szCs w:val="26"/>
        </w:rPr>
      </w:pPr>
      <w:r w:rsidRPr="00526DB7">
        <w:rPr>
          <w:sz w:val="26"/>
          <w:szCs w:val="26"/>
          <w:highlight w:val="yellow"/>
        </w:rPr>
        <w:t>Staviti a/a</w:t>
      </w:r>
      <w:r w:rsidRPr="00526DB7">
        <w:rPr>
          <w:sz w:val="26"/>
          <w:szCs w:val="26"/>
        </w:rPr>
        <w:t>, tražbina priznata.</w:t>
      </w:r>
    </w:p>
    <w:p w:rsidRDefault="006F1EE3" w:rsidP="006F1EE3" w:rsidR="006F1EE3">
      <w:pPr>
        <w:rPr>
          <w:sz w:val="26"/>
          <w:szCs w:val="26"/>
        </w:rPr>
      </w:pPr>
    </w:p>
    <w:p w:rsidRDefault="006F1EE3" w:rsidP="006F1EE3" w:rsidR="006F1EE3" w:rsidRPr="0095786E">
      <w:pPr>
        <w:rPr>
          <w:b/>
          <w:sz w:val="26"/>
          <w:szCs w:val="26"/>
        </w:rPr>
      </w:pPr>
      <w:r>
        <w:rPr>
          <w:b/>
          <w:sz w:val="26"/>
          <w:szCs w:val="26"/>
        </w:rPr>
        <w:t>41</w:t>
      </w:r>
      <w:r w:rsidRPr="001F6399">
        <w:rPr>
          <w:b/>
          <w:sz w:val="26"/>
          <w:szCs w:val="26"/>
        </w:rPr>
        <w:t>.</w:t>
      </w:r>
      <w:r>
        <w:rPr>
          <w:sz w:val="26"/>
          <w:szCs w:val="26"/>
        </w:rPr>
        <w:tab/>
      </w:r>
      <w:r>
        <w:rPr>
          <w:b/>
          <w:sz w:val="26"/>
          <w:szCs w:val="26"/>
        </w:rPr>
        <w:t>Povrv-2735/2012</w:t>
      </w:r>
      <w:r w:rsidRPr="0095786E">
        <w:rPr>
          <w:b/>
          <w:sz w:val="26"/>
          <w:szCs w:val="26"/>
        </w:rPr>
        <w:t>.</w:t>
      </w:r>
    </w:p>
    <w:p w:rsidRDefault="006F1EE3" w:rsidP="006F1EE3" w:rsidR="006F1EE3">
      <w:pPr>
        <w:rPr>
          <w:sz w:val="26"/>
          <w:szCs w:val="26"/>
        </w:rPr>
      </w:pPr>
      <w:r>
        <w:rPr>
          <w:sz w:val="26"/>
          <w:szCs w:val="26"/>
        </w:rPr>
        <w:tab/>
        <w:t>Tužitelj: Inkasator d.o.o.</w:t>
      </w:r>
    </w:p>
    <w:p w:rsidRDefault="006F1EE3" w:rsidP="006F1EE3" w:rsidR="006F1EE3">
      <w:pPr>
        <w:rPr>
          <w:sz w:val="26"/>
          <w:szCs w:val="26"/>
        </w:rPr>
      </w:pPr>
      <w:r>
        <w:rPr>
          <w:sz w:val="26"/>
          <w:szCs w:val="26"/>
        </w:rPr>
        <w:tab/>
        <w:t xml:space="preserve">Tuženik: Tempo d.d. u stečaju </w:t>
      </w:r>
    </w:p>
    <w:p w:rsidRDefault="008A3D47"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o prekidu postupka – 25.04.2013.</w:t>
      </w:r>
    </w:p>
    <w:p w:rsidRDefault="00526DB7" w:rsidP="006F1EE3" w:rsidR="00526DB7">
      <w:pPr>
        <w:rPr>
          <w:sz w:val="26"/>
          <w:szCs w:val="26"/>
        </w:rPr>
      </w:pPr>
    </w:p>
    <w:p w:rsidRDefault="00526DB7" w:rsidP="006F1EE3" w:rsidR="006F1EE3">
      <w:pPr>
        <w:rPr>
          <w:sz w:val="26"/>
          <w:szCs w:val="26"/>
        </w:rPr>
      </w:pPr>
      <w:r w:rsidRPr="00526DB7">
        <w:rPr>
          <w:sz w:val="26"/>
          <w:szCs w:val="26"/>
          <w:highlight w:val="yellow"/>
        </w:rPr>
        <w:t>Staviti a/a</w:t>
      </w:r>
      <w:r>
        <w:rPr>
          <w:sz w:val="26"/>
          <w:szCs w:val="26"/>
        </w:rPr>
        <w:t>, tražbina priznata.</w:t>
      </w:r>
    </w:p>
    <w:p w:rsidRDefault="006F1EE3" w:rsidP="006F1EE3" w:rsidR="006F1EE3">
      <w:pPr>
        <w:rPr>
          <w:sz w:val="26"/>
          <w:szCs w:val="26"/>
        </w:rPr>
      </w:pPr>
    </w:p>
    <w:p w:rsidRDefault="006F1EE3" w:rsidP="006F1EE3" w:rsidR="006F1EE3" w:rsidRPr="0095786E">
      <w:pPr>
        <w:rPr>
          <w:b/>
          <w:sz w:val="26"/>
          <w:szCs w:val="26"/>
        </w:rPr>
      </w:pPr>
      <w:r>
        <w:rPr>
          <w:b/>
          <w:sz w:val="26"/>
          <w:szCs w:val="26"/>
        </w:rPr>
        <w:t>42</w:t>
      </w:r>
      <w:r w:rsidRPr="001F6399">
        <w:rPr>
          <w:b/>
          <w:sz w:val="26"/>
          <w:szCs w:val="26"/>
        </w:rPr>
        <w:t>.</w:t>
      </w:r>
      <w:r>
        <w:rPr>
          <w:sz w:val="26"/>
          <w:szCs w:val="26"/>
        </w:rPr>
        <w:tab/>
      </w:r>
      <w:r>
        <w:rPr>
          <w:b/>
          <w:sz w:val="26"/>
          <w:szCs w:val="26"/>
        </w:rPr>
        <w:t>Povrv-2314/2012</w:t>
      </w:r>
      <w:r w:rsidRPr="0095786E">
        <w:rPr>
          <w:b/>
          <w:sz w:val="26"/>
          <w:szCs w:val="26"/>
        </w:rPr>
        <w:t>.</w:t>
      </w:r>
    </w:p>
    <w:p w:rsidRDefault="006F1EE3" w:rsidP="006F1EE3" w:rsidR="006F1EE3">
      <w:pPr>
        <w:rPr>
          <w:sz w:val="26"/>
          <w:szCs w:val="26"/>
        </w:rPr>
      </w:pPr>
      <w:r>
        <w:rPr>
          <w:sz w:val="26"/>
          <w:szCs w:val="26"/>
        </w:rPr>
        <w:tab/>
        <w:t>Tužitelj: Inkasator d.o.o.</w:t>
      </w:r>
    </w:p>
    <w:p w:rsidRDefault="006F1EE3" w:rsidP="006F1EE3" w:rsidR="006F1EE3">
      <w:pPr>
        <w:rPr>
          <w:sz w:val="26"/>
          <w:szCs w:val="26"/>
        </w:rPr>
      </w:pPr>
      <w:r>
        <w:rPr>
          <w:sz w:val="26"/>
          <w:szCs w:val="26"/>
        </w:rPr>
        <w:tab/>
        <w:t xml:space="preserve">Tuženik: Tempo d.d. u stečaju </w:t>
      </w:r>
    </w:p>
    <w:p w:rsidRDefault="008A3D47"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 povlačenje tužbe, 05.12.2012.</w:t>
      </w:r>
    </w:p>
    <w:p w:rsidRDefault="006F1EE3" w:rsidP="006F1EE3" w:rsidR="006F1EE3">
      <w:pPr>
        <w:rPr>
          <w:sz w:val="26"/>
          <w:szCs w:val="26"/>
        </w:rPr>
      </w:pPr>
    </w:p>
    <w:p w:rsidRDefault="00526DB7" w:rsidP="006F1EE3" w:rsidR="006F1EE3">
      <w:pPr>
        <w:rPr>
          <w:sz w:val="26"/>
          <w:szCs w:val="26"/>
        </w:rPr>
      </w:pPr>
      <w:r w:rsidRPr="00526DB7">
        <w:rPr>
          <w:sz w:val="26"/>
          <w:szCs w:val="26"/>
          <w:highlight w:val="yellow"/>
        </w:rPr>
        <w:t>Staviti a/a,</w:t>
      </w:r>
      <w:r w:rsidRPr="00526DB7">
        <w:rPr>
          <w:sz w:val="26"/>
          <w:szCs w:val="26"/>
        </w:rPr>
        <w:t xml:space="preserve"> tražbina priznata.</w:t>
      </w:r>
    </w:p>
    <w:p w:rsidRDefault="00526DB7" w:rsidP="006F1EE3" w:rsidR="00526DB7">
      <w:pPr>
        <w:rPr>
          <w:sz w:val="26"/>
          <w:szCs w:val="26"/>
        </w:rPr>
      </w:pPr>
    </w:p>
    <w:p w:rsidRDefault="006F1EE3" w:rsidP="006F1EE3" w:rsidR="006F1EE3">
      <w:pPr>
        <w:rPr>
          <w:sz w:val="26"/>
          <w:szCs w:val="26"/>
        </w:rPr>
      </w:pPr>
    </w:p>
    <w:p w:rsidRDefault="006F1EE3" w:rsidP="006F1EE3" w:rsidR="006F1EE3" w:rsidRPr="0095786E">
      <w:pPr>
        <w:rPr>
          <w:b/>
          <w:sz w:val="26"/>
          <w:szCs w:val="26"/>
        </w:rPr>
      </w:pPr>
      <w:r>
        <w:rPr>
          <w:b/>
          <w:sz w:val="26"/>
          <w:szCs w:val="26"/>
        </w:rPr>
        <w:t>43</w:t>
      </w:r>
      <w:r w:rsidRPr="001F6399">
        <w:rPr>
          <w:b/>
          <w:sz w:val="26"/>
          <w:szCs w:val="26"/>
        </w:rPr>
        <w:t>.</w:t>
      </w:r>
      <w:r>
        <w:rPr>
          <w:sz w:val="26"/>
          <w:szCs w:val="26"/>
        </w:rPr>
        <w:tab/>
      </w:r>
      <w:r>
        <w:rPr>
          <w:b/>
          <w:sz w:val="26"/>
          <w:szCs w:val="26"/>
        </w:rPr>
        <w:t>Povrv-486/2012</w:t>
      </w:r>
      <w:r w:rsidRPr="0095786E">
        <w:rPr>
          <w:b/>
          <w:sz w:val="26"/>
          <w:szCs w:val="26"/>
        </w:rPr>
        <w:t>.</w:t>
      </w:r>
    </w:p>
    <w:p w:rsidRDefault="006F1EE3" w:rsidP="006F1EE3" w:rsidR="006F1EE3">
      <w:pPr>
        <w:rPr>
          <w:sz w:val="26"/>
          <w:szCs w:val="26"/>
        </w:rPr>
      </w:pPr>
      <w:r>
        <w:rPr>
          <w:sz w:val="26"/>
          <w:szCs w:val="26"/>
        </w:rPr>
        <w:tab/>
        <w:t>Tužitelj: HRT</w:t>
      </w:r>
    </w:p>
    <w:p w:rsidRDefault="006F1EE3" w:rsidP="006F1EE3" w:rsidR="006F1EE3">
      <w:pPr>
        <w:rPr>
          <w:sz w:val="26"/>
          <w:szCs w:val="26"/>
        </w:rPr>
      </w:pPr>
      <w:r>
        <w:rPr>
          <w:sz w:val="26"/>
          <w:szCs w:val="26"/>
        </w:rPr>
        <w:tab/>
        <w:t xml:space="preserve">Tuženik: Tempo d.d. u stečaju </w:t>
      </w:r>
    </w:p>
    <w:p w:rsidRDefault="008A3D47"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povlačenje tužbe – 14.05.2012.</w:t>
      </w:r>
    </w:p>
    <w:p w:rsidRDefault="00526DB7" w:rsidP="006F1EE3" w:rsidR="00526DB7">
      <w:pPr>
        <w:rPr>
          <w:sz w:val="26"/>
          <w:szCs w:val="26"/>
        </w:rPr>
      </w:pPr>
    </w:p>
    <w:p w:rsidRDefault="00526DB7" w:rsidP="006F1EE3" w:rsidR="006F1EE3">
      <w:pPr>
        <w:rPr>
          <w:sz w:val="26"/>
          <w:szCs w:val="26"/>
        </w:rPr>
      </w:pPr>
      <w:r w:rsidRPr="00526DB7">
        <w:rPr>
          <w:sz w:val="26"/>
          <w:szCs w:val="26"/>
          <w:highlight w:val="yellow"/>
        </w:rPr>
        <w:t>Staviti a/a</w:t>
      </w:r>
      <w:r w:rsidRPr="00526DB7">
        <w:rPr>
          <w:sz w:val="26"/>
          <w:szCs w:val="26"/>
        </w:rPr>
        <w:t>, tražbina priznata.</w:t>
      </w:r>
    </w:p>
    <w:p w:rsidRDefault="006F1EE3" w:rsidP="006F1EE3" w:rsidR="006F1EE3">
      <w:pPr>
        <w:rPr>
          <w:sz w:val="26"/>
          <w:szCs w:val="26"/>
        </w:rPr>
      </w:pPr>
    </w:p>
    <w:p w:rsidRDefault="006F1EE3" w:rsidP="006F1EE3" w:rsidR="006F1EE3" w:rsidRPr="0095786E">
      <w:pPr>
        <w:rPr>
          <w:b/>
          <w:sz w:val="26"/>
          <w:szCs w:val="26"/>
        </w:rPr>
      </w:pPr>
      <w:r>
        <w:rPr>
          <w:b/>
          <w:sz w:val="26"/>
          <w:szCs w:val="26"/>
        </w:rPr>
        <w:t>44</w:t>
      </w:r>
      <w:r w:rsidRPr="001F6399">
        <w:rPr>
          <w:b/>
          <w:sz w:val="26"/>
          <w:szCs w:val="26"/>
        </w:rPr>
        <w:t>.</w:t>
      </w:r>
      <w:r>
        <w:rPr>
          <w:sz w:val="26"/>
          <w:szCs w:val="26"/>
        </w:rPr>
        <w:tab/>
      </w:r>
      <w:r>
        <w:rPr>
          <w:b/>
          <w:sz w:val="26"/>
          <w:szCs w:val="26"/>
        </w:rPr>
        <w:t>Povrv-3964/2011</w:t>
      </w:r>
      <w:r w:rsidRPr="0095786E">
        <w:rPr>
          <w:b/>
          <w:sz w:val="26"/>
          <w:szCs w:val="26"/>
        </w:rPr>
        <w:t>.</w:t>
      </w:r>
    </w:p>
    <w:p w:rsidRDefault="006F1EE3" w:rsidP="006F1EE3" w:rsidR="006F1EE3">
      <w:pPr>
        <w:rPr>
          <w:sz w:val="26"/>
          <w:szCs w:val="26"/>
        </w:rPr>
      </w:pPr>
      <w:r>
        <w:rPr>
          <w:sz w:val="26"/>
          <w:szCs w:val="26"/>
        </w:rPr>
        <w:tab/>
        <w:t>Tužitelj: HRT</w:t>
      </w:r>
    </w:p>
    <w:p w:rsidRDefault="006F1EE3" w:rsidP="006F1EE3" w:rsidR="006F1EE3">
      <w:pPr>
        <w:rPr>
          <w:sz w:val="26"/>
          <w:szCs w:val="26"/>
        </w:rPr>
      </w:pPr>
      <w:r>
        <w:rPr>
          <w:sz w:val="26"/>
          <w:szCs w:val="26"/>
        </w:rPr>
        <w:tab/>
        <w:t xml:space="preserve">Tuženik: Tempo d.d. u stečaju </w:t>
      </w:r>
    </w:p>
    <w:p w:rsidRDefault="008A3D47"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donesena Presuda – 08.05.2013.</w:t>
      </w:r>
    </w:p>
    <w:p w:rsidRDefault="006F1EE3" w:rsidP="006F1EE3" w:rsidR="006F1EE3">
      <w:pPr>
        <w:rPr>
          <w:sz w:val="26"/>
          <w:szCs w:val="26"/>
        </w:rPr>
      </w:pPr>
    </w:p>
    <w:p w:rsidRDefault="00526DB7" w:rsidP="006F1EE3" w:rsidR="006F1EE3">
      <w:pPr>
        <w:rPr>
          <w:sz w:val="26"/>
          <w:szCs w:val="26"/>
        </w:rPr>
      </w:pPr>
      <w:r w:rsidRPr="00526DB7">
        <w:rPr>
          <w:sz w:val="26"/>
          <w:szCs w:val="26"/>
          <w:highlight w:val="yellow"/>
        </w:rPr>
        <w:t>Staviti a/a</w:t>
      </w:r>
      <w:r w:rsidRPr="00526DB7">
        <w:rPr>
          <w:sz w:val="26"/>
          <w:szCs w:val="26"/>
        </w:rPr>
        <w:t>, tražbina priznata.</w:t>
      </w:r>
    </w:p>
    <w:p w:rsidRDefault="006F1EE3" w:rsidP="006F1EE3" w:rsidR="006F1EE3">
      <w:pPr>
        <w:rPr>
          <w:sz w:val="26"/>
          <w:szCs w:val="26"/>
        </w:rPr>
      </w:pPr>
    </w:p>
    <w:p w:rsidRDefault="006F1EE3" w:rsidP="006F1EE3" w:rsidR="006F1EE3" w:rsidRPr="0095786E">
      <w:pPr>
        <w:rPr>
          <w:b/>
          <w:sz w:val="26"/>
          <w:szCs w:val="26"/>
        </w:rPr>
      </w:pPr>
      <w:r>
        <w:rPr>
          <w:b/>
          <w:sz w:val="26"/>
          <w:szCs w:val="26"/>
        </w:rPr>
        <w:t>45</w:t>
      </w:r>
      <w:r w:rsidRPr="001F6399">
        <w:rPr>
          <w:b/>
          <w:sz w:val="26"/>
          <w:szCs w:val="26"/>
        </w:rPr>
        <w:t>.</w:t>
      </w:r>
      <w:r>
        <w:rPr>
          <w:sz w:val="26"/>
          <w:szCs w:val="26"/>
        </w:rPr>
        <w:tab/>
      </w:r>
      <w:r>
        <w:rPr>
          <w:b/>
          <w:sz w:val="26"/>
          <w:szCs w:val="26"/>
        </w:rPr>
        <w:t>Povrv-1206/2012</w:t>
      </w:r>
      <w:r w:rsidRPr="0095786E">
        <w:rPr>
          <w:b/>
          <w:sz w:val="26"/>
          <w:szCs w:val="26"/>
        </w:rPr>
        <w:t>.</w:t>
      </w:r>
    </w:p>
    <w:p w:rsidRDefault="006F1EE3" w:rsidP="006F1EE3" w:rsidR="006F1EE3">
      <w:pPr>
        <w:rPr>
          <w:sz w:val="26"/>
          <w:szCs w:val="26"/>
        </w:rPr>
      </w:pPr>
      <w:r>
        <w:rPr>
          <w:sz w:val="26"/>
          <w:szCs w:val="26"/>
        </w:rPr>
        <w:tab/>
        <w:t>Tužitelj: HRT</w:t>
      </w:r>
    </w:p>
    <w:p w:rsidRDefault="006F1EE3" w:rsidP="006F1EE3" w:rsidR="006F1EE3">
      <w:pPr>
        <w:rPr>
          <w:sz w:val="26"/>
          <w:szCs w:val="26"/>
        </w:rPr>
      </w:pPr>
      <w:r>
        <w:rPr>
          <w:sz w:val="26"/>
          <w:szCs w:val="26"/>
        </w:rPr>
        <w:tab/>
        <w:t xml:space="preserve">Tuženik: Tempo d.d. u stečaju </w:t>
      </w:r>
    </w:p>
    <w:p w:rsidRDefault="008A3D47" w:rsidP="006F1EE3" w:rsidR="006F1EE3">
      <w:pPr>
        <w:rPr>
          <w:sz w:val="26"/>
          <w:szCs w:val="26"/>
        </w:rPr>
      </w:pPr>
      <w:r>
        <w:rPr>
          <w:sz w:val="26"/>
          <w:szCs w:val="26"/>
        </w:rPr>
        <w:tab/>
        <w:t>Radi: isplate</w:t>
      </w:r>
    </w:p>
    <w:p w:rsidRDefault="006F1EE3" w:rsidP="006F1EE3" w:rsidR="006F1EE3">
      <w:pPr>
        <w:rPr>
          <w:sz w:val="26"/>
          <w:szCs w:val="26"/>
        </w:rPr>
      </w:pPr>
    </w:p>
    <w:p w:rsidRDefault="006F1EE3" w:rsidP="006F1EE3" w:rsidR="006F1EE3">
      <w:pPr>
        <w:rPr>
          <w:sz w:val="26"/>
          <w:szCs w:val="26"/>
        </w:rPr>
      </w:pPr>
      <w:r>
        <w:rPr>
          <w:sz w:val="26"/>
          <w:szCs w:val="26"/>
        </w:rPr>
        <w:t>Uvidom u „e Predmet“ utvrdili smo da je u predmetu doneseno Rješenje- povlačenje tužbe – 15.05.2012.</w:t>
      </w:r>
    </w:p>
    <w:p w:rsidRDefault="006F1EE3" w:rsidP="006F1EE3" w:rsidR="006F1EE3">
      <w:pPr>
        <w:rPr>
          <w:sz w:val="26"/>
          <w:szCs w:val="26"/>
        </w:rPr>
      </w:pPr>
    </w:p>
    <w:p w:rsidRDefault="00526DB7" w:rsidP="006F1EE3" w:rsidR="006F1EE3">
      <w:pPr>
        <w:rPr>
          <w:sz w:val="26"/>
          <w:szCs w:val="26"/>
        </w:rPr>
      </w:pPr>
      <w:r w:rsidRPr="00526DB7">
        <w:rPr>
          <w:sz w:val="26"/>
          <w:szCs w:val="26"/>
          <w:highlight w:val="yellow"/>
        </w:rPr>
        <w:t>Staviti a/a</w:t>
      </w:r>
      <w:r w:rsidRPr="00526DB7">
        <w:rPr>
          <w:sz w:val="26"/>
          <w:szCs w:val="26"/>
        </w:rPr>
        <w:t>, tražbina priznata.</w:t>
      </w:r>
    </w:p>
    <w:p w:rsidRDefault="006F1EE3" w:rsidP="006F1EE3" w:rsidR="006F1EE3">
      <w:pPr>
        <w:rPr>
          <w:sz w:val="26"/>
          <w:szCs w:val="26"/>
        </w:rPr>
      </w:pPr>
    </w:p>
    <w:p w:rsidRDefault="006F1EE3" w:rsidP="006F1EE3" w:rsidR="006F1EE3" w:rsidRPr="0095786E">
      <w:pPr>
        <w:rPr>
          <w:b/>
          <w:sz w:val="26"/>
          <w:szCs w:val="26"/>
        </w:rPr>
      </w:pPr>
      <w:r w:rsidRPr="00CC6A88">
        <w:rPr>
          <w:b/>
          <w:sz w:val="26"/>
          <w:szCs w:val="26"/>
        </w:rPr>
        <w:t>46.</w:t>
      </w:r>
      <w:r>
        <w:rPr>
          <w:sz w:val="26"/>
          <w:szCs w:val="26"/>
        </w:rPr>
        <w:tab/>
      </w:r>
      <w:r>
        <w:rPr>
          <w:b/>
          <w:sz w:val="26"/>
          <w:szCs w:val="26"/>
        </w:rPr>
        <w:t>P-1380/2017</w:t>
      </w:r>
      <w:r w:rsidRPr="0095786E">
        <w:rPr>
          <w:b/>
          <w:sz w:val="26"/>
          <w:szCs w:val="26"/>
        </w:rPr>
        <w:t>.</w:t>
      </w:r>
    </w:p>
    <w:p w:rsidRDefault="006F1EE3" w:rsidP="006F1EE3" w:rsidR="006F1EE3">
      <w:pPr>
        <w:rPr>
          <w:sz w:val="26"/>
          <w:szCs w:val="26"/>
        </w:rPr>
      </w:pPr>
      <w:r>
        <w:rPr>
          <w:sz w:val="26"/>
          <w:szCs w:val="26"/>
        </w:rPr>
        <w:tab/>
        <w:t>Tužitelj: Dražen Đuroković</w:t>
      </w:r>
    </w:p>
    <w:p w:rsidRDefault="006F1EE3" w:rsidP="006F1EE3" w:rsidR="006F1EE3">
      <w:pPr>
        <w:rPr>
          <w:sz w:val="26"/>
          <w:szCs w:val="26"/>
        </w:rPr>
      </w:pPr>
      <w:r>
        <w:rPr>
          <w:sz w:val="26"/>
          <w:szCs w:val="26"/>
        </w:rPr>
        <w:tab/>
        <w:t xml:space="preserve">Tuženik: Viktor Ovčar i Tempo d.d. u stečaju </w:t>
      </w:r>
    </w:p>
    <w:p w:rsidRDefault="006F1EE3" w:rsidP="006F1EE3" w:rsidR="006F1EE3">
      <w:pPr>
        <w:rPr>
          <w:sz w:val="26"/>
          <w:szCs w:val="26"/>
        </w:rPr>
      </w:pPr>
      <w:r>
        <w:rPr>
          <w:sz w:val="26"/>
          <w:szCs w:val="26"/>
        </w:rPr>
        <w:tab/>
        <w:t>Radi: proglašenje ovrhe nedopuštenom, VPS: 201.000,00 kn</w:t>
      </w:r>
    </w:p>
    <w:p w:rsidRDefault="006F1EE3" w:rsidP="006F1EE3" w:rsidR="006F1EE3">
      <w:pPr>
        <w:rPr>
          <w:sz w:val="26"/>
          <w:szCs w:val="26"/>
        </w:rPr>
      </w:pPr>
    </w:p>
    <w:p w:rsidRDefault="006F1EE3" w:rsidP="006F1EE3" w:rsidR="006F1EE3">
      <w:pPr>
        <w:rPr>
          <w:sz w:val="26"/>
          <w:szCs w:val="26"/>
        </w:rPr>
      </w:pPr>
      <w:r>
        <w:rPr>
          <w:sz w:val="26"/>
          <w:szCs w:val="26"/>
        </w:rPr>
        <w:t>U predmetu posl.br. Ovr-525/15, ovrhovoditelja Viktora Ovčara protiv ovršenika Tempo d.d. u stečaju, koji se vodi pred TS Zagreb, treća osoba (ovdje tužitelj) Dražen Đuroković upućen je pokrenuti parnicu radi proglašenja ovrhe određene rješenjem o ovrsi Općinskog građanskog suda u Zagrebu br. Ovr-747/10 od 05. ožujka 2010., nedopuštenom.</w:t>
      </w:r>
    </w:p>
    <w:p w:rsidRDefault="006F1EE3" w:rsidP="006F1EE3" w:rsidR="006F1EE3">
      <w:pPr>
        <w:rPr>
          <w:sz w:val="26"/>
          <w:szCs w:val="26"/>
        </w:rPr>
      </w:pPr>
      <w:r>
        <w:rPr>
          <w:sz w:val="26"/>
          <w:szCs w:val="26"/>
        </w:rPr>
        <w:t xml:space="preserve">U ovom predmetu tužitelj je podnio tužbu radi proglašenja nedopuštenom navedene ovrhe na predmetu ovrhe – nekretnini upisanoj u zk.ul. 15220, k.o. Grad Zagreb, broj poduloška 64, čk.br. 5230/15 (Zgrada br. 9A, 19,21,i dvorište, </w:t>
      </w:r>
      <w:r>
        <w:rPr>
          <w:sz w:val="26"/>
          <w:szCs w:val="26"/>
        </w:rPr>
        <w:lastRenderedPageBreak/>
        <w:t xml:space="preserve">Grahorova- Grada Mainza, od 1641 m2), 64. suvlasnički dio: 71/10000, etažno vlasništvo (E-64) 1. jednosoban stan br. 8 na trećem katu zgrade Grada Mainza 21 i spremište br. 8 na sedmom katu zgrade, ukupne površine 40,51 m2, u nacrtu označeno plavom bojom. </w:t>
      </w:r>
    </w:p>
    <w:p w:rsidRDefault="006F1EE3" w:rsidP="006F1EE3" w:rsidR="006F1EE3">
      <w:pPr>
        <w:rPr>
          <w:sz w:val="26"/>
          <w:szCs w:val="26"/>
        </w:rPr>
      </w:pPr>
    </w:p>
    <w:p w:rsidRDefault="006F1EE3" w:rsidP="006F1EE3" w:rsidR="006F1EE3">
      <w:pPr>
        <w:rPr>
          <w:sz w:val="26"/>
          <w:szCs w:val="26"/>
        </w:rPr>
      </w:pPr>
      <w:r>
        <w:rPr>
          <w:sz w:val="26"/>
          <w:szCs w:val="26"/>
        </w:rPr>
        <w:t xml:space="preserve">Tempo d.d. u stečaju priznao je tužbeni zahtjev u cijelosti, budući da je Tempo d.d. predmetnu nekretninu prodao Jelki Leušić temeljem ugovora o kupoprodaji broj 117/98 od dana 01.07.1999.g., te nije vlasnik predmetne nekretnine. </w:t>
      </w:r>
    </w:p>
    <w:p w:rsidRDefault="006F1EE3" w:rsidP="006F1EE3" w:rsidR="006F1EE3">
      <w:pPr>
        <w:rPr>
          <w:sz w:val="26"/>
          <w:szCs w:val="26"/>
        </w:rPr>
      </w:pPr>
    </w:p>
    <w:p w:rsidRDefault="006F1EE3" w:rsidP="006F1EE3" w:rsidR="006F1EE3">
      <w:pPr>
        <w:rPr>
          <w:sz w:val="26"/>
          <w:szCs w:val="26"/>
        </w:rPr>
      </w:pPr>
    </w:p>
    <w:p w:rsidRDefault="006F1EE3" w:rsidP="006F1EE3" w:rsidR="006F1EE3" w:rsidRPr="0095786E">
      <w:pPr>
        <w:rPr>
          <w:b/>
          <w:sz w:val="26"/>
          <w:szCs w:val="26"/>
        </w:rPr>
      </w:pPr>
      <w:r>
        <w:rPr>
          <w:b/>
          <w:sz w:val="26"/>
          <w:szCs w:val="26"/>
        </w:rPr>
        <w:t>47</w:t>
      </w:r>
      <w:r w:rsidRPr="001F6399">
        <w:rPr>
          <w:b/>
          <w:sz w:val="26"/>
          <w:szCs w:val="26"/>
        </w:rPr>
        <w:t>.</w:t>
      </w:r>
      <w:r>
        <w:rPr>
          <w:sz w:val="26"/>
          <w:szCs w:val="26"/>
        </w:rPr>
        <w:tab/>
      </w:r>
      <w:r>
        <w:rPr>
          <w:b/>
          <w:sz w:val="26"/>
          <w:szCs w:val="26"/>
        </w:rPr>
        <w:t>P-3455/2011</w:t>
      </w:r>
      <w:r w:rsidRPr="0095786E">
        <w:rPr>
          <w:b/>
          <w:sz w:val="26"/>
          <w:szCs w:val="26"/>
        </w:rPr>
        <w:t>.</w:t>
      </w:r>
    </w:p>
    <w:p w:rsidRDefault="006F1EE3" w:rsidP="006F1EE3" w:rsidR="006F1EE3">
      <w:pPr>
        <w:rPr>
          <w:sz w:val="26"/>
          <w:szCs w:val="26"/>
        </w:rPr>
      </w:pPr>
      <w:r>
        <w:rPr>
          <w:sz w:val="26"/>
          <w:szCs w:val="26"/>
        </w:rPr>
        <w:tab/>
        <w:t>Tužitelj: Letvica d.o.o.</w:t>
      </w:r>
    </w:p>
    <w:p w:rsidRDefault="006F1EE3" w:rsidP="006F1EE3" w:rsidR="006F1EE3">
      <w:pPr>
        <w:rPr>
          <w:sz w:val="26"/>
          <w:szCs w:val="26"/>
        </w:rPr>
      </w:pPr>
      <w:r>
        <w:rPr>
          <w:sz w:val="26"/>
          <w:szCs w:val="26"/>
        </w:rPr>
        <w:tab/>
        <w:t xml:space="preserve">Tuženik: Tempo d.d. u stečaju </w:t>
      </w:r>
    </w:p>
    <w:p w:rsidRDefault="006F1EE3" w:rsidP="006F1EE3" w:rsidR="006F1EE3">
      <w:pPr>
        <w:rPr>
          <w:sz w:val="26"/>
          <w:szCs w:val="26"/>
        </w:rPr>
      </w:pPr>
      <w:r>
        <w:rPr>
          <w:sz w:val="26"/>
          <w:szCs w:val="26"/>
        </w:rPr>
        <w:tab/>
        <w:t>Radi: isplate 14.157.000,00 kuna</w:t>
      </w:r>
    </w:p>
    <w:p w:rsidRDefault="006F1EE3" w:rsidP="006F1EE3" w:rsidR="006F1EE3">
      <w:pPr>
        <w:rPr>
          <w:sz w:val="26"/>
          <w:szCs w:val="26"/>
        </w:rPr>
      </w:pPr>
    </w:p>
    <w:p w:rsidRDefault="006F1EE3" w:rsidP="006F1EE3" w:rsidR="006F1EE3">
      <w:pPr>
        <w:rPr>
          <w:sz w:val="26"/>
          <w:szCs w:val="26"/>
        </w:rPr>
      </w:pPr>
      <w:r>
        <w:rPr>
          <w:sz w:val="26"/>
          <w:szCs w:val="26"/>
        </w:rPr>
        <w:t xml:space="preserve">Tužitelj je dana 08.04.2011. podnio tužbu kojom traži </w:t>
      </w:r>
      <w:r w:rsidR="00742C8B">
        <w:rPr>
          <w:sz w:val="26"/>
          <w:szCs w:val="26"/>
        </w:rPr>
        <w:t xml:space="preserve">sudski </w:t>
      </w:r>
      <w:r w:rsidR="00B806C9">
        <w:rPr>
          <w:sz w:val="26"/>
          <w:szCs w:val="26"/>
        </w:rPr>
        <w:t xml:space="preserve">raskid ugovora </w:t>
      </w:r>
      <w:r>
        <w:rPr>
          <w:sz w:val="26"/>
          <w:szCs w:val="26"/>
        </w:rPr>
        <w:t>o kupoprodaji vlasništva nekretnina sklopljenog između tužitelja i tuženika dana 28.11.2008.g., a kojim je tužitelj kupio nekretnine tuženika, u naravi 950,76 m2 neto stambenog prostora i pripadajućih garažnih mjesta u stambeno poslovnoj građevini, koja se trebala graditi na zk.č.br. 341</w:t>
      </w:r>
      <w:r w:rsidR="00742C8B">
        <w:rPr>
          <w:sz w:val="26"/>
          <w:szCs w:val="26"/>
        </w:rPr>
        <w:t>.</w:t>
      </w:r>
      <w:r>
        <w:rPr>
          <w:sz w:val="26"/>
          <w:szCs w:val="26"/>
        </w:rPr>
        <w:t xml:space="preserve"> i 342/4 k.o. Trnje</w:t>
      </w:r>
      <w:r w:rsidR="00742C8B">
        <w:rPr>
          <w:sz w:val="26"/>
          <w:szCs w:val="26"/>
        </w:rPr>
        <w:t xml:space="preserve"> te</w:t>
      </w:r>
      <w:r w:rsidR="00742C8B" w:rsidRPr="00742C8B">
        <w:t xml:space="preserve"> </w:t>
      </w:r>
      <w:r w:rsidR="00742C8B" w:rsidRPr="00742C8B">
        <w:rPr>
          <w:sz w:val="26"/>
          <w:szCs w:val="26"/>
        </w:rPr>
        <w:t>isplat</w:t>
      </w:r>
      <w:r w:rsidR="00742C8B">
        <w:rPr>
          <w:sz w:val="26"/>
          <w:szCs w:val="26"/>
        </w:rPr>
        <w:t>u iznosa od 14.157.000,00 kuna.</w:t>
      </w:r>
    </w:p>
    <w:p w:rsidRDefault="00B806C9" w:rsidP="006F1EE3" w:rsidR="00B806C9">
      <w:pPr>
        <w:rPr>
          <w:sz w:val="26"/>
          <w:szCs w:val="26"/>
        </w:rPr>
      </w:pPr>
    </w:p>
    <w:p w:rsidRDefault="00B806C9" w:rsidP="006F1EE3" w:rsidR="00B806C9">
      <w:pPr>
        <w:rPr>
          <w:sz w:val="26"/>
          <w:szCs w:val="26"/>
        </w:rPr>
      </w:pPr>
      <w:r>
        <w:rPr>
          <w:sz w:val="26"/>
          <w:szCs w:val="26"/>
        </w:rPr>
        <w:t>Tužitelj u tužbi navodi kako je kupoprodajnu cijenu isplatio u cijelosti</w:t>
      </w:r>
      <w:r w:rsidR="00742C8B">
        <w:rPr>
          <w:sz w:val="26"/>
          <w:szCs w:val="26"/>
        </w:rPr>
        <w:t xml:space="preserve"> te da s</w:t>
      </w:r>
      <w:r>
        <w:rPr>
          <w:sz w:val="26"/>
          <w:szCs w:val="26"/>
        </w:rPr>
        <w:t xml:space="preserve"> obzirom da tuženik nije ishodio lokacijsku dozvolu i nije počeo sa gradnjom stambeno-poslovne građevine, tužitelj smatra da tuženik nije ispoštovao ugovor.</w:t>
      </w:r>
    </w:p>
    <w:p w:rsidRDefault="00867840" w:rsidP="006F1EE3" w:rsidR="00867840">
      <w:pPr>
        <w:rPr>
          <w:sz w:val="26"/>
          <w:szCs w:val="26"/>
        </w:rPr>
      </w:pPr>
    </w:p>
    <w:p w:rsidRDefault="00867840" w:rsidP="006F1EE3" w:rsidR="00867840">
      <w:pPr>
        <w:rPr>
          <w:sz w:val="26"/>
          <w:szCs w:val="26"/>
        </w:rPr>
      </w:pPr>
      <w:r>
        <w:rPr>
          <w:sz w:val="26"/>
          <w:szCs w:val="26"/>
        </w:rPr>
        <w:t>Tuženik u odgovoru na tužbu navodi kako nije sporno da je sklopljen ugovor o kupoprodaji dana 28.11.2008. međutim stranke su sporazumno isti raskinule sklapanjem novog ugovora od dana 02.05.2011. godine</w:t>
      </w:r>
    </w:p>
    <w:p w:rsidRDefault="006F1EE3" w:rsidP="006F1EE3" w:rsidR="006F1EE3">
      <w:pPr>
        <w:rPr>
          <w:sz w:val="26"/>
          <w:szCs w:val="26"/>
        </w:rPr>
      </w:pPr>
    </w:p>
    <w:p w:rsidRDefault="006F1EE3" w:rsidP="006F1EE3" w:rsidR="006F1EE3">
      <w:pPr>
        <w:rPr>
          <w:sz w:val="26"/>
          <w:szCs w:val="26"/>
        </w:rPr>
      </w:pPr>
      <w:r>
        <w:rPr>
          <w:sz w:val="26"/>
          <w:szCs w:val="26"/>
        </w:rPr>
        <w:t xml:space="preserve">Dana 03.06.2013. godine doneseno je rješenje o prekidu postupka. </w:t>
      </w:r>
    </w:p>
    <w:p w:rsidRDefault="00742C8B" w:rsidP="006F1EE3" w:rsidR="00742C8B">
      <w:pPr>
        <w:rPr>
          <w:sz w:val="26"/>
          <w:szCs w:val="26"/>
        </w:rPr>
      </w:pPr>
    </w:p>
    <w:p w:rsidRDefault="00742C8B" w:rsidP="006F1EE3" w:rsidR="00742C8B">
      <w:pPr>
        <w:rPr>
          <w:sz w:val="26"/>
          <w:szCs w:val="26"/>
        </w:rPr>
      </w:pPr>
      <w:r>
        <w:rPr>
          <w:sz w:val="26"/>
          <w:szCs w:val="26"/>
        </w:rPr>
        <w:t>Pregledom zk.ul. 2843, k.o. Trnje utvrđeno je postojanje založnog prava upisanog u korist tužitelja na iznos od 14.157.000,00 kuna, sve temeljem ugovora od 28.11.2008.</w:t>
      </w:r>
      <w:r w:rsidR="00D821C6">
        <w:rPr>
          <w:sz w:val="26"/>
          <w:szCs w:val="26"/>
        </w:rPr>
        <w:t xml:space="preserve"> </w:t>
      </w:r>
    </w:p>
    <w:p w:rsidRDefault="00742C8B" w:rsidP="006F1EE3" w:rsidR="00742C8B">
      <w:pPr>
        <w:rPr>
          <w:sz w:val="26"/>
          <w:szCs w:val="26"/>
        </w:rPr>
      </w:pPr>
    </w:p>
    <w:p w:rsidRDefault="00742C8B" w:rsidP="006F1EE3" w:rsidR="00D821C6">
      <w:pPr>
        <w:rPr>
          <w:sz w:val="26"/>
          <w:szCs w:val="26"/>
        </w:rPr>
      </w:pPr>
      <w:r>
        <w:rPr>
          <w:sz w:val="26"/>
          <w:szCs w:val="26"/>
        </w:rPr>
        <w:t>Tužitelj nije prijavio tražbinu iz ovog parničnog postupka</w:t>
      </w:r>
      <w:r w:rsidR="00D821C6">
        <w:rPr>
          <w:sz w:val="26"/>
          <w:szCs w:val="26"/>
        </w:rPr>
        <w:t xml:space="preserve"> u stečaju stoga ista nije ispitana. Imajući u vidu da tražbina nije ispitana tužbu treba odbaciti u cijelosti.</w:t>
      </w:r>
    </w:p>
    <w:p w:rsidRDefault="00D821C6" w:rsidP="006F1EE3" w:rsidR="00D821C6">
      <w:pPr>
        <w:rPr>
          <w:sz w:val="26"/>
          <w:szCs w:val="26"/>
        </w:rPr>
      </w:pPr>
    </w:p>
    <w:p w:rsidRDefault="00D821C6" w:rsidP="006F1EE3" w:rsidR="00D821C6">
      <w:pPr>
        <w:rPr>
          <w:sz w:val="26"/>
          <w:szCs w:val="26"/>
        </w:rPr>
      </w:pPr>
      <w:r>
        <w:rPr>
          <w:sz w:val="26"/>
          <w:szCs w:val="26"/>
        </w:rPr>
        <w:t>Prema navedenom Letvica d.o.o. ima status samo razlučnog vjerovnika a ne i stečajnog vjerovnika.</w:t>
      </w:r>
    </w:p>
    <w:p w:rsidRDefault="006F1EE3" w:rsidP="006F1EE3" w:rsidR="006F1EE3">
      <w:pPr>
        <w:rPr>
          <w:sz w:val="26"/>
          <w:szCs w:val="26"/>
        </w:rPr>
      </w:pPr>
    </w:p>
    <w:p w:rsidRDefault="00867840" w:rsidP="006F1EE3" w:rsidR="00867840">
      <w:pPr>
        <w:rPr>
          <w:sz w:val="26"/>
          <w:szCs w:val="26"/>
        </w:rPr>
      </w:pPr>
    </w:p>
    <w:p w:rsidRDefault="0029130C" w:rsidP="0029130C" w:rsidR="0029130C" w:rsidRPr="0095786E">
      <w:pPr>
        <w:rPr>
          <w:b/>
          <w:sz w:val="26"/>
          <w:szCs w:val="26"/>
        </w:rPr>
      </w:pPr>
      <w:r>
        <w:rPr>
          <w:b/>
          <w:sz w:val="26"/>
          <w:szCs w:val="26"/>
        </w:rPr>
        <w:t>48.</w:t>
      </w:r>
      <w:r>
        <w:rPr>
          <w:b/>
          <w:sz w:val="26"/>
          <w:szCs w:val="26"/>
        </w:rPr>
        <w:tab/>
        <w:t>P-3034/2016</w:t>
      </w:r>
      <w:r w:rsidRPr="0095786E">
        <w:rPr>
          <w:b/>
          <w:sz w:val="26"/>
          <w:szCs w:val="26"/>
        </w:rPr>
        <w:t>.</w:t>
      </w:r>
    </w:p>
    <w:p w:rsidRDefault="0029130C" w:rsidP="0029130C" w:rsidR="0029130C">
      <w:pPr>
        <w:rPr>
          <w:sz w:val="26"/>
          <w:szCs w:val="26"/>
        </w:rPr>
      </w:pPr>
      <w:r>
        <w:rPr>
          <w:sz w:val="26"/>
          <w:szCs w:val="26"/>
        </w:rPr>
        <w:lastRenderedPageBreak/>
        <w:tab/>
        <w:t>Tužitelj: MPI MONTKEMIJA inženjering d.o.o.</w:t>
      </w:r>
    </w:p>
    <w:p w:rsidRDefault="0029130C" w:rsidP="0029130C" w:rsidR="0029130C">
      <w:pPr>
        <w:rPr>
          <w:sz w:val="26"/>
          <w:szCs w:val="26"/>
        </w:rPr>
      </w:pPr>
      <w:r>
        <w:rPr>
          <w:sz w:val="26"/>
          <w:szCs w:val="26"/>
        </w:rPr>
        <w:tab/>
        <w:t>Tuženik: Tempo d.d. u stečaju i HUP</w:t>
      </w:r>
    </w:p>
    <w:p w:rsidRDefault="0029130C" w:rsidP="0029130C" w:rsidR="0029130C">
      <w:pPr>
        <w:rPr>
          <w:sz w:val="26"/>
          <w:szCs w:val="26"/>
        </w:rPr>
      </w:pPr>
      <w:r>
        <w:rPr>
          <w:sz w:val="26"/>
          <w:szCs w:val="26"/>
        </w:rPr>
        <w:tab/>
        <w:t>Radi: proglašenja ovrhe nedopuštenom</w:t>
      </w:r>
    </w:p>
    <w:p w:rsidRDefault="0029130C" w:rsidP="0029130C" w:rsidR="0029130C">
      <w:pPr>
        <w:rPr>
          <w:sz w:val="26"/>
          <w:szCs w:val="26"/>
        </w:rPr>
      </w:pPr>
    </w:p>
    <w:p w:rsidRDefault="0029130C" w:rsidP="0029130C" w:rsidR="0029130C">
      <w:pPr>
        <w:rPr>
          <w:sz w:val="26"/>
          <w:szCs w:val="26"/>
        </w:rPr>
      </w:pPr>
      <w:r>
        <w:rPr>
          <w:sz w:val="26"/>
          <w:szCs w:val="26"/>
        </w:rPr>
        <w:t>Tužba od 29.11.2016. radi proglašenja nedopuštenim ovrhe posl.br. Ovr-141/2016</w:t>
      </w:r>
      <w:r w:rsidRPr="0029130C">
        <w:t xml:space="preserve"> </w:t>
      </w:r>
      <w:r w:rsidRPr="0029130C">
        <w:rPr>
          <w:sz w:val="26"/>
          <w:szCs w:val="26"/>
        </w:rPr>
        <w:t>u odnosu na nekretnine u zk.ul. 15220, k.o. Grad Zagreb, poduložak 44, poslovni prostor 123,15 m2, Grahorova 9a, Zagreb.</w:t>
      </w:r>
    </w:p>
    <w:p w:rsidRDefault="0029130C" w:rsidP="0029130C" w:rsidR="0029130C">
      <w:pPr>
        <w:rPr>
          <w:sz w:val="26"/>
          <w:szCs w:val="26"/>
        </w:rPr>
      </w:pPr>
    </w:p>
    <w:p w:rsidRDefault="0029130C" w:rsidP="00AD6AC1" w:rsidR="006F1EE3">
      <w:pPr>
        <w:rPr>
          <w:sz w:val="26"/>
          <w:szCs w:val="26"/>
        </w:rPr>
      </w:pPr>
      <w:r>
        <w:rPr>
          <w:sz w:val="26"/>
          <w:szCs w:val="26"/>
        </w:rPr>
        <w:t>U tijeku, Tempo n</w:t>
      </w:r>
      <w:r w:rsidR="00400571">
        <w:rPr>
          <w:sz w:val="26"/>
          <w:szCs w:val="26"/>
        </w:rPr>
        <w:t>e spori izvanknjižno vlasništvo tužitelja.</w:t>
      </w:r>
    </w:p>
    <w:p w:rsidRDefault="00257BB4" w:rsidP="00AD6AC1" w:rsidR="00257BB4">
      <w:pPr>
        <w:rPr>
          <w:sz w:val="26"/>
          <w:szCs w:val="26"/>
        </w:rPr>
      </w:pPr>
    </w:p>
    <w:p w:rsidRDefault="00257BB4" w:rsidP="00AD6AC1" w:rsidR="00257BB4">
      <w:pPr>
        <w:rPr>
          <w:sz w:val="26"/>
          <w:szCs w:val="26"/>
        </w:rPr>
      </w:pPr>
    </w:p>
    <w:p w:rsidRDefault="00257BB4" w:rsidP="00257BB4" w:rsidR="00257BB4" w:rsidRPr="000E2C11">
      <w:pPr>
        <w:rPr>
          <w:b/>
          <w:sz w:val="26"/>
          <w:szCs w:val="26"/>
        </w:rPr>
      </w:pPr>
      <w:r>
        <w:rPr>
          <w:b/>
          <w:sz w:val="26"/>
          <w:szCs w:val="26"/>
        </w:rPr>
        <w:t>49</w:t>
      </w:r>
      <w:r w:rsidRPr="000E2C11">
        <w:rPr>
          <w:b/>
          <w:sz w:val="26"/>
          <w:szCs w:val="26"/>
        </w:rPr>
        <w:t>.</w:t>
      </w:r>
      <w:r w:rsidRPr="000E2C11">
        <w:rPr>
          <w:b/>
          <w:sz w:val="26"/>
          <w:szCs w:val="26"/>
        </w:rPr>
        <w:tab/>
        <w:t>P-</w:t>
      </w:r>
      <w:r>
        <w:rPr>
          <w:b/>
          <w:sz w:val="26"/>
          <w:szCs w:val="26"/>
        </w:rPr>
        <w:t>2562</w:t>
      </w:r>
      <w:r w:rsidRPr="000E2C11">
        <w:rPr>
          <w:b/>
          <w:sz w:val="26"/>
          <w:szCs w:val="26"/>
        </w:rPr>
        <w:t>/2013</w:t>
      </w:r>
    </w:p>
    <w:p w:rsidRDefault="00257BB4" w:rsidP="00257BB4" w:rsidR="00257BB4">
      <w:pPr>
        <w:rPr>
          <w:sz w:val="26"/>
          <w:szCs w:val="26"/>
        </w:rPr>
      </w:pPr>
      <w:r>
        <w:rPr>
          <w:sz w:val="26"/>
          <w:szCs w:val="26"/>
        </w:rPr>
        <w:tab/>
        <w:t>Tužitelj: Grad Zagreb</w:t>
      </w:r>
    </w:p>
    <w:p w:rsidRDefault="00257BB4" w:rsidP="00257BB4" w:rsidR="00257BB4">
      <w:pPr>
        <w:rPr>
          <w:sz w:val="26"/>
          <w:szCs w:val="26"/>
        </w:rPr>
      </w:pPr>
      <w:r>
        <w:rPr>
          <w:sz w:val="26"/>
          <w:szCs w:val="26"/>
        </w:rPr>
        <w:tab/>
        <w:t xml:space="preserve">Tuženik: OTIS DIZALA d.o.o., Tempo d.d. u stečaju, </w:t>
      </w:r>
    </w:p>
    <w:p w:rsidRDefault="00257BB4" w:rsidP="00257BB4" w:rsidR="00257BB4">
      <w:pPr>
        <w:rPr>
          <w:sz w:val="26"/>
          <w:szCs w:val="26"/>
        </w:rPr>
      </w:pPr>
      <w:r>
        <w:rPr>
          <w:sz w:val="26"/>
          <w:szCs w:val="26"/>
        </w:rPr>
        <w:tab/>
        <w:t>Radi: proglašenja ovrhe nedopuštenom, VPS: 1.000.000,00 kn</w:t>
      </w:r>
    </w:p>
    <w:p w:rsidRDefault="00257BB4" w:rsidP="00257BB4" w:rsidR="00257BB4">
      <w:pPr>
        <w:rPr>
          <w:sz w:val="26"/>
          <w:szCs w:val="26"/>
        </w:rPr>
      </w:pPr>
    </w:p>
    <w:p w:rsidRDefault="00257BB4" w:rsidP="00257BB4" w:rsidR="00257BB4">
      <w:pPr>
        <w:rPr>
          <w:sz w:val="26"/>
          <w:szCs w:val="26"/>
        </w:rPr>
      </w:pPr>
      <w:r>
        <w:rPr>
          <w:sz w:val="26"/>
          <w:szCs w:val="26"/>
        </w:rPr>
        <w:t>Tužitelj je podnio tužbu 04.09.2013. radi proglašenja nedopuštenom ovrhe određene rješenjem TS Zagreb posl.br. Ovr-3890/2012, u kojoj je OTIS DIZALA ovrhovoditelj a Tempo d.d. u stečaju ovršenik.</w:t>
      </w:r>
    </w:p>
    <w:p w:rsidRDefault="00257BB4" w:rsidP="00257BB4" w:rsidR="00257BB4">
      <w:pPr>
        <w:rPr>
          <w:sz w:val="26"/>
          <w:szCs w:val="26"/>
        </w:rPr>
      </w:pPr>
    </w:p>
    <w:p w:rsidRDefault="00257BB4" w:rsidP="00257BB4" w:rsidR="00257BB4">
      <w:pPr>
        <w:rPr>
          <w:sz w:val="26"/>
          <w:szCs w:val="26"/>
        </w:rPr>
      </w:pPr>
      <w:r>
        <w:rPr>
          <w:sz w:val="26"/>
          <w:szCs w:val="26"/>
        </w:rPr>
        <w:t>Tempo d.d. u stečaju je u odgovoru na tužbu 23.09.2013. priznao navode iz tužbe.</w:t>
      </w:r>
    </w:p>
    <w:p w:rsidRDefault="00257BB4" w:rsidP="00257BB4" w:rsidR="00257BB4">
      <w:pPr>
        <w:rPr>
          <w:sz w:val="26"/>
          <w:szCs w:val="26"/>
        </w:rPr>
      </w:pPr>
      <w:r>
        <w:rPr>
          <w:sz w:val="26"/>
          <w:szCs w:val="26"/>
        </w:rPr>
        <w:t>Rješenjem od 04.10.2017. nastavljen je postupak.</w:t>
      </w:r>
    </w:p>
    <w:p w:rsidRDefault="00257BB4" w:rsidP="00AD6AC1" w:rsidR="00257BB4">
      <w:pPr>
        <w:rPr>
          <w:sz w:val="26"/>
          <w:szCs w:val="26"/>
        </w:rPr>
      </w:pPr>
    </w:p>
    <w:p w:rsidRDefault="00171560" w:rsidP="00AD6AC1" w:rsidR="00171560">
      <w:pPr>
        <w:rPr>
          <w:sz w:val="26"/>
          <w:szCs w:val="26"/>
        </w:rPr>
      </w:pPr>
    </w:p>
    <w:p w:rsidRDefault="00171560" w:rsidP="00AD6AC1" w:rsidR="00171560">
      <w:pPr>
        <w:rPr>
          <w:sz w:val="26"/>
          <w:szCs w:val="26"/>
        </w:rPr>
      </w:pPr>
    </w:p>
    <w:p w:rsidRDefault="00171560" w:rsidP="00171560" w:rsidR="00CE6507">
      <w:pPr>
        <w:jc w:val="center"/>
        <w:rPr>
          <w:sz w:val="26"/>
          <w:szCs w:val="26"/>
        </w:rPr>
      </w:pPr>
      <w:r>
        <w:rPr>
          <w:sz w:val="26"/>
          <w:szCs w:val="26"/>
        </w:rPr>
        <w:t>*** Kraj ***</w:t>
      </w:r>
    </w:p>
    <w:p w:rsidRDefault="00155711" w:rsidP="00CE6507" w:rsidR="00CE6507">
      <w:pPr>
        <w:pBdr>
          <w:bottom w:space="1" w:sz="4" w:color="auto" w:val="single"/>
        </w:pBdr>
        <w:rPr>
          <w:sz w:val="26"/>
          <w:szCs w:val="26"/>
        </w:rPr>
      </w:pPr>
      <w:r>
        <w:rPr>
          <w:sz w:val="26"/>
          <w:szCs w:val="26"/>
        </w:rPr>
        <w:pict>
          <v:rect fillcolor="#a0a0a0" stroked="f" o:hralign="center" o:hrstd="t" o:hr="t" id="_x0000_i1025" style="width:0;height:1.5pt"/>
        </w:pict>
      </w:r>
    </w:p>
    <w:p w:rsidRDefault="00CE6507" w:rsidP="00AD6AC1" w:rsidR="00CE6507">
      <w:pPr>
        <w:rPr>
          <w:sz w:val="26"/>
          <w:szCs w:val="26"/>
        </w:rPr>
      </w:pPr>
    </w:p>
    <w:p w:rsidRDefault="00CE6507" w:rsidP="00AD6AC1" w:rsidR="00CE6507">
      <w:pPr>
        <w:rPr>
          <w:sz w:val="26"/>
          <w:szCs w:val="26"/>
        </w:rPr>
      </w:pPr>
    </w:p>
    <w:p w:rsidRDefault="00CE6507" w:rsidP="00AD6AC1" w:rsidR="00CE6507">
      <w:pPr>
        <w:rPr>
          <w:sz w:val="26"/>
          <w:szCs w:val="26"/>
        </w:rPr>
      </w:pPr>
    </w:p>
    <w:p w:rsidRDefault="00CE6507" w:rsidP="00AD6AC1" w:rsidR="00CE6507">
      <w:pPr>
        <w:rPr>
          <w:sz w:val="26"/>
          <w:szCs w:val="26"/>
        </w:rPr>
      </w:pPr>
      <w:r>
        <w:rPr>
          <w:sz w:val="26"/>
          <w:szCs w:val="26"/>
        </w:rPr>
        <w:t xml:space="preserve">Odvjetnik </w:t>
      </w:r>
    </w:p>
    <w:p w:rsidRDefault="00CE6507" w:rsidP="00AD6AC1" w:rsidR="00CE6507">
      <w:pPr>
        <w:rPr>
          <w:sz w:val="26"/>
          <w:szCs w:val="26"/>
        </w:rPr>
      </w:pPr>
      <w:r>
        <w:rPr>
          <w:sz w:val="26"/>
          <w:szCs w:val="26"/>
        </w:rPr>
        <w:t>Hrvoje Kraljičković</w:t>
      </w:r>
    </w:p>
    <w:p w:rsidRDefault="00CE6507" w:rsidP="00AD6AC1" w:rsidR="00CE6507">
      <w:pPr>
        <w:rPr>
          <w:sz w:val="26"/>
          <w:szCs w:val="26"/>
        </w:rPr>
      </w:pPr>
    </w:p>
    <w:sectPr w:rsidSect="00F92CF0" w:rsidR="00CE6507">
      <w:headerReference w:type="even" r:id="rId11"/>
      <w:headerReference w:type="default" r:id="rId12"/>
      <w:footerReference w:type="even" r:id="rId13"/>
      <w:footerReference w:type="default" r:id="rId14"/>
      <w:headerReference w:type="first" r:id="rId15"/>
      <w:footerReference w:type="first" r:id="rId16"/>
      <w:type w:val="continuous"/>
      <w:pgSz w:h="16839" w:w="11907"/>
      <w:pgMar w:gutter="0" w:footer="663" w:header="720" w:left="1418" w:bottom="1440" w:right="1418" w:top="1701"/>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01E" w:rsidR="0016601E">
      <w:r>
        <w:separator/>
      </w:r>
    </w:p>
  </w:endnote>
  <w:endnote w:id="0" w:type="continuationSeparator">
    <w:p w:rsidRDefault="0016601E" w:rsidR="001660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haparral Pro">
    <w:altName w:val="Cambria Math"/>
    <w:panose1 w:val="00000000000000000000"/>
    <w:charset w:val="00"/>
    <w:family w:val="roman"/>
    <w:notTrueType/>
    <w:pitch w:val="variable"/>
    <w:sig w:csb1="00000000" w:csb0="0000009B" w:usb3="00000000" w:usb2="00000000" w:usb1="5000205B" w:usb0="00000001"/>
  </w:font>
  <w:font w:name="Batang">
    <w:altName w:val="바탕"/>
    <w:panose1 w:val="02030600000101010101"/>
    <w:charset w:val="81"/>
    <w:family w:val="roman"/>
    <w:pitch w:val="variable"/>
    <w:sig w:csb1="00000000" w:csb0="0008009F" w:usb3="00000000" w:usb2="00000030" w:usb1="69D77CFB" w:usb0="B00002A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526" w:rsidR="00F8352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526" w:rsidP="00D07422" w:rsidR="00F83526" w:rsidRPr="00E56066">
    <w:pPr>
      <w:pStyle w:val="Podnoje"/>
      <w:pBdr>
        <w:top w:space="4" w:sz="2" w:color="808080" w:val="single"/>
      </w:pBdr>
      <w:tabs>
        <w:tab w:pos="8640" w:val="clear"/>
        <w:tab w:pos="3533" w:val="left"/>
        <w:tab w:pos="9071" w:val="right"/>
      </w:tabs>
      <w:jc w:val="left"/>
      <w:rPr>
        <w:sz w:val="20"/>
        <w:szCs w:val="20"/>
      </w:rPr>
    </w:pPr>
    <w:r w:rsidRPr="00D07422">
      <w:rPr>
        <w:color w:val="808080"/>
        <w:sz w:val="20"/>
        <w:szCs w:val="20"/>
      </w:rPr>
      <w:tab/>
    </w:r>
    <w:r w:rsidRPr="00D07422">
      <w:rPr>
        <w:color w:val="808080"/>
        <w:sz w:val="20"/>
        <w:szCs w:val="20"/>
      </w:rPr>
      <w:tab/>
    </w:r>
    <w:r w:rsidRPr="00D07422">
      <w:rPr>
        <w:color w:val="808080"/>
        <w:sz w:val="20"/>
        <w:szCs w:val="20"/>
      </w:rPr>
      <w:tab/>
      <w:t xml:space="preserve">Stranica </w:t>
    </w:r>
    <w:r w:rsidRPr="00D07422">
      <w:rPr>
        <w:color w:val="808080"/>
        <w:sz w:val="20"/>
        <w:szCs w:val="20"/>
      </w:rPr>
      <w:fldChar w:fldCharType="begin"/>
    </w:r>
    <w:r w:rsidRPr="00D07422">
      <w:rPr>
        <w:color w:val="808080"/>
        <w:sz w:val="20"/>
        <w:szCs w:val="20"/>
      </w:rPr>
      <w:instrText xml:space="preserve"> PAGE   \* MERGEFORMAT </w:instrText>
    </w:r>
    <w:r w:rsidRPr="00D07422">
      <w:rPr>
        <w:color w:val="808080"/>
        <w:sz w:val="20"/>
        <w:szCs w:val="20"/>
      </w:rPr>
      <w:fldChar w:fldCharType="separate"/>
    </w:r>
    <w:r w:rsidR="00155711">
      <w:rPr>
        <w:noProof/>
        <w:color w:val="808080"/>
        <w:sz w:val="20"/>
        <w:szCs w:val="20"/>
      </w:rPr>
      <w:t>78</w:t>
    </w:r>
    <w:r w:rsidRPr="00D07422">
      <w:rPr>
        <w:noProof/>
        <w:color w:val="808080"/>
        <w:sz w:val="20"/>
        <w:szCs w:val="20"/>
      </w:rPr>
      <w:fldChar w:fldCharType="end"/>
    </w:r>
    <w:r w:rsidRPr="00D07422">
      <w:rPr>
        <w:noProof/>
        <w:color w:val="808080"/>
        <w:sz w:val="20"/>
        <w:szCs w:val="20"/>
      </w:rPr>
      <w:t xml:space="preserve"> od </w:t>
    </w:r>
    <w:r w:rsidRPr="00D07422">
      <w:rPr>
        <w:noProof/>
        <w:color w:val="808080"/>
        <w:sz w:val="20"/>
        <w:szCs w:val="20"/>
      </w:rPr>
      <w:fldChar w:fldCharType="begin"/>
    </w:r>
    <w:r w:rsidRPr="00D07422">
      <w:rPr>
        <w:noProof/>
        <w:color w:val="808080"/>
        <w:sz w:val="20"/>
        <w:szCs w:val="20"/>
      </w:rPr>
      <w:instrText xml:space="preserve"> NUMPAGES </w:instrText>
    </w:r>
    <w:r w:rsidRPr="00D07422">
      <w:rPr>
        <w:noProof/>
        <w:color w:val="808080"/>
        <w:sz w:val="20"/>
        <w:szCs w:val="20"/>
      </w:rPr>
      <w:fldChar w:fldCharType="separate"/>
    </w:r>
    <w:r w:rsidR="00155711">
      <w:rPr>
        <w:noProof/>
        <w:color w:val="808080"/>
        <w:sz w:val="20"/>
        <w:szCs w:val="20"/>
      </w:rPr>
      <w:t>78</w:t>
    </w:r>
    <w:r w:rsidRPr="00D07422">
      <w:rPr>
        <w:noProof/>
        <w:color w:val="808080"/>
        <w:sz w:val="20"/>
        <w:szCs w:val="20"/>
      </w:rPr>
      <w:fldChar w:fldCharType="end"/>
    </w:r>
    <w:r w:rsidRPr="00D07422">
      <w:rPr>
        <w:noProof/>
        <w:color w:val="808080"/>
        <w:sz w:val="16"/>
        <w:szCs w:val="16"/>
        <w:lang w:val="en-US"/>
      </w:rPr>
      <w:t xml:space="preserve"> </w:t>
    </w:r>
  </w:p>
  <w:p w:rsidRDefault="00F83526" w:rsidP="00F92CF0" w:rsidR="00F83526" w:rsidRPr="00E56066">
    <w:pPr>
      <w:pStyle w:val="Podnoje"/>
      <w:rPr>
        <w:sz w:val="20"/>
        <w:szCs w:val="20"/>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526" w:rsidP="00792D94" w:rsidR="00F83526">
    <w:pPr>
      <w:pBdr>
        <w:top w:space="7" w:sz="4" w:color="595959" w:val="single"/>
      </w:pBdr>
      <w:tabs>
        <w:tab w:pos="4320" w:val="center"/>
        <w:tab w:pos="8640" w:val="right"/>
      </w:tabs>
      <w:rPr>
        <w:sz w:val="18"/>
        <w:szCs w:val="18"/>
      </w:rPr>
    </w:pPr>
    <w:r w:rsidRPr="00D07422">
      <w:rPr>
        <w:sz w:val="18"/>
        <w:szCs w:val="18"/>
      </w:rPr>
      <w:t>O</w:t>
    </w:r>
    <w:r>
      <w:rPr>
        <w:sz w:val="18"/>
        <w:szCs w:val="18"/>
      </w:rPr>
      <w:t xml:space="preserve">dvjetnik Hrvoje Kraljičković     </w:t>
    </w:r>
    <w:r w:rsidRPr="00D07422">
      <w:rPr>
        <w:sz w:val="18"/>
        <w:szCs w:val="18"/>
      </w:rPr>
      <w:t xml:space="preserve">| </w:t>
    </w:r>
    <w:r>
      <w:rPr>
        <w:sz w:val="18"/>
        <w:szCs w:val="18"/>
      </w:rPr>
      <w:t xml:space="preserve">    Kninski trg 13</w:t>
    </w:r>
    <w:r w:rsidRPr="00D07422">
      <w:rPr>
        <w:sz w:val="18"/>
        <w:szCs w:val="18"/>
      </w:rPr>
      <w:t>, 10 000 Zagreb</w:t>
    </w:r>
    <w:r>
      <w:rPr>
        <w:sz w:val="18"/>
        <w:szCs w:val="18"/>
      </w:rPr>
      <w:t>,</w:t>
    </w:r>
    <w:r w:rsidRPr="006D7D1C">
      <w:t xml:space="preserve"> </w:t>
    </w:r>
    <w:r>
      <w:t xml:space="preserve"> </w:t>
    </w:r>
    <w:r>
      <w:rPr>
        <w:sz w:val="18"/>
        <w:szCs w:val="18"/>
      </w:rPr>
      <w:t>p.p</w:t>
    </w:r>
    <w:r w:rsidRPr="006D7D1C">
      <w:rPr>
        <w:sz w:val="18"/>
        <w:szCs w:val="18"/>
      </w:rPr>
      <w:t xml:space="preserve"> 540</w:t>
    </w:r>
    <w:r>
      <w:rPr>
        <w:sz w:val="18"/>
        <w:szCs w:val="18"/>
      </w:rPr>
      <w:t xml:space="preserve">       </w:t>
    </w:r>
    <w:r w:rsidRPr="00792D94">
      <w:rPr>
        <w:sz w:val="18"/>
        <w:szCs w:val="18"/>
      </w:rPr>
      <w:t>|</w:t>
    </w:r>
    <w:r>
      <w:rPr>
        <w:sz w:val="18"/>
        <w:szCs w:val="18"/>
      </w:rPr>
      <w:t xml:space="preserve">     </w:t>
    </w:r>
    <w:r w:rsidRPr="00792D94">
      <w:rPr>
        <w:b/>
        <w:sz w:val="18"/>
        <w:szCs w:val="18"/>
      </w:rPr>
      <w:t>OIB</w:t>
    </w:r>
    <w:r w:rsidRPr="00792D94">
      <w:rPr>
        <w:sz w:val="18"/>
        <w:szCs w:val="18"/>
      </w:rPr>
      <w:t xml:space="preserve">: 63875916042 </w:t>
    </w:r>
    <w:r>
      <w:rPr>
        <w:sz w:val="18"/>
        <w:szCs w:val="18"/>
      </w:rPr>
      <w:t xml:space="preserve">   |   </w:t>
    </w:r>
    <w:r w:rsidRPr="00792D94">
      <w:rPr>
        <w:b/>
        <w:sz w:val="18"/>
        <w:szCs w:val="18"/>
      </w:rPr>
      <w:t>MB</w:t>
    </w:r>
    <w:r w:rsidRPr="00792D94">
      <w:rPr>
        <w:sz w:val="18"/>
        <w:szCs w:val="18"/>
      </w:rPr>
      <w:t>: 80440002</w:t>
    </w:r>
    <w:r>
      <w:rPr>
        <w:sz w:val="18"/>
        <w:szCs w:val="18"/>
      </w:rPr>
      <w:t xml:space="preserve">   </w:t>
    </w:r>
  </w:p>
  <w:p w:rsidRDefault="00F83526" w:rsidP="00792D94" w:rsidR="00F83526" w:rsidRPr="00A26E88">
    <w:pPr>
      <w:pBdr>
        <w:top w:space="7" w:sz="4" w:color="595959" w:val="single"/>
      </w:pBdr>
      <w:tabs>
        <w:tab w:pos="4320" w:val="center"/>
        <w:tab w:pos="8640" w:val="right"/>
      </w:tabs>
      <w:rPr>
        <w:sz w:val="18"/>
        <w:szCs w:val="18"/>
      </w:rPr>
    </w:pPr>
    <w:r>
      <w:rPr>
        <w:b/>
        <w:sz w:val="18"/>
        <w:szCs w:val="18"/>
      </w:rPr>
      <w:t>T</w:t>
    </w:r>
    <w:r w:rsidRPr="00792D94">
      <w:rPr>
        <w:b/>
        <w:sz w:val="18"/>
        <w:szCs w:val="18"/>
      </w:rPr>
      <w:t>el</w:t>
    </w:r>
    <w:r w:rsidRPr="00D07422">
      <w:rPr>
        <w:sz w:val="18"/>
        <w:szCs w:val="18"/>
      </w:rPr>
      <w:t>.</w:t>
    </w:r>
    <w:r>
      <w:rPr>
        <w:sz w:val="18"/>
        <w:szCs w:val="18"/>
      </w:rPr>
      <w:t xml:space="preserve"> </w:t>
    </w:r>
    <w:r w:rsidRPr="00D07422">
      <w:rPr>
        <w:sz w:val="18"/>
        <w:szCs w:val="18"/>
      </w:rPr>
      <w:t xml:space="preserve">: </w:t>
    </w:r>
    <w:r>
      <w:rPr>
        <w:sz w:val="18"/>
        <w:szCs w:val="18"/>
      </w:rPr>
      <w:t xml:space="preserve">01 / 5811 871  </w:t>
    </w:r>
    <w:r>
      <w:t xml:space="preserve">  </w:t>
    </w:r>
    <w:r w:rsidRPr="00792D94">
      <w:rPr>
        <w:sz w:val="18"/>
        <w:szCs w:val="18"/>
      </w:rPr>
      <w:t>|</w:t>
    </w:r>
    <w:r>
      <w:rPr>
        <w:sz w:val="18"/>
        <w:szCs w:val="18"/>
      </w:rPr>
      <w:t xml:space="preserve">       </w:t>
    </w:r>
    <w:r w:rsidRPr="00792D94">
      <w:rPr>
        <w:b/>
        <w:sz w:val="18"/>
        <w:szCs w:val="18"/>
      </w:rPr>
      <w:t>Fax</w:t>
    </w:r>
    <w:r>
      <w:rPr>
        <w:sz w:val="18"/>
        <w:szCs w:val="18"/>
      </w:rPr>
      <w:t xml:space="preserve">: 01/ 5531 673       </w:t>
    </w:r>
    <w:r w:rsidRPr="00792D94">
      <w:rPr>
        <w:sz w:val="18"/>
        <w:szCs w:val="18"/>
      </w:rPr>
      <w:t>|</w:t>
    </w:r>
    <w:r>
      <w:rPr>
        <w:sz w:val="18"/>
        <w:szCs w:val="18"/>
      </w:rPr>
      <w:t xml:space="preserve">       </w:t>
    </w:r>
    <w:r w:rsidRPr="00792D94">
      <w:rPr>
        <w:b/>
        <w:sz w:val="18"/>
        <w:szCs w:val="18"/>
      </w:rPr>
      <w:t>Mob</w:t>
    </w:r>
    <w:r w:rsidRPr="00792D94">
      <w:rPr>
        <w:sz w:val="18"/>
        <w:szCs w:val="18"/>
      </w:rPr>
      <w:t>:</w:t>
    </w:r>
    <w:r>
      <w:rPr>
        <w:sz w:val="18"/>
        <w:szCs w:val="18"/>
      </w:rPr>
      <w:t xml:space="preserve"> +385</w:t>
    </w:r>
    <w:r w:rsidRPr="00792D94">
      <w:rPr>
        <w:sz w:val="18"/>
        <w:szCs w:val="18"/>
      </w:rPr>
      <w:t xml:space="preserve"> </w:t>
    </w:r>
    <w:r>
      <w:rPr>
        <w:sz w:val="18"/>
        <w:szCs w:val="18"/>
      </w:rPr>
      <w:t>(</w:t>
    </w:r>
    <w:r w:rsidRPr="00792D94">
      <w:rPr>
        <w:sz w:val="18"/>
        <w:szCs w:val="18"/>
      </w:rPr>
      <w:t>0</w:t>
    </w:r>
    <w:r>
      <w:rPr>
        <w:sz w:val="18"/>
        <w:szCs w:val="18"/>
      </w:rPr>
      <w:t>)</w:t>
    </w:r>
    <w:r w:rsidRPr="00792D94">
      <w:rPr>
        <w:sz w:val="18"/>
        <w:szCs w:val="18"/>
      </w:rPr>
      <w:t>98 855 888</w:t>
    </w:r>
    <w:r>
      <w:rPr>
        <w:sz w:val="18"/>
        <w:szCs w:val="18"/>
      </w:rPr>
      <w:t xml:space="preserve"> </w:t>
    </w:r>
    <w:r w:rsidRPr="00792D94">
      <w:rPr>
        <w:sz w:val="18"/>
        <w:szCs w:val="18"/>
      </w:rPr>
      <w:t xml:space="preserve"> </w:t>
    </w:r>
    <w:r>
      <w:rPr>
        <w:sz w:val="18"/>
        <w:szCs w:val="18"/>
      </w:rPr>
      <w:t xml:space="preserve">    </w:t>
    </w:r>
    <w:r w:rsidRPr="00792D94">
      <w:rPr>
        <w:sz w:val="18"/>
        <w:szCs w:val="18"/>
      </w:rPr>
      <w:t xml:space="preserve">| </w:t>
    </w:r>
    <w:r>
      <w:rPr>
        <w:sz w:val="18"/>
        <w:szCs w:val="18"/>
      </w:rPr>
      <w:t xml:space="preserve">  </w:t>
    </w:r>
    <w:r w:rsidRPr="00792D94">
      <w:rPr>
        <w:sz w:val="18"/>
        <w:szCs w:val="18"/>
      </w:rPr>
      <w:t xml:space="preserve"> </w:t>
    </w:r>
    <w:r w:rsidRPr="00792D94">
      <w:rPr>
        <w:b/>
        <w:sz w:val="18"/>
        <w:szCs w:val="18"/>
      </w:rPr>
      <w:t>E-mail</w:t>
    </w:r>
    <w:r>
      <w:rPr>
        <w:sz w:val="18"/>
        <w:szCs w:val="18"/>
      </w:rPr>
      <w:t>:</w:t>
    </w:r>
    <w:r w:rsidRPr="00A26E88">
      <w:rPr>
        <w:sz w:val="18"/>
        <w:szCs w:val="18"/>
      </w:rPr>
      <w:t>hrvoje.kraljickovic@odkl.hr</w:t>
    </w:r>
    <w:r>
      <w:rPr>
        <w:sz w:val="18"/>
        <w:szCs w:val="18"/>
      </w:rPr>
      <w:t xml:space="preserve">                        </w:t>
    </w:r>
  </w:p>
  <w:p w:rsidRDefault="00F83526" w:rsidP="00792D94" w:rsidR="00F83526" w:rsidRPr="0054281C">
    <w:pPr>
      <w:pStyle w:val="Podnoje"/>
      <w:pBdr>
        <w:top w:space="7" w:sz="4" w:color="595959" w:val="single"/>
      </w:pBdr>
      <w:rPr>
        <w:sz w:val="18"/>
        <w:szCs w:val="18"/>
      </w:rPr>
    </w:pPr>
    <w:r w:rsidRPr="00792D94">
      <w:rPr>
        <w:b/>
        <w:sz w:val="18"/>
        <w:szCs w:val="18"/>
      </w:rPr>
      <w:t>Žiro račun</w:t>
    </w:r>
    <w:r>
      <w:rPr>
        <w:b/>
        <w:sz w:val="18"/>
        <w:szCs w:val="18"/>
      </w:rPr>
      <w:t>:</w:t>
    </w:r>
    <w:r>
      <w:rPr>
        <w:sz w:val="18"/>
        <w:szCs w:val="18"/>
      </w:rPr>
      <w:t xml:space="preserve">   Ra</w:t>
    </w:r>
    <w:r w:rsidRPr="00D07422">
      <w:rPr>
        <w:sz w:val="18"/>
        <w:szCs w:val="18"/>
      </w:rPr>
      <w:t xml:space="preserve">iffeisen Bank Austria d.d. </w:t>
    </w:r>
    <w:r>
      <w:rPr>
        <w:sz w:val="18"/>
        <w:szCs w:val="18"/>
      </w:rPr>
      <w:t xml:space="preserve">Zagreb, </w:t>
    </w:r>
    <w:r w:rsidRPr="00D07422">
      <w:rPr>
        <w:sz w:val="18"/>
        <w:szCs w:val="18"/>
      </w:rPr>
      <w:t>IBAN:</w:t>
    </w:r>
    <w:r>
      <w:rPr>
        <w:sz w:val="18"/>
        <w:szCs w:val="18"/>
      </w:rPr>
      <w:t xml:space="preserve"> </w:t>
    </w:r>
    <w:r w:rsidRPr="00D07422">
      <w:rPr>
        <w:sz w:val="18"/>
        <w:szCs w:val="18"/>
      </w:rPr>
      <w:t xml:space="preserve"> HR33 2484008 1106595252,</w:t>
    </w:r>
    <w:r>
      <w:rPr>
        <w:sz w:val="18"/>
        <w:szCs w:val="18"/>
      </w:rPr>
      <w:t xml:space="preserve">  IBAN: HR71 2484008 1500196900</w:t>
    </w:r>
    <w:r w:rsidRPr="00A26E88">
      <w:t xml:space="preserve"> </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01E" w:rsidR="0016601E">
      <w:r>
        <w:separator/>
      </w:r>
    </w:p>
  </w:footnote>
  <w:footnote w:id="0" w:type="continuationSeparator">
    <w:p w:rsidRDefault="0016601E" w:rsidR="001660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526" w:rsidR="00F835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526" w:rsidR="00F8352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526" w:rsidR="00F83526">
    <w:pPr>
      <w:pStyle w:val="Zaglavlje"/>
    </w:pPr>
    <w:r>
      <w:rPr>
        <w:noProof/>
        <w:lang w:eastAsia="hr-HR"/>
      </w:rPr>
      <w:drawing>
        <wp:inline distR="0" distL="0" distB="0" distT="0">
          <wp:extent cy="454025" cx="3140710"/>
          <wp:effectExtent b="3175" r="0" t="0" l="0"/>
          <wp:docPr descr="Brzi:Users:Hrvoje:Desktop:HK.pdf" name="Picture 1" id="1"/>
          <wp:cNvGraphicFramePr>
            <a:graphicFrameLocks noChangeAspect="true"/>
          </wp:cNvGraphicFramePr>
          <a:graphic>
            <a:graphicData uri="http://schemas.openxmlformats.org/drawingml/2006/picture">
              <pic:pic>
                <pic:nvPicPr>
                  <pic:cNvPr descr="Brzi:Users:Hrvoje:Desktop:HK.pdf"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54025" cx="3140710"/>
                  </a:xfrm>
                  <a:prstGeom prst="rect">
                    <a:avLst/>
                  </a:prstGeom>
                  <a:noFill/>
                  <a:ln>
                    <a:noFill/>
                  </a:ln>
                </pic:spPr>
              </pic:pic>
            </a:graphicData>
          </a:graphic>
        </wp:inline>
      </w:drawing>
    </w:r>
  </w:p>
  <w:p w:rsidRDefault="00F83526" w:rsidR="00F835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91283"/>
    <w:multiLevelType w:val="hybridMultilevel"/>
    <w:tmpl w:val="5E66C2AA"/>
    <w:lvl w:tplc="2FBCB82E" w:ilvl="0">
      <w:start w:val="1"/>
      <w:numFmt w:val="upperRoman"/>
      <w:lvlText w:val="%1."/>
      <w:lvlJc w:val="left"/>
      <w:pPr>
        <w:ind w:hanging="720" w:left="108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BEA34C3"/>
    <w:multiLevelType w:val="hybridMultilevel"/>
    <w:tmpl w:val="4C2A692C"/>
    <w:lvl w:tplc="10641EC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B2D0945"/>
    <w:multiLevelType w:val="hybridMultilevel"/>
    <w:tmpl w:val="FCD4027A"/>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3C873B97"/>
    <w:multiLevelType w:val="hybridMultilevel"/>
    <w:tmpl w:val="B888AE76"/>
    <w:lvl w:tplc="0409000F" w:ilvl="0">
      <w:start w:val="1"/>
      <w:numFmt w:val="decimal"/>
      <w:lvlText w:val="%1."/>
      <w:lvlJc w:val="left"/>
      <w:pPr>
        <w:ind w:hanging="360" w:left="360"/>
      </w:pPr>
    </w:lvl>
    <w:lvl w:tentative="true" w:tplc="04090019" w:ilvl="1">
      <w:start w:val="1"/>
      <w:numFmt w:val="lowerLetter"/>
      <w:lvlText w:val="%2."/>
      <w:lvlJc w:val="left"/>
      <w:pPr>
        <w:ind w:hanging="360" w:left="1080"/>
      </w:pPr>
    </w:lvl>
    <w:lvl w:tentative="true" w:tplc="0409001B" w:ilvl="2">
      <w:start w:val="1"/>
      <w:numFmt w:val="lowerRoman"/>
      <w:lvlText w:val="%3."/>
      <w:lvlJc w:val="right"/>
      <w:pPr>
        <w:ind w:hanging="180" w:left="1800"/>
      </w:pPr>
    </w:lvl>
    <w:lvl w:tentative="true" w:tplc="0409000F" w:ilvl="3">
      <w:start w:val="1"/>
      <w:numFmt w:val="decimal"/>
      <w:lvlText w:val="%4."/>
      <w:lvlJc w:val="left"/>
      <w:pPr>
        <w:ind w:hanging="360" w:left="2520"/>
      </w:pPr>
    </w:lvl>
    <w:lvl w:tentative="true" w:tplc="04090019" w:ilvl="4">
      <w:start w:val="1"/>
      <w:numFmt w:val="lowerLetter"/>
      <w:lvlText w:val="%5."/>
      <w:lvlJc w:val="left"/>
      <w:pPr>
        <w:ind w:hanging="360" w:left="3240"/>
      </w:pPr>
    </w:lvl>
    <w:lvl w:tentative="true" w:tplc="0409001B" w:ilvl="5">
      <w:start w:val="1"/>
      <w:numFmt w:val="lowerRoman"/>
      <w:lvlText w:val="%6."/>
      <w:lvlJc w:val="right"/>
      <w:pPr>
        <w:ind w:hanging="180" w:left="3960"/>
      </w:pPr>
    </w:lvl>
    <w:lvl w:tentative="true" w:tplc="0409000F" w:ilvl="6">
      <w:start w:val="1"/>
      <w:numFmt w:val="decimal"/>
      <w:lvlText w:val="%7."/>
      <w:lvlJc w:val="left"/>
      <w:pPr>
        <w:ind w:hanging="360" w:left="4680"/>
      </w:pPr>
    </w:lvl>
    <w:lvl w:tentative="true" w:tplc="04090019" w:ilvl="7">
      <w:start w:val="1"/>
      <w:numFmt w:val="lowerLetter"/>
      <w:lvlText w:val="%8."/>
      <w:lvlJc w:val="left"/>
      <w:pPr>
        <w:ind w:hanging="360" w:left="5400"/>
      </w:pPr>
    </w:lvl>
    <w:lvl w:tentative="true" w:tplc="0409001B" w:ilvl="8">
      <w:start w:val="1"/>
      <w:numFmt w:val="lowerRoman"/>
      <w:lvlText w:val="%9."/>
      <w:lvlJc w:val="right"/>
      <w:pPr>
        <w:ind w:hanging="180" w:left="6120"/>
      </w:pPr>
    </w:lvl>
  </w:abstractNum>
  <w:abstractNum w:abstractNumId="4">
    <w:nsid w:val="48D854AA"/>
    <w:multiLevelType w:val="hybridMultilevel"/>
    <w:tmpl w:val="F5B47ED2"/>
    <w:lvl w:tplc="3A0A019C" w:ilvl="0">
      <w:start w:val="10"/>
      <w:numFmt w:val="bullet"/>
      <w:lvlText w:val="-"/>
      <w:lvlJc w:val="left"/>
      <w:pPr>
        <w:ind w:hanging="360" w:left="1080"/>
      </w:pPr>
      <w:rPr>
        <w:rFonts w:cs="Times New Roman" w:eastAsia="Times New Roman" w:hAnsi="Chaparral Pro" w:ascii="Chaparral Pro"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E5A10CB"/>
    <w:multiLevelType w:val="hybridMultilevel"/>
    <w:tmpl w:val="F69AF21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6635419C"/>
    <w:multiLevelType w:val="hybridMultilevel"/>
    <w:tmpl w:val="6F48B3AE"/>
    <w:lvl w:tplc="D92ABF24" w:ilvl="0">
      <w:start w:val="1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 w:numId="5">
    <w:abstractNumId w:val="6"/>
  </w:num>
  <w:num w:numId="6">
    <w:abstractNumId w:val="3"/>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5180"/>
    <w:rsid w:val="00000057"/>
    <w:rsid w:val="000006D5"/>
    <w:rsid w:val="00001044"/>
    <w:rsid w:val="00007D35"/>
    <w:rsid w:val="000111A2"/>
    <w:rsid w:val="00013F70"/>
    <w:rsid w:val="000226DB"/>
    <w:rsid w:val="00022B25"/>
    <w:rsid w:val="00026AEC"/>
    <w:rsid w:val="00032C2A"/>
    <w:rsid w:val="00041488"/>
    <w:rsid w:val="00043500"/>
    <w:rsid w:val="00052A38"/>
    <w:rsid w:val="00055868"/>
    <w:rsid w:val="00055CE7"/>
    <w:rsid w:val="000613D7"/>
    <w:rsid w:val="00075837"/>
    <w:rsid w:val="00082946"/>
    <w:rsid w:val="00085C56"/>
    <w:rsid w:val="000B070A"/>
    <w:rsid w:val="000C358D"/>
    <w:rsid w:val="000F3DFD"/>
    <w:rsid w:val="00106280"/>
    <w:rsid w:val="00110D93"/>
    <w:rsid w:val="0011560E"/>
    <w:rsid w:val="00124117"/>
    <w:rsid w:val="001334F5"/>
    <w:rsid w:val="0014139A"/>
    <w:rsid w:val="00146889"/>
    <w:rsid w:val="00151CA3"/>
    <w:rsid w:val="00155711"/>
    <w:rsid w:val="00156F14"/>
    <w:rsid w:val="00160C52"/>
    <w:rsid w:val="0016601E"/>
    <w:rsid w:val="00171560"/>
    <w:rsid w:val="00184E0D"/>
    <w:rsid w:val="00194187"/>
    <w:rsid w:val="001A4EA8"/>
    <w:rsid w:val="001C77A2"/>
    <w:rsid w:val="001D1587"/>
    <w:rsid w:val="001E2DDF"/>
    <w:rsid w:val="001F254F"/>
    <w:rsid w:val="001F469E"/>
    <w:rsid w:val="00203A5F"/>
    <w:rsid w:val="0021072C"/>
    <w:rsid w:val="002179E3"/>
    <w:rsid w:val="00220929"/>
    <w:rsid w:val="00221367"/>
    <w:rsid w:val="002263FF"/>
    <w:rsid w:val="00231A80"/>
    <w:rsid w:val="00246E0B"/>
    <w:rsid w:val="00247780"/>
    <w:rsid w:val="00255C46"/>
    <w:rsid w:val="00257970"/>
    <w:rsid w:val="00257BB4"/>
    <w:rsid w:val="00262D57"/>
    <w:rsid w:val="00266B56"/>
    <w:rsid w:val="00267FDB"/>
    <w:rsid w:val="00273F2B"/>
    <w:rsid w:val="00277954"/>
    <w:rsid w:val="00284909"/>
    <w:rsid w:val="0029130C"/>
    <w:rsid w:val="002937E5"/>
    <w:rsid w:val="002A52A3"/>
    <w:rsid w:val="002B12BA"/>
    <w:rsid w:val="002D13F9"/>
    <w:rsid w:val="002D159F"/>
    <w:rsid w:val="002D2384"/>
    <w:rsid w:val="002E0495"/>
    <w:rsid w:val="002E06B3"/>
    <w:rsid w:val="002E6441"/>
    <w:rsid w:val="002F08CC"/>
    <w:rsid w:val="002F0B8B"/>
    <w:rsid w:val="002F40C8"/>
    <w:rsid w:val="002F611A"/>
    <w:rsid w:val="00302246"/>
    <w:rsid w:val="00312133"/>
    <w:rsid w:val="003143C6"/>
    <w:rsid w:val="00316088"/>
    <w:rsid w:val="0032098C"/>
    <w:rsid w:val="003613AB"/>
    <w:rsid w:val="003710A5"/>
    <w:rsid w:val="0037678B"/>
    <w:rsid w:val="00391C8C"/>
    <w:rsid w:val="003A00FA"/>
    <w:rsid w:val="003A2081"/>
    <w:rsid w:val="003A4223"/>
    <w:rsid w:val="003B2E93"/>
    <w:rsid w:val="003B6EC1"/>
    <w:rsid w:val="003D0E74"/>
    <w:rsid w:val="003E0BDA"/>
    <w:rsid w:val="003E7CF6"/>
    <w:rsid w:val="00400571"/>
    <w:rsid w:val="00420E27"/>
    <w:rsid w:val="00421404"/>
    <w:rsid w:val="00421418"/>
    <w:rsid w:val="00452F87"/>
    <w:rsid w:val="0047019B"/>
    <w:rsid w:val="00495566"/>
    <w:rsid w:val="00497B45"/>
    <w:rsid w:val="00497B6E"/>
    <w:rsid w:val="004B51F2"/>
    <w:rsid w:val="004C13B0"/>
    <w:rsid w:val="004C4424"/>
    <w:rsid w:val="004D001D"/>
    <w:rsid w:val="004D1AFA"/>
    <w:rsid w:val="004E08EF"/>
    <w:rsid w:val="004E1EEB"/>
    <w:rsid w:val="004F644B"/>
    <w:rsid w:val="00501633"/>
    <w:rsid w:val="005031FC"/>
    <w:rsid w:val="00505FCF"/>
    <w:rsid w:val="0050617E"/>
    <w:rsid w:val="00523B16"/>
    <w:rsid w:val="00526DB7"/>
    <w:rsid w:val="00526F49"/>
    <w:rsid w:val="00531C71"/>
    <w:rsid w:val="0054281C"/>
    <w:rsid w:val="005521AB"/>
    <w:rsid w:val="00552D3C"/>
    <w:rsid w:val="0055782A"/>
    <w:rsid w:val="00567C43"/>
    <w:rsid w:val="00571F8F"/>
    <w:rsid w:val="00574A96"/>
    <w:rsid w:val="00575B54"/>
    <w:rsid w:val="00586C05"/>
    <w:rsid w:val="005977BC"/>
    <w:rsid w:val="005C607D"/>
    <w:rsid w:val="005D1EB7"/>
    <w:rsid w:val="005E49E5"/>
    <w:rsid w:val="005E73F3"/>
    <w:rsid w:val="006103C3"/>
    <w:rsid w:val="00615CFE"/>
    <w:rsid w:val="006206F3"/>
    <w:rsid w:val="00633B6C"/>
    <w:rsid w:val="00633D33"/>
    <w:rsid w:val="00651354"/>
    <w:rsid w:val="00651497"/>
    <w:rsid w:val="006558A8"/>
    <w:rsid w:val="00657FDB"/>
    <w:rsid w:val="006603D8"/>
    <w:rsid w:val="006650D8"/>
    <w:rsid w:val="00672CC0"/>
    <w:rsid w:val="006761EC"/>
    <w:rsid w:val="00677B24"/>
    <w:rsid w:val="0068217A"/>
    <w:rsid w:val="006848AE"/>
    <w:rsid w:val="006851E3"/>
    <w:rsid w:val="006A19A7"/>
    <w:rsid w:val="006B337A"/>
    <w:rsid w:val="006C2111"/>
    <w:rsid w:val="006D2497"/>
    <w:rsid w:val="006D775C"/>
    <w:rsid w:val="006D7D1C"/>
    <w:rsid w:val="006E31F5"/>
    <w:rsid w:val="006F1EE3"/>
    <w:rsid w:val="006F1FD8"/>
    <w:rsid w:val="00701460"/>
    <w:rsid w:val="00715603"/>
    <w:rsid w:val="007203FC"/>
    <w:rsid w:val="007225E5"/>
    <w:rsid w:val="00725FEE"/>
    <w:rsid w:val="00730B04"/>
    <w:rsid w:val="00742C8B"/>
    <w:rsid w:val="00754A7E"/>
    <w:rsid w:val="00756508"/>
    <w:rsid w:val="00756A85"/>
    <w:rsid w:val="00760BB9"/>
    <w:rsid w:val="0076528E"/>
    <w:rsid w:val="00774B53"/>
    <w:rsid w:val="00774E7D"/>
    <w:rsid w:val="00792D94"/>
    <w:rsid w:val="007C4784"/>
    <w:rsid w:val="007C7492"/>
    <w:rsid w:val="007D0213"/>
    <w:rsid w:val="007D026C"/>
    <w:rsid w:val="007D58A9"/>
    <w:rsid w:val="007D65B1"/>
    <w:rsid w:val="007F3D7E"/>
    <w:rsid w:val="007F4279"/>
    <w:rsid w:val="00806D3C"/>
    <w:rsid w:val="00815C5C"/>
    <w:rsid w:val="00820C96"/>
    <w:rsid w:val="008264A3"/>
    <w:rsid w:val="00826BCC"/>
    <w:rsid w:val="00830205"/>
    <w:rsid w:val="00834049"/>
    <w:rsid w:val="00851280"/>
    <w:rsid w:val="00852C9F"/>
    <w:rsid w:val="008628E9"/>
    <w:rsid w:val="00867840"/>
    <w:rsid w:val="00871C6C"/>
    <w:rsid w:val="00872FCE"/>
    <w:rsid w:val="008764F7"/>
    <w:rsid w:val="008806E2"/>
    <w:rsid w:val="00883789"/>
    <w:rsid w:val="008A3D47"/>
    <w:rsid w:val="008C1796"/>
    <w:rsid w:val="008C6ECA"/>
    <w:rsid w:val="008D79D4"/>
    <w:rsid w:val="008E0A89"/>
    <w:rsid w:val="008E69E0"/>
    <w:rsid w:val="008E6CDA"/>
    <w:rsid w:val="008F07F9"/>
    <w:rsid w:val="008F2881"/>
    <w:rsid w:val="00902D76"/>
    <w:rsid w:val="00910183"/>
    <w:rsid w:val="00913BC2"/>
    <w:rsid w:val="009142C1"/>
    <w:rsid w:val="00921B1E"/>
    <w:rsid w:val="00952E47"/>
    <w:rsid w:val="009554E7"/>
    <w:rsid w:val="00963133"/>
    <w:rsid w:val="00975180"/>
    <w:rsid w:val="009862DA"/>
    <w:rsid w:val="009931D1"/>
    <w:rsid w:val="009C2AEA"/>
    <w:rsid w:val="009E0B26"/>
    <w:rsid w:val="009F79CC"/>
    <w:rsid w:val="00A0356D"/>
    <w:rsid w:val="00A06B40"/>
    <w:rsid w:val="00A06FFD"/>
    <w:rsid w:val="00A121D9"/>
    <w:rsid w:val="00A13153"/>
    <w:rsid w:val="00A17593"/>
    <w:rsid w:val="00A269A9"/>
    <w:rsid w:val="00A26E88"/>
    <w:rsid w:val="00A27B1E"/>
    <w:rsid w:val="00A44665"/>
    <w:rsid w:val="00A667D0"/>
    <w:rsid w:val="00A73B96"/>
    <w:rsid w:val="00A7476F"/>
    <w:rsid w:val="00A77F1C"/>
    <w:rsid w:val="00A81341"/>
    <w:rsid w:val="00A85235"/>
    <w:rsid w:val="00A91609"/>
    <w:rsid w:val="00AA7E5F"/>
    <w:rsid w:val="00AB1DC3"/>
    <w:rsid w:val="00AD0B44"/>
    <w:rsid w:val="00AD6444"/>
    <w:rsid w:val="00AD6A19"/>
    <w:rsid w:val="00AD6AC1"/>
    <w:rsid w:val="00AF18C0"/>
    <w:rsid w:val="00B0342F"/>
    <w:rsid w:val="00B13A21"/>
    <w:rsid w:val="00B16A9A"/>
    <w:rsid w:val="00B20E48"/>
    <w:rsid w:val="00B40A12"/>
    <w:rsid w:val="00B53C70"/>
    <w:rsid w:val="00B621CD"/>
    <w:rsid w:val="00B806C9"/>
    <w:rsid w:val="00B807BE"/>
    <w:rsid w:val="00B91340"/>
    <w:rsid w:val="00BA00B1"/>
    <w:rsid w:val="00BA0178"/>
    <w:rsid w:val="00BA2D13"/>
    <w:rsid w:val="00BA450A"/>
    <w:rsid w:val="00BA7F2C"/>
    <w:rsid w:val="00BB0191"/>
    <w:rsid w:val="00BB384D"/>
    <w:rsid w:val="00BC3C1B"/>
    <w:rsid w:val="00BC5536"/>
    <w:rsid w:val="00BD2DF6"/>
    <w:rsid w:val="00BF39B3"/>
    <w:rsid w:val="00C05186"/>
    <w:rsid w:val="00C10C22"/>
    <w:rsid w:val="00C15E78"/>
    <w:rsid w:val="00C315AE"/>
    <w:rsid w:val="00C350DF"/>
    <w:rsid w:val="00C4313D"/>
    <w:rsid w:val="00C54E64"/>
    <w:rsid w:val="00C57E77"/>
    <w:rsid w:val="00C65738"/>
    <w:rsid w:val="00C75855"/>
    <w:rsid w:val="00C804A4"/>
    <w:rsid w:val="00C920E0"/>
    <w:rsid w:val="00CB0B91"/>
    <w:rsid w:val="00CC061B"/>
    <w:rsid w:val="00CD533C"/>
    <w:rsid w:val="00CD79F5"/>
    <w:rsid w:val="00CE6507"/>
    <w:rsid w:val="00CF2F46"/>
    <w:rsid w:val="00D07422"/>
    <w:rsid w:val="00D07DF7"/>
    <w:rsid w:val="00D10947"/>
    <w:rsid w:val="00D14E5C"/>
    <w:rsid w:val="00D213D5"/>
    <w:rsid w:val="00D24A3A"/>
    <w:rsid w:val="00D32EC8"/>
    <w:rsid w:val="00D4537F"/>
    <w:rsid w:val="00D56C83"/>
    <w:rsid w:val="00D63E00"/>
    <w:rsid w:val="00D6434C"/>
    <w:rsid w:val="00D645DF"/>
    <w:rsid w:val="00D73783"/>
    <w:rsid w:val="00D741D8"/>
    <w:rsid w:val="00D761C9"/>
    <w:rsid w:val="00D821C6"/>
    <w:rsid w:val="00D86A6A"/>
    <w:rsid w:val="00D91337"/>
    <w:rsid w:val="00D96210"/>
    <w:rsid w:val="00DD2ABB"/>
    <w:rsid w:val="00DD37D0"/>
    <w:rsid w:val="00DD3E7E"/>
    <w:rsid w:val="00DD5659"/>
    <w:rsid w:val="00DD60C3"/>
    <w:rsid w:val="00DE1799"/>
    <w:rsid w:val="00DF1E5E"/>
    <w:rsid w:val="00E0715D"/>
    <w:rsid w:val="00E27E31"/>
    <w:rsid w:val="00E30B60"/>
    <w:rsid w:val="00E46BFB"/>
    <w:rsid w:val="00E5132C"/>
    <w:rsid w:val="00E52CC7"/>
    <w:rsid w:val="00E56066"/>
    <w:rsid w:val="00E71319"/>
    <w:rsid w:val="00E73305"/>
    <w:rsid w:val="00E77D3F"/>
    <w:rsid w:val="00E94B00"/>
    <w:rsid w:val="00EB42F6"/>
    <w:rsid w:val="00EB4567"/>
    <w:rsid w:val="00EE221A"/>
    <w:rsid w:val="00EE4C65"/>
    <w:rsid w:val="00EE584D"/>
    <w:rsid w:val="00EF0986"/>
    <w:rsid w:val="00EF15A6"/>
    <w:rsid w:val="00EF2803"/>
    <w:rsid w:val="00EF51A0"/>
    <w:rsid w:val="00F057C1"/>
    <w:rsid w:val="00F06BCA"/>
    <w:rsid w:val="00F117D8"/>
    <w:rsid w:val="00F12D32"/>
    <w:rsid w:val="00F33CFF"/>
    <w:rsid w:val="00F33EE7"/>
    <w:rsid w:val="00F3570E"/>
    <w:rsid w:val="00F369AA"/>
    <w:rsid w:val="00F4323E"/>
    <w:rsid w:val="00F51165"/>
    <w:rsid w:val="00F57685"/>
    <w:rsid w:val="00F628BB"/>
    <w:rsid w:val="00F630DB"/>
    <w:rsid w:val="00F66ED5"/>
    <w:rsid w:val="00F83526"/>
    <w:rsid w:val="00F92CF0"/>
    <w:rsid w:val="00FA3333"/>
    <w:rsid w:val="00FA428B"/>
    <w:rsid w:val="00FB2DE8"/>
    <w:rsid w:val="00FB5A6E"/>
    <w:rsid w:val="00FC4FDF"/>
    <w:rsid w:val="00FC730B"/>
    <w:rsid w:val="00FC7C28"/>
    <w:rsid w:val="00FD3F03"/>
    <w:rsid w:val="00FE6168"/>
    <w:rsid w:val="00FF519E"/>
    <w:rsid w:val="00FF52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Batang"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iPriority="99" w:name="No Lis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3A5F"/>
    <w:pPr>
      <w:jc w:val="both"/>
    </w:pPr>
    <w:rPr>
      <w:rFonts w:eastAsia="Times New Roman" w:hAnsi="Chaparral Pro" w:ascii="Chaparral Pro"/>
      <w:sz w:val="24"/>
      <w:szCs w:val="24"/>
      <w:lang w:eastAsia="en-US"/>
    </w:rPr>
  </w:style>
  <w:style w:styleId="Naslov1" w:type="paragraph">
    <w:name w:val="heading 1"/>
    <w:basedOn w:val="Normal"/>
    <w:next w:val="Normal"/>
    <w:qFormat/>
    <w:rsid w:val="00AD6444"/>
    <w:pPr>
      <w:keepNext/>
      <w:spacing w:after="60" w:before="240"/>
      <w:outlineLvl w:val="0"/>
    </w:pPr>
    <w:rPr>
      <w:rFonts w:cs="Arial" w:eastAsia="Batang"/>
      <w:b/>
      <w:bCs/>
      <w:kern w:val="20"/>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spacing w:after="480"/>
    </w:pPr>
  </w:style>
  <w:style w:styleId="Podnoje" w:type="paragraph">
    <w:name w:val="footer"/>
    <w:basedOn w:val="Normal"/>
    <w:link w:val="PodnojeChar"/>
    <w:uiPriority w:val="99"/>
    <w:pPr>
      <w:tabs>
        <w:tab w:pos="4320" w:val="center"/>
        <w:tab w:pos="8640" w:val="right"/>
      </w:tabs>
    </w:pPr>
  </w:style>
  <w:style w:styleId="Zavretak" w:type="paragraph">
    <w:name w:val="Closing"/>
    <w:basedOn w:val="Normal"/>
    <w:pPr>
      <w:spacing w:after="960"/>
    </w:pPr>
  </w:style>
  <w:style w:styleId="Potpis" w:type="paragraph">
    <w:name w:val="Signature"/>
    <w:basedOn w:val="Normal"/>
  </w:style>
  <w:style w:styleId="Tijeloteksta" w:type="paragraph">
    <w:name w:val="Body Text"/>
    <w:basedOn w:val="Normal"/>
    <w:pPr>
      <w:spacing w:after="240"/>
    </w:pPr>
  </w:style>
  <w:style w:styleId="Pozdrav" w:type="paragraph">
    <w:name w:val="Salutation"/>
    <w:basedOn w:val="Normal"/>
    <w:next w:val="Normal"/>
    <w:pPr>
      <w:spacing w:after="240" w:before="480"/>
    </w:pPr>
  </w:style>
  <w:style w:styleId="Datum" w:type="paragraph">
    <w:name w:val="Date"/>
    <w:basedOn w:val="Normal"/>
    <w:next w:val="Normal"/>
    <w:pPr>
      <w:spacing w:after="480"/>
    </w:pPr>
  </w:style>
  <w:style w:styleId="Tekstbalonia" w:type="paragraph">
    <w:name w:val="Balloon Text"/>
    <w:basedOn w:val="Normal"/>
    <w:semiHidden/>
    <w:rPr>
      <w:rFonts w:cs="Tahoma" w:hAnsi="Tahoma" w:ascii="Tahoma"/>
      <w:sz w:val="16"/>
      <w:szCs w:val="16"/>
    </w:rPr>
  </w:style>
  <w:style w:customStyle="true" w:styleId="SenderAddress" w:type="paragraph">
    <w:name w:val="Sender Address"/>
    <w:basedOn w:val="Normal"/>
    <w:rPr>
      <w:lang w:bidi="en-US"/>
    </w:rPr>
  </w:style>
  <w:style w:customStyle="true" w:styleId="RecipientAddress" w:type="paragraph">
    <w:name w:val="Recipient Address"/>
    <w:basedOn w:val="Normal"/>
    <w:rPr>
      <w:lang w:bidi="en-US"/>
    </w:rPr>
  </w:style>
  <w:style w:customStyle="true" w:styleId="ccEnclosure" w:type="paragraph">
    <w:name w:val="cc:/Enclosure"/>
    <w:basedOn w:val="Normal"/>
    <w:pPr>
      <w:tabs>
        <w:tab w:pos="1440" w:val="left"/>
      </w:tabs>
      <w:spacing w:after="240" w:before="240"/>
      <w:ind w:hanging="1440" w:left="1440"/>
    </w:pPr>
    <w:rPr>
      <w:lang w:bidi="en-US"/>
    </w:rPr>
  </w:style>
  <w:style w:styleId="Brojstranice" w:type="character">
    <w:name w:val="page number"/>
    <w:basedOn w:val="Zadanifontodlomka"/>
  </w:style>
  <w:style w:styleId="Hiperveza" w:type="character">
    <w:name w:val="Hyperlink"/>
    <w:rsid w:val="00F57685"/>
    <w:rPr>
      <w:color w:val="0000FF"/>
      <w:u w:val="single"/>
    </w:rPr>
  </w:style>
  <w:style w:styleId="SlijeenaHiperveza" w:type="character">
    <w:name w:val="FollowedHyperlink"/>
    <w:rsid w:val="00F57685"/>
    <w:rPr>
      <w:color w:val="800080"/>
      <w:u w:val="single"/>
    </w:rPr>
  </w:style>
  <w:style w:customStyle="true" w:styleId="PodnojeChar" w:type="character">
    <w:name w:val="Podnožje Char"/>
    <w:link w:val="Podnoje"/>
    <w:uiPriority w:val="99"/>
    <w:rsid w:val="00913BC2"/>
    <w:rPr>
      <w:rFonts w:eastAsia="Times New Roman"/>
      <w:sz w:val="24"/>
      <w:szCs w:val="24"/>
      <w:lang w:val="hr-HR"/>
    </w:rPr>
  </w:style>
  <w:style w:styleId="Odlomakpopisa" w:type="paragraph">
    <w:name w:val="List Paragraph"/>
    <w:basedOn w:val="Normal"/>
    <w:uiPriority w:val="34"/>
    <w:qFormat/>
    <w:rsid w:val="004D1AFA"/>
    <w:pPr>
      <w:ind w:left="720"/>
      <w:contextualSpacing/>
    </w:pPr>
  </w:style>
  <w:style w:styleId="Povratnaomotnica" w:type="paragraph">
    <w:name w:val="envelope return"/>
    <w:basedOn w:val="Normal"/>
    <w:rsid w:val="00571F8F"/>
    <w:rPr>
      <w:rFonts w:eastAsia="MS Gothic"/>
      <w:szCs w:val="20"/>
    </w:rPr>
  </w:style>
  <w:style w:customStyle="true" w:styleId="Mention" w:type="character">
    <w:name w:val="Mention"/>
    <w:basedOn w:val="Zadanifontodlomka"/>
    <w:uiPriority w:val="99"/>
    <w:semiHidden/>
    <w:unhideWhenUsed/>
    <w:rsid w:val="006D7D1C"/>
    <w:rPr>
      <w:color w:val="2B579A"/>
      <w:shd w:fill="E6E6E6" w:color="auto" w:val="clear"/>
    </w:rPr>
  </w:style>
  <w:style w:styleId="Tekstrezerviranogmjesta" w:type="character">
    <w:name w:val="Placeholder Text"/>
    <w:basedOn w:val="Zadanifontodlomka"/>
    <w:uiPriority w:val="99"/>
    <w:semiHidden/>
    <w:rsid w:val="00155711"/>
    <w:rPr>
      <w:color w:val="808080"/>
      <w:bdr w:space="0" w:sz="0" w:color="auto" w:val="none"/>
      <w:shd w:fill="auto" w:color="auto" w:val="clear"/>
    </w:rPr>
  </w:style>
  <w:style w:customStyle="true" w:styleId="eSPISCCParagraphDefaultFont" w:type="character">
    <w:name w:val="eSPIS_CC_Paragraph Default Font"/>
    <w:basedOn w:val="Zadanifontodlomka"/>
    <w:rsid w:val="00155711"/>
    <w:rPr>
      <w:rFonts w:cs="Times New Roman" w:hAnsi="Times New Roman" w:ascii="Times New Roman"/>
      <w:b/>
      <w:sz w:val="24"/>
      <w:szCs w:val="26"/>
      <w:bdr w:space="0" w:sz="0" w:color="auto" w:val="none"/>
      <w:shd w:fill="auto" w:color="auto" w:val="clear"/>
      <w:lang w:val="hr-HR"/>
    </w:rPr>
  </w:style>
  <w:style w:customStyle="true" w:styleId="PozadinaSvijetloZuta" w:type="character">
    <w:name w:val="Pozadina_SvijetloZuta"/>
    <w:basedOn w:val="Zadanifontodlomka"/>
    <w:rsid w:val="00155711"/>
    <w:rPr>
      <w:b/>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155711"/>
    <w:rPr>
      <w:rFonts w:cs="Times New Roman" w:hAnsi="Times New Roman" w:ascii="Times New Roman"/>
      <w:b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155711"/>
    <w:rPr>
      <w:rFonts w:cs="Times New Roman" w:hAnsi="Times New Roman" w:ascii="Times New Roman"/>
      <w:b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Batang"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3A5F"/>
    <w:pPr>
      <w:jc w:val="both"/>
    </w:pPr>
    <w:rPr>
      <w:rFonts w:ascii="Chaparral Pro" w:eastAsia="Times New Roman" w:hAnsi="Chaparral Pro"/>
      <w:sz w:val="24"/>
      <w:szCs w:val="24"/>
      <w:lang w:eastAsia="en-US"/>
    </w:rPr>
  </w:style>
  <w:style w:styleId="Naslov1" w:type="paragraph">
    <w:name w:val="heading 1"/>
    <w:basedOn w:val="Normal"/>
    <w:next w:val="Normal"/>
    <w:qFormat/>
    <w:rsid w:val="00AD6444"/>
    <w:pPr>
      <w:keepNext/>
      <w:spacing w:after="60" w:before="240"/>
      <w:outlineLvl w:val="0"/>
    </w:pPr>
    <w:rPr>
      <w:rFonts w:cs="Arial" w:eastAsia="Batang"/>
      <w:b/>
      <w:bCs/>
      <w:kern w:val="20"/>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spacing w:after="480"/>
    </w:pPr>
  </w:style>
  <w:style w:styleId="Podnoje" w:type="paragraph">
    <w:name w:val="footer"/>
    <w:basedOn w:val="Normal"/>
    <w:link w:val="PodnojeChar"/>
    <w:uiPriority w:val="99"/>
    <w:pPr>
      <w:tabs>
        <w:tab w:pos="4320" w:val="center"/>
        <w:tab w:pos="8640" w:val="right"/>
      </w:tabs>
    </w:pPr>
  </w:style>
  <w:style w:styleId="Zavretak" w:type="paragraph">
    <w:name w:val="Closing"/>
    <w:basedOn w:val="Normal"/>
    <w:pPr>
      <w:spacing w:after="960"/>
    </w:pPr>
  </w:style>
  <w:style w:styleId="Potpis" w:type="paragraph">
    <w:name w:val="Signature"/>
    <w:basedOn w:val="Normal"/>
  </w:style>
  <w:style w:styleId="Tijeloteksta" w:type="paragraph">
    <w:name w:val="Body Text"/>
    <w:basedOn w:val="Normal"/>
    <w:pPr>
      <w:spacing w:after="240"/>
    </w:pPr>
  </w:style>
  <w:style w:styleId="Pozdrav" w:type="paragraph">
    <w:name w:val="Salutation"/>
    <w:basedOn w:val="Normal"/>
    <w:next w:val="Normal"/>
    <w:pPr>
      <w:spacing w:after="240" w:before="480"/>
    </w:pPr>
  </w:style>
  <w:style w:styleId="Datum" w:type="paragraph">
    <w:name w:val="Date"/>
    <w:basedOn w:val="Normal"/>
    <w:next w:val="Normal"/>
    <w:pPr>
      <w:spacing w:after="480"/>
    </w:pPr>
  </w:style>
  <w:style w:styleId="Tekstbalonia" w:type="paragraph">
    <w:name w:val="Balloon Text"/>
    <w:basedOn w:val="Normal"/>
    <w:semiHidden/>
    <w:rPr>
      <w:rFonts w:ascii="Tahoma" w:cs="Tahoma" w:hAnsi="Tahoma"/>
      <w:sz w:val="16"/>
      <w:szCs w:val="16"/>
    </w:rPr>
  </w:style>
  <w:style w:customStyle="1" w:styleId="SenderAddress" w:type="paragraph">
    <w:name w:val="Sender Address"/>
    <w:basedOn w:val="Normal"/>
    <w:rPr>
      <w:lang w:bidi="en-US"/>
    </w:rPr>
  </w:style>
  <w:style w:customStyle="1" w:styleId="RecipientAddress" w:type="paragraph">
    <w:name w:val="Recipient Address"/>
    <w:basedOn w:val="Normal"/>
    <w:rPr>
      <w:lang w:bidi="en-US"/>
    </w:rPr>
  </w:style>
  <w:style w:customStyle="1" w:styleId="ccEnclosure" w:type="paragraph">
    <w:name w:val="cc:/Enclosure"/>
    <w:basedOn w:val="Normal"/>
    <w:pPr>
      <w:tabs>
        <w:tab w:pos="1440" w:val="left"/>
      </w:tabs>
      <w:spacing w:after="240" w:before="240"/>
      <w:ind w:hanging="1440" w:left="1440"/>
    </w:pPr>
    <w:rPr>
      <w:lang w:bidi="en-US"/>
    </w:rPr>
  </w:style>
  <w:style w:styleId="Brojstranice" w:type="character">
    <w:name w:val="page number"/>
    <w:basedOn w:val="Zadanifontodlomka"/>
  </w:style>
  <w:style w:styleId="Hiperveza" w:type="character">
    <w:name w:val="Hyperlink"/>
    <w:rsid w:val="00F57685"/>
    <w:rPr>
      <w:color w:val="0000FF"/>
      <w:u w:val="single"/>
    </w:rPr>
  </w:style>
  <w:style w:styleId="SlijeenaHiperveza" w:type="character">
    <w:name w:val="FollowedHyperlink"/>
    <w:rsid w:val="00F57685"/>
    <w:rPr>
      <w:color w:val="800080"/>
      <w:u w:val="single"/>
    </w:rPr>
  </w:style>
  <w:style w:customStyle="1" w:styleId="PodnojeChar" w:type="character">
    <w:name w:val="Podnožje Char"/>
    <w:link w:val="Podnoje"/>
    <w:uiPriority w:val="99"/>
    <w:rsid w:val="00913BC2"/>
    <w:rPr>
      <w:rFonts w:eastAsia="Times New Roman"/>
      <w:sz w:val="24"/>
      <w:szCs w:val="24"/>
      <w:lang w:val="hr-HR"/>
    </w:rPr>
  </w:style>
  <w:style w:styleId="Odlomakpopisa" w:type="paragraph">
    <w:name w:val="List Paragraph"/>
    <w:basedOn w:val="Normal"/>
    <w:uiPriority w:val="34"/>
    <w:qFormat/>
    <w:rsid w:val="004D1AFA"/>
    <w:pPr>
      <w:ind w:left="720"/>
      <w:contextualSpacing/>
    </w:pPr>
  </w:style>
  <w:style w:styleId="Povratnaomotnica" w:type="paragraph">
    <w:name w:val="envelope return"/>
    <w:basedOn w:val="Normal"/>
    <w:rsid w:val="00571F8F"/>
    <w:rPr>
      <w:rFonts w:eastAsia="MS Gothic"/>
      <w:szCs w:val="20"/>
    </w:rPr>
  </w:style>
  <w:style w:customStyle="1" w:styleId="Mention" w:type="character">
    <w:name w:val="Mention"/>
    <w:basedOn w:val="Zadanifontodlomka"/>
    <w:uiPriority w:val="99"/>
    <w:semiHidden/>
    <w:unhideWhenUsed/>
    <w:rsid w:val="006D7D1C"/>
    <w:rPr>
      <w:color w:val="2B579A"/>
      <w:shd w:color="auto" w:fill="E6E6E6" w:val="clear"/>
    </w:rPr>
  </w:style>
  <w:style w:styleId="Tekstrezerviranogmjesta" w:type="character">
    <w:name w:val="Placeholder Text"/>
    <w:basedOn w:val="Zadanifontodlomka"/>
    <w:uiPriority w:val="99"/>
    <w:semiHidden/>
    <w:rsid w:val="00155711"/>
    <w:rPr>
      <w:color w:val="808080"/>
      <w:bdr w:color="auto" w:space="0" w:sz="0" w:val="none"/>
      <w:shd w:color="auto" w:fill="auto" w:val="clear"/>
    </w:rPr>
  </w:style>
  <w:style w:customStyle="1" w:styleId="eSPISCCParagraphDefaultFont" w:type="character">
    <w:name w:val="eSPIS_CC_Paragraph Default Font"/>
    <w:basedOn w:val="Zadanifontodlomka"/>
    <w:rsid w:val="00155711"/>
    <w:rPr>
      <w:rFonts w:ascii="Times New Roman" w:cs="Times New Roman" w:hAnsi="Times New Roman"/>
      <w:b/>
      <w:sz w:val="24"/>
      <w:szCs w:val="26"/>
      <w:bdr w:color="auto" w:space="0" w:sz="0" w:val="none"/>
      <w:shd w:color="auto" w:fill="auto" w:val="clear"/>
      <w:lang w:val="hr-HR"/>
    </w:rPr>
  </w:style>
  <w:style w:customStyle="1" w:styleId="PozadinaSvijetloZuta" w:type="character">
    <w:name w:val="Pozadina_SvijetloZuta"/>
    <w:basedOn w:val="Zadanifontodlomka"/>
    <w:rsid w:val="00155711"/>
    <w:rPr>
      <w:b/>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155711"/>
    <w:rPr>
      <w:rFonts w:ascii="Times New Roman" w:cs="Times New Roman" w:hAnsi="Times New Roman"/>
      <w:b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155711"/>
    <w:rPr>
      <w:rFonts w:ascii="Times New Roman" w:cs="Times New Roman" w:hAnsi="Times New Roman"/>
      <w:b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23B438-BCFB-4B1E-AAE8-A7C4C8CADB59}">
  <ds:schemaRefs>
    <ds:schemaRef ds:uri="http://schemas.microsoft.com/sharepoint/v3/contenttype/forms"/>
  </ds:schemaRefs>
</ds:datastoreItem>
</file>

<file path=customXml/itemProps3.xml><?xml version="1.0" encoding="utf-8"?>
<ds:datastoreItem xmlns:ds="http://schemas.openxmlformats.org/officeDocument/2006/customXml" ds:itemID="{67AC19AC-A651-4E88-8235-1B653DA9A1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NEOMEDIA komunikacije</properties:Company>
  <properties:Pages>78</properties:Pages>
  <properties:Words>15382</properties:Words>
  <properties:Characters>89143</properties:Characters>
  <properties:Lines>3399</properties:Lines>
  <properties:Paragraphs>1523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103855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2017-10-16T09:05:00Z</dcterms:created>
  <dc:creator>Hrvoje Kraljickovic</dc:creator>
  <cp:lastModifiedBy>Sonja Pilić</cp:lastModifiedBy>
  <cp:lastPrinted>2017-10-16T09:08:00Z</cp:lastPrinted>
  <dcterms:modified xmlns:xsi="http://www.w3.org/2001/XMLSchema-instance" xsi:type="dcterms:W3CDTF">2017-10-16T09:09:00Z</dcterms:modified>
  <cp:revision>3</cp:revision>
  <cp:version/>
</cp:coreProperties>
</file>

<file path=docProps/custom.xml><?xml version="1.0" encoding="utf-8"?>
<prop:Properties xmlns:vt="http://schemas.openxmlformats.org/officeDocument/2006/docPropsVTypes" xmlns:prop="http://schemas.openxmlformats.org/officeDocument/2006/custom-properties">
  <prop:property name="_TemplateID" pid="2" fmtid="{D5CDD505-2E9C-101B-9397-08002B2CF9AE}">
    <vt:lpwstr>TC060860341050</vt:lpwstr>
  </prop:property>
  <prop:property name="Saved" pid="3" fmtid="{D5CDD505-2E9C-101B-9397-08002B2CF9AE}">
    <vt:bool>true</vt:bool>
  </prop:property>
  <prop:property name="Naslov" pid="4" fmtid="{D5CDD505-2E9C-101B-9397-08002B2CF9AE}">
    <vt:lpwstr>Novi sadržaj dokumenta</vt:lpwstr>
  </prop:property>
  <prop:property name="CC_coloring" pid="5" fmtid="{D5CDD505-2E9C-101B-9397-08002B2CF9AE}">
    <vt:bool>false</vt:bool>
  </prop:property>
  <prop:property name="BrojStranica" pid="6" fmtid="{D5CDD505-2E9C-101B-9397-08002B2CF9AE}">
    <vt:i4>78</vt:i4>
  </prop:property>
</prop:Properties>
</file>