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9606" w14:paraId="d8a9606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65C97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 xml:space="preserve">sucu 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E355C6">
        <w:rPr>
          <w:rFonts w:hAnsi="Times New Roman" w:ascii="Times New Roman"/>
          <w:szCs w:val="24"/>
        </w:rPr>
        <w:t>22.svibnja</w:t>
      </w:r>
      <w:r w:rsidR="009520EB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201</w:t>
      </w:r>
      <w:r w:rsidR="005C3AD7">
        <w:rPr>
          <w:rFonts w:hAnsi="Times New Roman" w:ascii="Times New Roman"/>
          <w:szCs w:val="24"/>
        </w:rPr>
        <w:t>9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215B1" w:rsidP="006963FD" w:rsidR="00242142" w:rsidRPr="006963FD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6963FD">
        <w:rPr>
          <w:rFonts w:hAnsi="Times New Roman" w:ascii="Times New Roman"/>
          <w:szCs w:val="24"/>
        </w:rPr>
        <w:t>Utvrđuje se da je</w:t>
      </w:r>
      <w:r w:rsidRPr="00C215B1">
        <w:t xml:space="preserve"> </w:t>
      </w:r>
      <w:r w:rsidR="00E355C6">
        <w:rPr>
          <w:rFonts w:hAnsi="Times New Roman" w:ascii="Times New Roman"/>
          <w:szCs w:val="24"/>
        </w:rPr>
        <w:t xml:space="preserve">provedbom </w:t>
      </w:r>
      <w:r w:rsidR="006963FD" w:rsidRPr="006963FD">
        <w:rPr>
          <w:rFonts w:hAnsi="Times New Roman" w:ascii="Times New Roman"/>
          <w:szCs w:val="24"/>
        </w:rPr>
        <w:t xml:space="preserve"> prijenosa poslovnih udjela s AGROKORA d.d. Zagreb, Marijana  Čavića 1, OIB:05937759187 na FORTENOVA GRUPU d.d. Zagreb, Marijana Čavića 1, OIB: 88035992407, u društvu GULLIVER TRAVEL d.o.o., Dubrovnik, Obala Stjepana Radića 25, OIB: 25636115130 (30,00 % temeljnog kapitala) završio postupak izvanredne uprave u odnosu na društvo GULLIVER TRAVEL d.o.o., Dubrovnik, Obala Stjepana Radića 25, OIB: 25636115130</w:t>
      </w:r>
      <w:r w:rsidR="0040544B" w:rsidRPr="006963FD">
        <w:rPr>
          <w:rFonts w:hAnsi="Times New Roman" w:ascii="Times New Roman"/>
          <w:szCs w:val="24"/>
        </w:rPr>
        <w:t>.</w:t>
      </w:r>
    </w:p>
    <w:p w:rsidRDefault="00703980" w:rsidP="008E1545" w:rsidR="00703980">
      <w:pPr>
        <w:ind w:left="360"/>
        <w:jc w:val="center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242142" w:rsidR="00A03919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</w:r>
      <w:r w:rsidR="008821E8">
        <w:rPr>
          <w:rFonts w:hAnsi="Times New Roman" w:ascii="Times New Roman"/>
          <w:szCs w:val="24"/>
        </w:rPr>
        <w:t>Podneskom od 08.svibnja</w:t>
      </w:r>
      <w:r w:rsidR="00C215B1">
        <w:rPr>
          <w:rFonts w:hAnsi="Times New Roman" w:ascii="Times New Roman"/>
          <w:szCs w:val="24"/>
        </w:rPr>
        <w:t xml:space="preserve"> 2019.</w:t>
      </w:r>
      <w:r w:rsidR="00242142">
        <w:rPr>
          <w:rFonts w:hAnsi="Times New Roman" w:ascii="Times New Roman"/>
          <w:szCs w:val="24"/>
        </w:rPr>
        <w:t xml:space="preserve"> </w:t>
      </w:r>
      <w:r w:rsidR="008821E8">
        <w:rPr>
          <w:rFonts w:hAnsi="Times New Roman" w:ascii="Times New Roman"/>
          <w:szCs w:val="24"/>
        </w:rPr>
        <w:t xml:space="preserve">( list spisa 43638 do 43641) </w:t>
      </w:r>
      <w:r w:rsidR="00A03919">
        <w:rPr>
          <w:rFonts w:hAnsi="Times New Roman" w:ascii="Times New Roman"/>
          <w:szCs w:val="24"/>
        </w:rPr>
        <w:t>dužnik traži od suda donošenje rješenje o završetku postupka izvanredne uprave nad društv</w:t>
      </w:r>
      <w:r w:rsidR="0040544B">
        <w:rPr>
          <w:rFonts w:hAnsi="Times New Roman" w:ascii="Times New Roman"/>
          <w:szCs w:val="24"/>
        </w:rPr>
        <w:t>om</w:t>
      </w:r>
      <w:r w:rsidR="00A03919">
        <w:rPr>
          <w:rFonts w:hAnsi="Times New Roman" w:ascii="Times New Roman"/>
          <w:szCs w:val="24"/>
        </w:rPr>
        <w:t xml:space="preserve"> navedenim u izreci ovog rješenja, s ob</w:t>
      </w:r>
      <w:r w:rsidR="0040544B">
        <w:rPr>
          <w:rFonts w:hAnsi="Times New Roman" w:ascii="Times New Roman"/>
          <w:szCs w:val="24"/>
        </w:rPr>
        <w:t>razloženjem da se radi o održivo</w:t>
      </w:r>
      <w:r w:rsidR="00A03919">
        <w:rPr>
          <w:rFonts w:hAnsi="Times New Roman" w:ascii="Times New Roman"/>
          <w:szCs w:val="24"/>
        </w:rPr>
        <w:t>m društv</w:t>
      </w:r>
      <w:r w:rsidR="0040544B">
        <w:rPr>
          <w:rFonts w:hAnsi="Times New Roman" w:ascii="Times New Roman"/>
          <w:szCs w:val="24"/>
        </w:rPr>
        <w:t>u</w:t>
      </w:r>
      <w:r w:rsidR="00A03919">
        <w:rPr>
          <w:rFonts w:hAnsi="Times New Roman" w:ascii="Times New Roman"/>
          <w:szCs w:val="24"/>
        </w:rPr>
        <w:t xml:space="preserve"> pod izvanrednom upravom u odnosu na koje postupak završava prijenosom poslovnih udjela na novoosnovanu </w:t>
      </w:r>
      <w:r w:rsidR="00EA30C9">
        <w:rPr>
          <w:rFonts w:hAnsi="Times New Roman" w:ascii="Times New Roman"/>
          <w:szCs w:val="24"/>
        </w:rPr>
        <w:t xml:space="preserve">FORTENOVA GRUPU d.d. Zagreb, </w:t>
      </w:r>
      <w:r w:rsidR="00242142" w:rsidRPr="007A03F8">
        <w:rPr>
          <w:rFonts w:hAnsi="Times New Roman" w:ascii="Times New Roman"/>
        </w:rPr>
        <w:t xml:space="preserve"> </w:t>
      </w:r>
      <w:r w:rsidR="00242142">
        <w:rPr>
          <w:rFonts w:hAnsi="Times New Roman" w:ascii="Times New Roman"/>
        </w:rPr>
        <w:t>Marijana Čavića 1</w:t>
      </w:r>
      <w:r w:rsidR="00242142" w:rsidRPr="00703980">
        <w:rPr>
          <w:rFonts w:hAnsi="Times New Roman" w:ascii="Times New Roman"/>
        </w:rPr>
        <w:t>, OIB: 88035992407</w:t>
      </w:r>
      <w:r w:rsidR="00242142">
        <w:rPr>
          <w:rFonts w:hAnsi="Times New Roman" w:ascii="Times New Roman"/>
        </w:rPr>
        <w:t>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Odredba članka 47.</w:t>
      </w:r>
      <w:r w:rsidR="00932ADE" w:rsidRPr="004220EA">
        <w:rPr>
          <w:rFonts w:hAnsi="Times New Roman" w:ascii="Times New Roman"/>
          <w:szCs w:val="24"/>
        </w:rPr>
        <w:t xml:space="preserve"> Zakona o postupku izvanredne uprave u trgovačkim društvima od sistemskog značaja za Republiku Hrvatsku (NN 32/17, dalje ZPIUTD) </w:t>
      </w:r>
      <w:r>
        <w:rPr>
          <w:rFonts w:hAnsi="Times New Roman" w:ascii="Times New Roman"/>
          <w:szCs w:val="24"/>
        </w:rPr>
        <w:t>propisuje da postupak izvanredne uprave završava: pravomoćnošću rješenja o obustavi postupka izvanredne uprave ili provedbom nagodbe ili protekom 15 mjeseci od dana otvaranje postupka izvanredne uprave ako u predmetnom roku nije sklopljena nagodba.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Ovaj sud je rješenjem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dana 6. srpnja 2018. potvrdio nagodbu koju su prihvatili vjerovnici na ročištu za glasovanje održanom dana 4. srpnja 2018. Navedeno rješenje je pravomoćno dana 18. listopada 2018.</w:t>
      </w:r>
    </w:p>
    <w:p w:rsidRDefault="00FA638E" w:rsidP="00242142" w:rsidR="00FA638E" w:rsidRPr="001878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od 1. ožujka 2019. sud je odredio datum početka provedbe nagodbe (1. travanj 2019.)</w:t>
      </w:r>
      <w:r w:rsidR="0043745C">
        <w:rPr>
          <w:rFonts w:hAnsi="Times New Roman" w:ascii="Times New Roman"/>
          <w:szCs w:val="24"/>
        </w:rPr>
        <w:t>,</w:t>
      </w:r>
      <w:r w:rsidR="000D7B61">
        <w:rPr>
          <w:rFonts w:hAnsi="Times New Roman" w:ascii="Times New Roman"/>
          <w:szCs w:val="24"/>
        </w:rPr>
        <w:t xml:space="preserve"> te je u tijeku</w:t>
      </w:r>
      <w:r w:rsidR="00A94844">
        <w:rPr>
          <w:rFonts w:hAnsi="Times New Roman" w:ascii="Times New Roman"/>
          <w:szCs w:val="24"/>
        </w:rPr>
        <w:t xml:space="preserve"> postupak</w:t>
      </w:r>
      <w:r w:rsidR="00A25FB5">
        <w:rPr>
          <w:rFonts w:hAnsi="Times New Roman" w:ascii="Times New Roman"/>
          <w:szCs w:val="24"/>
        </w:rPr>
        <w:t xml:space="preserve"> implementacije na način i pod uvjetima prihvaćenim nagodbom.</w:t>
      </w:r>
    </w:p>
    <w:p w:rsidRDefault="00A25FB5" w:rsidP="00932ADE" w:rsidR="00712C1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U okviru restrukturiranja i nastavka poslovanja društava pod izvanrednom upravom</w:t>
      </w:r>
      <w:r w:rsidR="00061B91">
        <w:rPr>
          <w:rFonts w:hAnsi="Times New Roman" w:ascii="Times New Roman"/>
          <w:szCs w:val="24"/>
        </w:rPr>
        <w:t>, održiva društva su definirana: kao društva koja imaju dostat</w:t>
      </w:r>
      <w:r w:rsidR="007A03F8">
        <w:rPr>
          <w:rFonts w:hAnsi="Times New Roman" w:ascii="Times New Roman"/>
          <w:szCs w:val="24"/>
        </w:rPr>
        <w:t>nu imovinu za pokriće svojih obv</w:t>
      </w:r>
      <w:r w:rsidR="00061B91">
        <w:rPr>
          <w:rFonts w:hAnsi="Times New Roman" w:ascii="Times New Roman"/>
          <w:szCs w:val="24"/>
        </w:rPr>
        <w:t>eza prema vjerovnicima; kod kojih</w:t>
      </w:r>
      <w:r w:rsidR="007A03F8">
        <w:rPr>
          <w:rFonts w:hAnsi="Times New Roman" w:ascii="Times New Roman"/>
          <w:szCs w:val="24"/>
        </w:rPr>
        <w:t xml:space="preserve"> nagodba neće umanjiti vrijednos</w:t>
      </w:r>
      <w:r w:rsidR="00061B91">
        <w:rPr>
          <w:rFonts w:hAnsi="Times New Roman" w:ascii="Times New Roman"/>
          <w:szCs w:val="24"/>
        </w:rPr>
        <w:t>t dionica/poslovnih udjela članova takovih održivih društava (koji zadržavaju svoje dionice/poslovne udjele); kod kojih ne dolazi do prijenosa imovine (kao kod neodrživih društava pod izvanrednom upravom) već dolazi do prijenosa dionica/poslovnih udjela po mehanizmu</w:t>
      </w:r>
      <w:r w:rsidR="007A03F8">
        <w:rPr>
          <w:rFonts w:hAnsi="Times New Roman" w:ascii="Times New Roman"/>
          <w:szCs w:val="24"/>
        </w:rPr>
        <w:t xml:space="preserve"> prijenosa navedenom u n</w:t>
      </w:r>
      <w:r w:rsidR="00CF5E51">
        <w:rPr>
          <w:rFonts w:hAnsi="Times New Roman" w:ascii="Times New Roman"/>
          <w:szCs w:val="24"/>
        </w:rPr>
        <w:t>agodbi, na FORTENOVA GRUPU d.d.</w:t>
      </w:r>
      <w:r w:rsidR="00847291">
        <w:rPr>
          <w:rFonts w:hAnsi="Times New Roman" w:ascii="Times New Roman"/>
          <w:szCs w:val="24"/>
        </w:rPr>
        <w:t xml:space="preserve"> Zagreb, </w:t>
      </w:r>
      <w:r w:rsidR="007A03F8">
        <w:rPr>
          <w:rFonts w:hAnsi="Times New Roman" w:ascii="Times New Roman"/>
        </w:rPr>
        <w:t>Marijana Čavića 1</w:t>
      </w:r>
      <w:r w:rsidR="007A03F8" w:rsidRPr="00703980">
        <w:rPr>
          <w:rFonts w:hAnsi="Times New Roman" w:ascii="Times New Roman"/>
        </w:rPr>
        <w:t>, OIB: 88035992407</w:t>
      </w:r>
      <w:r w:rsidR="009838B9">
        <w:rPr>
          <w:rFonts w:hAnsi="Times New Roman" w:ascii="Times New Roman"/>
        </w:rPr>
        <w:t>.</w:t>
      </w:r>
    </w:p>
    <w:p w:rsidRDefault="009838B9" w:rsidP="00D55D9D" w:rsidR="000D7B61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Čl. 7.7.2. Nagodbe određuje da će se održiva društva pod izvanrednom upravom prenijeti na novu strukturu kroz prijenos dionica/</w:t>
      </w:r>
      <w:r w:rsidR="00BC061F">
        <w:rPr>
          <w:rFonts w:hAnsi="Times New Roman" w:ascii="Times New Roman"/>
        </w:rPr>
        <w:t xml:space="preserve">poslovnih udjela. Sva imovina i obveze (osigurane i neosigurane razlučnim pravom) će ostati kod tog održivog društva, a tražbine vjerovnika će se pravovremeno namiriti u tijeku normalnog poslovanja. Nagodba ne utječe na vjerovnike koji imaju takve tražbine niti će isti po Nagodbi dobiti raspodjelu namirenja u novim </w:t>
      </w:r>
      <w:r w:rsidR="003D7228">
        <w:rPr>
          <w:rFonts w:hAnsi="Times New Roman" w:ascii="Times New Roman"/>
        </w:rPr>
        <w:t>instrumentima, uz iznimku onih r</w:t>
      </w:r>
      <w:r w:rsidR="00BC061F">
        <w:rPr>
          <w:rFonts w:hAnsi="Times New Roman" w:ascii="Times New Roman"/>
        </w:rPr>
        <w:t xml:space="preserve">azlučnih vjerovnika u dijelu u kojem se ti vjerovnici ne mogu namiriti iz vrijednosti predmeta razlučnog prava, a za koji dio će steći </w:t>
      </w:r>
      <w:r w:rsidR="003D7228">
        <w:rPr>
          <w:rFonts w:hAnsi="Times New Roman" w:ascii="Times New Roman"/>
        </w:rPr>
        <w:t>n</w:t>
      </w:r>
      <w:r w:rsidR="00BC061F">
        <w:rPr>
          <w:rFonts w:hAnsi="Times New Roman" w:ascii="Times New Roman"/>
        </w:rPr>
        <w:t>ove instrumente po nagodbi</w:t>
      </w:r>
      <w:r w:rsidR="00484454">
        <w:rPr>
          <w:rFonts w:hAnsi="Times New Roman" w:ascii="Times New Roman"/>
        </w:rPr>
        <w:t>.</w:t>
      </w:r>
    </w:p>
    <w:p w:rsidRDefault="00390AC4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rješenje sudskog regis</w:t>
      </w:r>
      <w:r w:rsidR="00C215B1">
        <w:rPr>
          <w:rFonts w:hAnsi="Times New Roman" w:ascii="Times New Roman"/>
        </w:rPr>
        <w:t xml:space="preserve">tra </w:t>
      </w:r>
      <w:r w:rsidR="006963FD">
        <w:rPr>
          <w:rFonts w:hAnsi="Times New Roman" w:ascii="Times New Roman"/>
        </w:rPr>
        <w:t>Trgovačkog suda u Dubrovniku</w:t>
      </w:r>
      <w:r w:rsidR="00C215B1">
        <w:rPr>
          <w:rFonts w:hAnsi="Times New Roman" w:ascii="Times New Roman"/>
        </w:rPr>
        <w:t xml:space="preserve"> posl. br. Tt-</w:t>
      </w:r>
      <w:r w:rsidR="00DE60A1">
        <w:rPr>
          <w:rFonts w:hAnsi="Times New Roman" w:ascii="Times New Roman"/>
        </w:rPr>
        <w:t>19/</w:t>
      </w:r>
      <w:r w:rsidR="006963FD">
        <w:rPr>
          <w:rFonts w:hAnsi="Times New Roman" w:ascii="Times New Roman"/>
        </w:rPr>
        <w:t>899</w:t>
      </w:r>
      <w:r w:rsidR="00DE60A1">
        <w:rPr>
          <w:rFonts w:hAnsi="Times New Roman" w:ascii="Times New Roman"/>
        </w:rPr>
        <w:t>-</w:t>
      </w:r>
      <w:r w:rsidR="006963FD">
        <w:rPr>
          <w:rFonts w:hAnsi="Times New Roman" w:ascii="Times New Roman"/>
        </w:rPr>
        <w:t>3</w:t>
      </w:r>
      <w:r w:rsidR="00DE60A1">
        <w:rPr>
          <w:rFonts w:hAnsi="Times New Roman" w:ascii="Times New Roman"/>
        </w:rPr>
        <w:t xml:space="preserve"> od </w:t>
      </w:r>
      <w:r w:rsidR="006963FD">
        <w:rPr>
          <w:rFonts w:hAnsi="Times New Roman" w:ascii="Times New Roman"/>
        </w:rPr>
        <w:t>3. svibnja</w:t>
      </w:r>
      <w:r>
        <w:rPr>
          <w:rFonts w:hAnsi="Times New Roman" w:ascii="Times New Roman"/>
        </w:rPr>
        <w:t xml:space="preserve"> 2019. utvrđen je prijenos poslovnog udjela naveden pod točkom </w:t>
      </w:r>
      <w:r w:rsidR="00C215B1">
        <w:rPr>
          <w:rFonts w:hAnsi="Times New Roman" w:ascii="Times New Roman"/>
        </w:rPr>
        <w:t xml:space="preserve">I. </w:t>
      </w:r>
      <w:r w:rsidR="00396CB6">
        <w:rPr>
          <w:rFonts w:hAnsi="Times New Roman" w:ascii="Times New Roman"/>
        </w:rPr>
        <w:t>izreke rješenja</w:t>
      </w:r>
      <w:r w:rsidR="00C215B1">
        <w:rPr>
          <w:rFonts w:hAnsi="Times New Roman" w:ascii="Times New Roman"/>
        </w:rPr>
        <w:t>.</w:t>
      </w:r>
    </w:p>
    <w:p w:rsidRDefault="007A7567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29. toč.</w:t>
      </w:r>
      <w:r w:rsidR="00B666E4">
        <w:rPr>
          <w:rFonts w:hAnsi="Times New Roman" w:ascii="Times New Roman"/>
        </w:rPr>
        <w:t xml:space="preserve"> 1. Nagodbe definira završetak p</w:t>
      </w:r>
      <w:r>
        <w:rPr>
          <w:rFonts w:hAnsi="Times New Roman" w:ascii="Times New Roman"/>
        </w:rPr>
        <w:t>o</w:t>
      </w:r>
      <w:r w:rsidR="00B666E4">
        <w:rPr>
          <w:rFonts w:hAnsi="Times New Roman" w:ascii="Times New Roman"/>
        </w:rPr>
        <w:t>stupka izvanre</w:t>
      </w:r>
      <w:r>
        <w:rPr>
          <w:rFonts w:hAnsi="Times New Roman" w:ascii="Times New Roman"/>
        </w:rPr>
        <w:t>d</w:t>
      </w:r>
      <w:r w:rsidR="00B666E4">
        <w:rPr>
          <w:rFonts w:hAnsi="Times New Roman" w:ascii="Times New Roman"/>
        </w:rPr>
        <w:t>ne uprave u odnosu na sva društva sukladno odredbi čl. 47. ZPIUTD.</w:t>
      </w:r>
    </w:p>
    <w:p w:rsidRDefault="00456DAC" w:rsidP="00484454" w:rsidR="00B666E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Čl. 29. toč. 1. N</w:t>
      </w:r>
      <w:r w:rsidR="007A7567">
        <w:rPr>
          <w:rFonts w:hAnsi="Times New Roman" w:ascii="Times New Roman"/>
        </w:rPr>
        <w:t>agodbe odre</w:t>
      </w:r>
      <w:r w:rsidR="00B666E4">
        <w:rPr>
          <w:rFonts w:hAnsi="Times New Roman" w:ascii="Times New Roman"/>
        </w:rPr>
        <w:t>đuje da će postupak izvanredne uprave nad održivim društvima pod izvanrednom upra</w:t>
      </w:r>
      <w:r w:rsidR="007A7567">
        <w:rPr>
          <w:rFonts w:hAnsi="Times New Roman" w:ascii="Times New Roman"/>
        </w:rPr>
        <w:t>v</w:t>
      </w:r>
      <w:r w:rsidR="00B666E4">
        <w:rPr>
          <w:rFonts w:hAnsi="Times New Roman" w:ascii="Times New Roman"/>
        </w:rPr>
        <w:t xml:space="preserve">om, svakim od njih zasebno, završiti na dan prijenosa njihovih dionica/poslovnih udjela na Novu grupu (ovdje </w:t>
      </w:r>
      <w:r w:rsidR="00CF5E51">
        <w:rPr>
          <w:rFonts w:hAnsi="Times New Roman" w:ascii="Times New Roman"/>
          <w:szCs w:val="24"/>
        </w:rPr>
        <w:t>FORTENOVA GRUPA</w:t>
      </w:r>
      <w:r w:rsidR="00B666E4">
        <w:rPr>
          <w:rFonts w:hAnsi="Times New Roman" w:ascii="Times New Roman"/>
          <w:szCs w:val="24"/>
        </w:rPr>
        <w:t xml:space="preserve"> d.d.</w:t>
      </w:r>
      <w:r w:rsidR="007A7567">
        <w:rPr>
          <w:rFonts w:hAnsi="Times New Roman" w:ascii="Times New Roman"/>
          <w:szCs w:val="24"/>
        </w:rPr>
        <w:t>), a sud će po provedbi prijenosa izdati rješenje o završetku postupka izvanredne uprave u odnosu na ta održiva društva.</w:t>
      </w:r>
    </w:p>
    <w:p w:rsidRDefault="007A7567" w:rsidP="00484454" w:rsidR="007A75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uvidom u gore navede</w:t>
      </w:r>
      <w:r w:rsidR="00121F20">
        <w:rPr>
          <w:rFonts w:hAnsi="Times New Roman" w:ascii="Times New Roman"/>
          <w:szCs w:val="24"/>
        </w:rPr>
        <w:t>nu dokumentaciju</w:t>
      </w:r>
      <w:r>
        <w:rPr>
          <w:rFonts w:hAnsi="Times New Roman" w:ascii="Times New Roman"/>
          <w:szCs w:val="24"/>
        </w:rPr>
        <w:t xml:space="preserve"> utvrđeno da je došlo do prijenosa </w:t>
      </w:r>
      <w:r w:rsidR="00121F20">
        <w:rPr>
          <w:rFonts w:hAnsi="Times New Roman" w:ascii="Times New Roman"/>
          <w:szCs w:val="24"/>
        </w:rPr>
        <w:t>poslovnih udjela na način naveden u izreci ovog rješenja na</w:t>
      </w:r>
      <w:r w:rsidR="00121F20" w:rsidRPr="00121F20">
        <w:rPr>
          <w:rFonts w:hAnsi="Times New Roman" w:ascii="Times New Roman"/>
          <w:szCs w:val="24"/>
        </w:rPr>
        <w:t xml:space="preserve"> </w:t>
      </w:r>
      <w:r w:rsidR="00121F20">
        <w:rPr>
          <w:rFonts w:hAnsi="Times New Roman" w:ascii="Times New Roman"/>
          <w:szCs w:val="24"/>
        </w:rPr>
        <w:t xml:space="preserve">FORTENOVA GRUPU d.d. </w:t>
      </w:r>
      <w:r>
        <w:rPr>
          <w:rFonts w:hAnsi="Times New Roman" w:ascii="Times New Roman"/>
          <w:szCs w:val="24"/>
        </w:rPr>
        <w:t>to proizlazi da su stečeni uvjeti za donošenje rješenja o završet</w:t>
      </w:r>
      <w:r w:rsidR="002C4DE5">
        <w:rPr>
          <w:rFonts w:hAnsi="Times New Roman" w:ascii="Times New Roman"/>
          <w:szCs w:val="24"/>
        </w:rPr>
        <w:t xml:space="preserve">ku postupka izvanredne uprave u odnosu na </w:t>
      </w:r>
      <w:r w:rsidR="006963FD">
        <w:rPr>
          <w:rFonts w:hAnsi="Times New Roman" w:ascii="Times New Roman"/>
          <w:szCs w:val="24"/>
        </w:rPr>
        <w:t xml:space="preserve">Gulliver travel </w:t>
      </w:r>
      <w:r w:rsidR="00396CB6">
        <w:rPr>
          <w:rFonts w:hAnsi="Times New Roman" w:ascii="Times New Roman"/>
          <w:szCs w:val="24"/>
        </w:rPr>
        <w:t>d.o.o.</w:t>
      </w:r>
      <w:r w:rsidR="002C4DE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je u odnosu na </w:t>
      </w:r>
      <w:r w:rsidR="00396CB6">
        <w:rPr>
          <w:rFonts w:hAnsi="Times New Roman" w:ascii="Times New Roman"/>
          <w:szCs w:val="24"/>
        </w:rPr>
        <w:t>nju</w:t>
      </w:r>
      <w:r>
        <w:rPr>
          <w:rFonts w:hAnsi="Times New Roman" w:ascii="Times New Roman"/>
          <w:szCs w:val="24"/>
        </w:rPr>
        <w:t xml:space="preserve"> nagodba provedena.</w:t>
      </w:r>
    </w:p>
    <w:p w:rsidRDefault="007A7567" w:rsidP="00484454" w:rsidR="007A7567" w:rsidRPr="004844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Stoga je sukladno čl. 29.1.1 Nagodbe te sukladno odredbi čl. 47.</w:t>
      </w:r>
      <w:r w:rsidR="00456D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 10. ZPIUTD-a odlučeno kao u izreci ovog rješenja</w:t>
      </w:r>
    </w:p>
    <w:p w:rsidRDefault="00A25FB5" w:rsidP="00932ADE" w:rsidR="00A25FB5">
      <w:pPr>
        <w:ind w:firstLine="360"/>
        <w:jc w:val="both"/>
        <w:rPr>
          <w:rFonts w:hAnsi="Times New Roman" w:ascii="Times New Roman"/>
          <w:szCs w:val="24"/>
        </w:rPr>
      </w:pPr>
    </w:p>
    <w:p w:rsidRDefault="00A25FB5" w:rsidP="00932ADE" w:rsidR="00A25FB5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893E98">
        <w:rPr>
          <w:rFonts w:hAnsi="Times New Roman" w:ascii="Times New Roman"/>
          <w:szCs w:val="24"/>
        </w:rPr>
        <w:t>u, 22.svibnja</w:t>
      </w:r>
      <w:r w:rsidR="00187824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 xml:space="preserve"> 201</w:t>
      </w:r>
      <w:r w:rsidR="00E30A63">
        <w:rPr>
          <w:rFonts w:hAnsi="Times New Roman" w:ascii="Times New Roman"/>
          <w:szCs w:val="24"/>
        </w:rPr>
        <w:t>9</w:t>
      </w:r>
      <w:r w:rsidR="00932ADE" w:rsidRPr="004220EA">
        <w:rPr>
          <w:rFonts w:hAnsi="Times New Roman" w:ascii="Times New Roman"/>
          <w:szCs w:val="24"/>
        </w:rPr>
        <w:t>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4B1D6C">
        <w:rPr>
          <w:rFonts w:hAnsi="Times New Roman" w:ascii="Times New Roman"/>
          <w:szCs w:val="24"/>
        </w:rPr>
        <w:t xml:space="preserve"> 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</w:p>
    <w:p w:rsidRDefault="007255ED" w:rsidP="00AE69AC" w:rsidR="00893E98">
      <w:pPr>
        <w:jc w:val="right"/>
        <w:rPr>
          <w:rFonts w:hAnsi="Times New Roman" w:ascii="Times New Roman"/>
        </w:rPr>
      </w:pPr>
      <w:r w:rsidRPr="004220EA">
        <w:rPr>
          <w:rFonts w:hAnsi="Times New Roman" w:ascii="Times New Roman"/>
        </w:rPr>
        <w:t xml:space="preserve"> </w:t>
      </w:r>
    </w:p>
    <w:p w:rsidRDefault="007820ED" w:rsidP="004B1D6C" w:rsidR="00893E98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</w:t>
      </w:r>
    </w:p>
    <w:p w:rsidRDefault="007820ED" w:rsidP="004B1D6C" w:rsidR="007820ED" w:rsidRPr="004B1D6C">
      <w:pPr>
        <w:rPr>
          <w:rFonts w:hAnsi="Times New Roman" w:ascii="Times New Roman"/>
        </w:rPr>
      </w:pPr>
      <w:r>
        <w:rPr>
          <w:rFonts w:hAnsi="Times New Roman" w:ascii="Times New Roman"/>
        </w:rPr>
        <w:t>Slavica Grbić</w:t>
      </w:r>
    </w:p>
    <w:sectPr w:rsidSect="00F82E2D" w:rsidR="007820ED" w:rsidRPr="004B1D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009" w:rsidR="007E0009">
      <w:r>
        <w:separator/>
      </w:r>
    </w:p>
  </w:endnote>
  <w:endnote w:id="0" w:type="continuationSeparator">
    <w:p w:rsidRDefault="007E0009" w:rsidR="007E0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009" w:rsidR="007E0009">
      <w:r>
        <w:separator/>
      </w:r>
    </w:p>
  </w:footnote>
  <w:footnote w:id="0" w:type="continuationSeparator">
    <w:p w:rsidRDefault="007E0009" w:rsidR="007E00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7820ED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25142F">
          <w:rPr>
            <w:rFonts w:hAnsi="Times New Roman" w:ascii="Times New Roman"/>
          </w:rPr>
          <w:t xml:space="preserve"> </w:t>
        </w:r>
        <w:r w:rsidR="0025142F">
          <w:rPr>
            <w:rFonts w:hAnsi="Times New Roman" w:ascii="Times New Roman"/>
          </w:rPr>
          <w:tab/>
        </w:r>
        <w:r w:rsidR="0025142F">
          <w:rPr>
            <w:rFonts w:hAnsi="Times New Roman" w:ascii="Times New Roman"/>
          </w:rPr>
          <w:tab/>
          <w:t>47.ST</w:t>
        </w:r>
        <w:r w:rsidR="003658F1" w:rsidRPr="00C83A0F">
          <w:rPr>
            <w:rFonts w:hAnsi="Times New Roman" w:ascii="Times New Roman"/>
          </w:rPr>
          <w:t>-1138/17</w:t>
        </w:r>
        <w:r w:rsidR="00751112">
          <w:rPr>
            <w:rFonts w:hAnsi="Times New Roman" w:ascii="Times New Roman"/>
          </w:rPr>
          <w:t>-3344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D03C32">
      <w:rPr>
        <w:rFonts w:hAnsi="Times New Roman" w:ascii="Times New Roman"/>
      </w:rPr>
      <w:t>47. ST</w:t>
    </w:r>
    <w:r w:rsidR="003B6D92" w:rsidRPr="001C50E0">
      <w:rPr>
        <w:rFonts w:hAnsi="Times New Roman" w:ascii="Times New Roman"/>
      </w:rPr>
      <w:t>-</w:t>
    </w:r>
    <w:r w:rsidR="003B6D92">
      <w:rPr>
        <w:rFonts w:hAnsi="Times New Roman" w:ascii="Times New Roman"/>
      </w:rPr>
      <w:t>1138/17</w:t>
    </w:r>
    <w:r w:rsidR="00751112">
      <w:rPr>
        <w:rFonts w:hAnsi="Times New Roman" w:ascii="Times New Roman"/>
      </w:rPr>
      <w:t>-3344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1A75"/>
    <w:multiLevelType w:val="hybridMultilevel"/>
    <w:tmpl w:val="FC781AF2"/>
    <w:lvl w:tplc="2AA2ED5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5D277D2"/>
    <w:multiLevelType w:val="hybridMultilevel"/>
    <w:tmpl w:val="6F487932"/>
    <w:lvl w:tplc="F988A11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396D54"/>
    <w:multiLevelType w:val="hybridMultilevel"/>
    <w:tmpl w:val="F0C0BD2E"/>
    <w:lvl w:tplc="9ECECC4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40CE3"/>
    <w:multiLevelType w:val="hybridMultilevel"/>
    <w:tmpl w:val="099E3806"/>
    <w:lvl w:tplc="0E565A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C6C456D"/>
    <w:multiLevelType w:val="hybridMultilevel"/>
    <w:tmpl w:val="E344361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F736AB"/>
    <w:multiLevelType w:val="hybridMultilevel"/>
    <w:tmpl w:val="038EA82C"/>
    <w:lvl w:tplc="72F8FCD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A423895"/>
    <w:multiLevelType w:val="hybridMultilevel"/>
    <w:tmpl w:val="EC88A8D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17"/>
  </w:num>
  <w:num w:numId="5">
    <w:abstractNumId w:val="22"/>
  </w:num>
  <w:num w:numId="6">
    <w:abstractNumId w:val="1"/>
  </w:num>
  <w:num w:numId="7">
    <w:abstractNumId w:val="16"/>
  </w:num>
  <w:num w:numId="8">
    <w:abstractNumId w:val="2"/>
  </w:num>
  <w:num w:numId="9">
    <w:abstractNumId w:val="5"/>
  </w:num>
  <w:num w:numId="10">
    <w:abstractNumId w:val="9"/>
  </w:num>
  <w:num w:numId="11">
    <w:abstractNumId w:val="14"/>
  </w:num>
  <w:num w:numId="12">
    <w:abstractNumId w:val="10"/>
  </w:num>
  <w:num w:numId="13">
    <w:abstractNumId w:val="15"/>
  </w:num>
  <w:num w:numId="14">
    <w:abstractNumId w:val="18"/>
  </w:num>
  <w:num w:numId="15">
    <w:abstractNumId w:val="13"/>
  </w:num>
  <w:num w:numId="16">
    <w:abstractNumId w:val="6"/>
  </w:num>
  <w:num w:numId="17">
    <w:abstractNumId w:val="0"/>
  </w:num>
  <w:num w:numId="18">
    <w:abstractNumId w:val="11"/>
  </w:num>
  <w:num w:numId="19">
    <w:abstractNumId w:val="8"/>
  </w:num>
  <w:num w:numId="20">
    <w:abstractNumId w:val="4"/>
  </w:num>
  <w:num w:numId="21">
    <w:abstractNumId w:val="19"/>
  </w:num>
  <w:num w:numId="22">
    <w:abstractNumId w:val="12"/>
  </w:num>
  <w:num w:numId="23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076C7"/>
    <w:rsid w:val="00010FF3"/>
    <w:rsid w:val="000111E2"/>
    <w:rsid w:val="00026542"/>
    <w:rsid w:val="0004146E"/>
    <w:rsid w:val="00042342"/>
    <w:rsid w:val="000449CE"/>
    <w:rsid w:val="00056CC9"/>
    <w:rsid w:val="00061B91"/>
    <w:rsid w:val="000833AD"/>
    <w:rsid w:val="0008499F"/>
    <w:rsid w:val="000A4BD5"/>
    <w:rsid w:val="000A520C"/>
    <w:rsid w:val="000A694E"/>
    <w:rsid w:val="000B484D"/>
    <w:rsid w:val="000B5E60"/>
    <w:rsid w:val="000C1A8A"/>
    <w:rsid w:val="000D19CB"/>
    <w:rsid w:val="000D3FCA"/>
    <w:rsid w:val="000D7B61"/>
    <w:rsid w:val="000E056A"/>
    <w:rsid w:val="000E58EE"/>
    <w:rsid w:val="000F3F5F"/>
    <w:rsid w:val="00121F20"/>
    <w:rsid w:val="0012597D"/>
    <w:rsid w:val="001355F6"/>
    <w:rsid w:val="00137541"/>
    <w:rsid w:val="001510E5"/>
    <w:rsid w:val="00180B7F"/>
    <w:rsid w:val="00185A56"/>
    <w:rsid w:val="00186263"/>
    <w:rsid w:val="00187001"/>
    <w:rsid w:val="00187824"/>
    <w:rsid w:val="00194DE7"/>
    <w:rsid w:val="001B2D9A"/>
    <w:rsid w:val="001C1AA3"/>
    <w:rsid w:val="001C50E0"/>
    <w:rsid w:val="001D196A"/>
    <w:rsid w:val="001D55CE"/>
    <w:rsid w:val="001D5A36"/>
    <w:rsid w:val="001E5614"/>
    <w:rsid w:val="001F29E9"/>
    <w:rsid w:val="002061C9"/>
    <w:rsid w:val="002275FF"/>
    <w:rsid w:val="00235A1C"/>
    <w:rsid w:val="002414BF"/>
    <w:rsid w:val="00242142"/>
    <w:rsid w:val="0025142F"/>
    <w:rsid w:val="002540C2"/>
    <w:rsid w:val="002561F9"/>
    <w:rsid w:val="00260574"/>
    <w:rsid w:val="00266696"/>
    <w:rsid w:val="00267535"/>
    <w:rsid w:val="002746E8"/>
    <w:rsid w:val="00275EEA"/>
    <w:rsid w:val="002A27FB"/>
    <w:rsid w:val="002A437C"/>
    <w:rsid w:val="002C4DE5"/>
    <w:rsid w:val="002D3B89"/>
    <w:rsid w:val="002E32D9"/>
    <w:rsid w:val="002E7AA1"/>
    <w:rsid w:val="002F3FE9"/>
    <w:rsid w:val="002F4747"/>
    <w:rsid w:val="00312CA7"/>
    <w:rsid w:val="00316522"/>
    <w:rsid w:val="00317F50"/>
    <w:rsid w:val="00335146"/>
    <w:rsid w:val="00337DA1"/>
    <w:rsid w:val="00345E0B"/>
    <w:rsid w:val="003534EB"/>
    <w:rsid w:val="00356950"/>
    <w:rsid w:val="0036533B"/>
    <w:rsid w:val="003658F1"/>
    <w:rsid w:val="003717BE"/>
    <w:rsid w:val="00374202"/>
    <w:rsid w:val="00381399"/>
    <w:rsid w:val="003818EB"/>
    <w:rsid w:val="00390AC4"/>
    <w:rsid w:val="00396312"/>
    <w:rsid w:val="00396CB6"/>
    <w:rsid w:val="003A0F3B"/>
    <w:rsid w:val="003B6D92"/>
    <w:rsid w:val="003C143B"/>
    <w:rsid w:val="003C3844"/>
    <w:rsid w:val="003C4159"/>
    <w:rsid w:val="003D7228"/>
    <w:rsid w:val="003F3FCB"/>
    <w:rsid w:val="00400AAA"/>
    <w:rsid w:val="00402D30"/>
    <w:rsid w:val="00403A8E"/>
    <w:rsid w:val="0040544B"/>
    <w:rsid w:val="004166AE"/>
    <w:rsid w:val="004171FE"/>
    <w:rsid w:val="004220EA"/>
    <w:rsid w:val="00422A46"/>
    <w:rsid w:val="00432620"/>
    <w:rsid w:val="0043745C"/>
    <w:rsid w:val="00443C41"/>
    <w:rsid w:val="00444EB3"/>
    <w:rsid w:val="00451829"/>
    <w:rsid w:val="00456DAC"/>
    <w:rsid w:val="004720B4"/>
    <w:rsid w:val="00475EED"/>
    <w:rsid w:val="00483D39"/>
    <w:rsid w:val="00484454"/>
    <w:rsid w:val="004B1D6C"/>
    <w:rsid w:val="004C3F18"/>
    <w:rsid w:val="004E2358"/>
    <w:rsid w:val="004E33AF"/>
    <w:rsid w:val="004F044D"/>
    <w:rsid w:val="004F419C"/>
    <w:rsid w:val="00500DCB"/>
    <w:rsid w:val="00534708"/>
    <w:rsid w:val="00537995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08E0"/>
    <w:rsid w:val="00591376"/>
    <w:rsid w:val="00594C6A"/>
    <w:rsid w:val="00594D57"/>
    <w:rsid w:val="005A2643"/>
    <w:rsid w:val="005C3AD7"/>
    <w:rsid w:val="005C5F49"/>
    <w:rsid w:val="005C7969"/>
    <w:rsid w:val="005D4D1B"/>
    <w:rsid w:val="005E1418"/>
    <w:rsid w:val="005E605D"/>
    <w:rsid w:val="005F674A"/>
    <w:rsid w:val="00607501"/>
    <w:rsid w:val="006212A8"/>
    <w:rsid w:val="00625C0E"/>
    <w:rsid w:val="00627DD0"/>
    <w:rsid w:val="006312F6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921"/>
    <w:rsid w:val="00685E3C"/>
    <w:rsid w:val="0069138D"/>
    <w:rsid w:val="0069366B"/>
    <w:rsid w:val="006963F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03980"/>
    <w:rsid w:val="007105E2"/>
    <w:rsid w:val="00710D7D"/>
    <w:rsid w:val="00712C14"/>
    <w:rsid w:val="0071718C"/>
    <w:rsid w:val="007217EE"/>
    <w:rsid w:val="007255ED"/>
    <w:rsid w:val="00727024"/>
    <w:rsid w:val="00735597"/>
    <w:rsid w:val="007402E1"/>
    <w:rsid w:val="00751112"/>
    <w:rsid w:val="00751E64"/>
    <w:rsid w:val="00763E10"/>
    <w:rsid w:val="00765A7B"/>
    <w:rsid w:val="007745BA"/>
    <w:rsid w:val="00774A01"/>
    <w:rsid w:val="00775982"/>
    <w:rsid w:val="007820ED"/>
    <w:rsid w:val="007829A2"/>
    <w:rsid w:val="00783DB9"/>
    <w:rsid w:val="00792B17"/>
    <w:rsid w:val="00795B6E"/>
    <w:rsid w:val="007A03F8"/>
    <w:rsid w:val="007A455D"/>
    <w:rsid w:val="007A7567"/>
    <w:rsid w:val="007C001B"/>
    <w:rsid w:val="007C1894"/>
    <w:rsid w:val="007C4176"/>
    <w:rsid w:val="007D5F35"/>
    <w:rsid w:val="007E0009"/>
    <w:rsid w:val="007E5455"/>
    <w:rsid w:val="00802179"/>
    <w:rsid w:val="008068F8"/>
    <w:rsid w:val="00811A57"/>
    <w:rsid w:val="008172CD"/>
    <w:rsid w:val="008178EC"/>
    <w:rsid w:val="00824B5D"/>
    <w:rsid w:val="0083006A"/>
    <w:rsid w:val="0084245D"/>
    <w:rsid w:val="008453B2"/>
    <w:rsid w:val="00847291"/>
    <w:rsid w:val="00872F93"/>
    <w:rsid w:val="008733FF"/>
    <w:rsid w:val="00877654"/>
    <w:rsid w:val="008821E8"/>
    <w:rsid w:val="00884378"/>
    <w:rsid w:val="00893E98"/>
    <w:rsid w:val="008A02F4"/>
    <w:rsid w:val="008A4401"/>
    <w:rsid w:val="008C6837"/>
    <w:rsid w:val="008D5C3C"/>
    <w:rsid w:val="008E1545"/>
    <w:rsid w:val="008F7270"/>
    <w:rsid w:val="00910AE8"/>
    <w:rsid w:val="00932ADE"/>
    <w:rsid w:val="009520EB"/>
    <w:rsid w:val="0095441A"/>
    <w:rsid w:val="009644A5"/>
    <w:rsid w:val="0096695A"/>
    <w:rsid w:val="009679D6"/>
    <w:rsid w:val="009749CB"/>
    <w:rsid w:val="0097626E"/>
    <w:rsid w:val="00976C15"/>
    <w:rsid w:val="009838B9"/>
    <w:rsid w:val="00986E94"/>
    <w:rsid w:val="009A0EAA"/>
    <w:rsid w:val="009A7081"/>
    <w:rsid w:val="009B65CD"/>
    <w:rsid w:val="009C39BF"/>
    <w:rsid w:val="009D3AA6"/>
    <w:rsid w:val="009D5BBC"/>
    <w:rsid w:val="009D6F57"/>
    <w:rsid w:val="009E3935"/>
    <w:rsid w:val="009E544F"/>
    <w:rsid w:val="00A03919"/>
    <w:rsid w:val="00A17761"/>
    <w:rsid w:val="00A25FB5"/>
    <w:rsid w:val="00A26A12"/>
    <w:rsid w:val="00A3518B"/>
    <w:rsid w:val="00A400FC"/>
    <w:rsid w:val="00A41D63"/>
    <w:rsid w:val="00A46EB5"/>
    <w:rsid w:val="00A47241"/>
    <w:rsid w:val="00A55ACE"/>
    <w:rsid w:val="00A65C97"/>
    <w:rsid w:val="00A7326F"/>
    <w:rsid w:val="00A94844"/>
    <w:rsid w:val="00AB09BA"/>
    <w:rsid w:val="00AB2EFC"/>
    <w:rsid w:val="00AB72BC"/>
    <w:rsid w:val="00AC385A"/>
    <w:rsid w:val="00AC702F"/>
    <w:rsid w:val="00AD5589"/>
    <w:rsid w:val="00AE11EC"/>
    <w:rsid w:val="00AE69AC"/>
    <w:rsid w:val="00AE6D41"/>
    <w:rsid w:val="00AF3574"/>
    <w:rsid w:val="00B21DD8"/>
    <w:rsid w:val="00B21F15"/>
    <w:rsid w:val="00B2467C"/>
    <w:rsid w:val="00B31FAF"/>
    <w:rsid w:val="00B34781"/>
    <w:rsid w:val="00B666E4"/>
    <w:rsid w:val="00B702FF"/>
    <w:rsid w:val="00B73C08"/>
    <w:rsid w:val="00B7508B"/>
    <w:rsid w:val="00B92D70"/>
    <w:rsid w:val="00BB39ED"/>
    <w:rsid w:val="00BB5314"/>
    <w:rsid w:val="00BB579C"/>
    <w:rsid w:val="00BB6AA2"/>
    <w:rsid w:val="00BC061F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15B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5908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C6463"/>
    <w:rsid w:val="00CE6A17"/>
    <w:rsid w:val="00CE6C59"/>
    <w:rsid w:val="00CF5E51"/>
    <w:rsid w:val="00D03C32"/>
    <w:rsid w:val="00D04D36"/>
    <w:rsid w:val="00D11390"/>
    <w:rsid w:val="00D11D40"/>
    <w:rsid w:val="00D11D8F"/>
    <w:rsid w:val="00D34537"/>
    <w:rsid w:val="00D3684C"/>
    <w:rsid w:val="00D40141"/>
    <w:rsid w:val="00D510FF"/>
    <w:rsid w:val="00D52A5F"/>
    <w:rsid w:val="00D534D0"/>
    <w:rsid w:val="00D54019"/>
    <w:rsid w:val="00D54E79"/>
    <w:rsid w:val="00D55D9D"/>
    <w:rsid w:val="00D56034"/>
    <w:rsid w:val="00D64D73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E60A1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0A63"/>
    <w:rsid w:val="00E32F70"/>
    <w:rsid w:val="00E355C6"/>
    <w:rsid w:val="00E42263"/>
    <w:rsid w:val="00E619E0"/>
    <w:rsid w:val="00E67037"/>
    <w:rsid w:val="00E6776F"/>
    <w:rsid w:val="00E71F4A"/>
    <w:rsid w:val="00E91B05"/>
    <w:rsid w:val="00EA242C"/>
    <w:rsid w:val="00EA30C9"/>
    <w:rsid w:val="00EB2DB4"/>
    <w:rsid w:val="00ED05A5"/>
    <w:rsid w:val="00EF5F25"/>
    <w:rsid w:val="00F07809"/>
    <w:rsid w:val="00F12CB0"/>
    <w:rsid w:val="00F17171"/>
    <w:rsid w:val="00F23F7B"/>
    <w:rsid w:val="00F25388"/>
    <w:rsid w:val="00F27E1E"/>
    <w:rsid w:val="00F354CB"/>
    <w:rsid w:val="00F41DAF"/>
    <w:rsid w:val="00F4635B"/>
    <w:rsid w:val="00F5111C"/>
    <w:rsid w:val="00F82E2D"/>
    <w:rsid w:val="00FA10E1"/>
    <w:rsid w:val="00FA135A"/>
    <w:rsid w:val="00FA4733"/>
    <w:rsid w:val="00FA638E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able of authorities"/>
    <w:lsdException w:unhideWhenUsed="false" w:semiHidden="false" w:name="List"/>
    <w:lsdException w:unhideWhenUsed="false" w:semiHidden="false" w:name="List Bullet"/>
    <w:lsdException w:qFormat="true" w:unhideWhenUsed="false" w:semiHidden="false" w:name="Title"/>
    <w:lsdException w:unhideWhenUsed="false" w:semiHidden="false" w:name="List Continue 2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2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273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4914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0555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6731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70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05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95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08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547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10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Završetak postupka izvanrede uprave u društvu Guliver travel d.o.o.</izvorni_sadrzaj>
    <derivirana_varijabla naziv="DomainObject.Primjedba_1">Završetak postupka izvanrede uprave u društvu Guliver travel d.o.o.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svibnja 2019.</izvorni_sadrzaj>
    <derivirana_varijabla naziv="DomainObject.Predmet.SpisIzvanSuda.DatumIzlazaSpisa_1">6. svibnja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RH MF POREZNA UPRAVA, SREDIŠNJI URED</item>
      <item>TUS NOVOKMET SMRČEK odvjetničko društvo d.o.o.</item>
      <item>OPĆINSKI SUD U RIJECI, STALNA SLUŽBA ZK-ODJEL RAB,</item>
      <item>ODVJETNIČKI URED OLUJIĆ</item>
      <item>Stipe Vuletić</item>
      <item>Odvjetničko društvo Orehovec &amp; Partneri d.o.o.</item>
      <item>SREDIŠNJE KLIRINŠKO DEPOZITARNO DRUŠTVO, dioničko društvo</item>
      <item>Boris Anišić</item>
      <item>OPĆINSKI SUD U SLAVONSKOM BRODU ZK-ODJEL</item>
      <item>Odvj. društvo TUS NOVOKMET SMRČEK d.o.o.</item>
      <item>VLADA RH</item>
      <item>Odvjetničko društvo Šooš Maceljski, Mandić, Stanić &amp; Partneri, društvo s ograničenom odgovornošću</item>
      <item>Vinko Marinković</item>
      <item>HELENA SJAUŠ</item>
      <item>LJUBENKO &amp;PARTNERI d.o.o.</item>
      <item>OD DRAGIČEVIĆ I PARTNERI d.o.o.</item>
      <item>OD BEKINA, ŠKURLA, DURMIŠ I SPAJIĆ d.o.o.</item>
      <item>VUKMIR I SURADNICI ODVJETNIČKO DRUŠTVO društvo s ograničenom odgovornošću</item>
      <item>SREĆKO VUKIĆ</item>
      <item>Odvjetničko društvo Bardek, Lisac, Mušec, Skoko d.o.o.</item>
      <item>MAĐARIĆ &amp; LUI - odvjetničko društvo d.o.o.</item>
      <item>ERSTE&amp;STEIERMÄRKISCHE BANKA dioničko društvo</item>
      <item>BUDIMIR &amp; PARTNERI odvjetničko društvo d.o.o.</item>
      <item>VELJKO KNEŽEVIĆ</item>
      <item>Odvjetničko društvo Hrabar &amp; partneri društvo s ograničenom odgovornošću</item>
      <item>Adela Klanac - Kapša</item>
      <item>Igor Starčavić</item>
      <item>OD SMOLČIĆ I PARTNERI d.o.o.</item>
      <item>ANTONIJA GALIĆ</item>
      <item>Vedran Pajić</item>
      <item>ODVJETNIČKO DRUŠTVO GLINSKA &amp; MIŠKOVIĆ društvo s ograničenom odgovornošću</item>
      <item>HŽ CARGO d.o.o.</item>
      <item>Odvjetničko društvo KNEZOVIĆ &amp; Partneri j.t.d.</item>
      <item>OD SMOLEK &amp; ŠKRINJAR d.o.o., odvj. Marko Smolek</item>
      <item>Marohnić, Tomek &amp; Gjoić odvjetničko društvo, d.o.o.</item>
      <item>OD MANDARIĆ &amp; EINWALTER, odvj. VICE MANDARIĆ,</item>
      <item>ŽURIĆ i PARTNERI, odvjetničko društvo d.o.o.</item>
      <item>Odvjetničko društvo Krajinović i partneri društvo s ograničenom odgovornošću punomoćnik sudionika u postupku AGROKOR d.d.</item>
      <item>ODVJETNIČKO DRUŠTVO JELAKOVIĆ &amp; PARTNERI</item>
      <item>OD BOGDANOVIĆ, DOLIČKI &amp; PARTNERI, odvj. Tin Dolički punomoćnik sudionika u postupku AGROKOR d.d.</item>
      <item>BRADVICA MARIĆ WAHL CESAREC, odvjetničko društvo, društvo s ograničenom odgovornošću</item>
      <item>Gajski, Grlić, Prka i Partneri, odvjetničko društvo društvo s ograničenom odgovornošću punomoćnik sudionika u postupku AGROKOR d.d.</item>
      <item>OD Čačić &amp; partneri</item>
      <item>Općinski sud u Vukovaru  (ZK Odjel)</item>
      <item>Marko Pleš</item>
      <item>OD BATARELO DVOJKOVIĆ VUCHETICH d.o.o.</item>
      <item>Ivan Garac</item>
      <item>OPĆINSKI GRAĐANSKI SUD U ZAGREBU-ZK ODJEL</item>
      <item>OREŠKOVIĆ, VRTARIĆ &amp; PARTNERI odvjetničko društvo  d.o.o.</item>
      <item>Odvjetničko društvo KORUŠIĆ, HRG I VUKALOVIĆ, javno trgovačko društvo</item>
      <item>JUJNOVIĆ LUČIĆ MARKOVIĆ Odvjetničko društvo javno trgovačko društvo</item>
      <item>OPĆINSKI SUD U DUBROVNIKU-ZK ODJEL</item>
      <item>Boris Ivančić</item>
      <item>Marko Hreljac</item>
      <item>GRGIĆ &amp;Partneri</item>
      <item>OPĆINSKI SUD U PULI-STALNA SLUŽBA U LABINU</item>
      <item>Mirko Butorović</item>
      <item>Odvjetničko društvo KAPOR I PARTNERI d.o.o.</item>
      <item>OD JELIĆ,ČAVLINA,ZRINŠĆAK I SARDELIĆ d.o.o.</item>
      <item>OPĆINSKI SUD U RIJECI - STALNA SLUŽBA- ZK ODJEL CRIKVENICA</item>
      <item>BUTERIN&amp;POSAVEC odvjetničko društvo d.o.o.</item>
      <item>Mladen Gajski</item>
      <item>STEFANOVIĆ&amp;VRDELJA</item>
      <item>Odvjetničko društvo Đerek i partneri j.t.d.</item>
      <item>Sanja Rajter Savić</item>
      <item>Boris Anišić</item>
      <item>ODVJETNIČKO DRUŠTVO ZEC i PARTNERI društvo s ograničenom odgovornošću</item>
    </izvorni_sadrzaj>
    <derivirana_varijabla naziv="DomainObject.Predmet.OstaliListFormated_1">
      <item>MINISTARSTVO GOSPODARSTVA, PODUZETNIŠTVA I OBRTA</item>
      <item>RH MF POREZNA UPRAVA, SREDIŠNJI URED</item>
      <item>TUS NOVOKMET SMRČEK odvjetničko društvo d.o.o.</item>
      <item>OPĆINSKI SUD U RIJECI, STALNA SLUŽBA ZK-ODJEL RAB,</item>
      <item>ODVJETNIČKI URED OLUJIĆ</item>
      <item>Stipe Vuletić</item>
      <item>Odvjetničko društvo Orehovec &amp; Partneri d.o.o.</item>
      <item>SREDIŠNJE KLIRINŠKO DEPOZITARNO DRUŠTVO, dioničko društvo</item>
      <item>Boris Anišić</item>
      <item>OPĆINSKI SUD U SLAVONSKOM BRODU ZK-ODJEL</item>
      <item>Odvj. društvo TUS NOVOKMET SMRČEK d.o.o.</item>
      <item>VLADA RH</item>
      <item>Odvjetničko društvo Šooš Maceljski, Mandić, Stanić &amp; Partneri, društvo s ograničenom odgovornošću</item>
      <item>Vinko Marinković</item>
      <item>HELENA SJAUŠ</item>
      <item>LJUBENKO &amp;PARTNERI d.o.o.</item>
      <item>OD DRAGIČEVIĆ I PARTNERI d.o.o.</item>
      <item>OD BEKINA, ŠKURLA, DURMIŠ I SPAJIĆ d.o.o.</item>
      <item>VUKMIR I SURADNICI ODVJETNIČKO DRUŠTVO društvo s ograničenom odgovornošću</item>
      <item>SREĆKO VUKIĆ</item>
      <item>Odvjetničko društvo Bardek, Lisac, Mušec, Skoko d.o.o.</item>
      <item>MAĐARIĆ &amp; LUI - odvjetničko društvo d.o.o.</item>
      <item>ERSTE&amp;STEIERMÄRKISCHE BANKA dioničko društvo</item>
      <item>BUDIMIR &amp; PARTNERI odvjetničko društvo d.o.o.</item>
      <item>VELJKO KNEŽEVIĆ</item>
      <item>Odvjetničko društvo Hrabar &amp; partneri društvo s ograničenom odgovornošću</item>
      <item>Adela Klanac - Kapša</item>
      <item>Igor Starčavić</item>
      <item>OD SMOLČIĆ I PARTNERI d.o.o.</item>
      <item>ANTONIJA GALIĆ</item>
      <item>Vedran Pajić</item>
      <item>ODVJETNIČKO DRUŠTVO GLINSKA &amp; MIŠKOVIĆ društvo s ograničenom odgovornošću</item>
      <item>HŽ CARGO d.o.o.</item>
      <item>Odvjetničko društvo KNEZOVIĆ &amp; Partneri j.t.d.</item>
      <item>OD SMOLEK &amp; ŠKRINJAR d.o.o., odvj. Marko Smolek</item>
      <item>Marohnić, Tomek &amp; Gjoić odvjetničko društvo, d.o.o.</item>
      <item>OD MANDARIĆ &amp; EINWALTER, odvj. VICE MANDARIĆ,</item>
      <item>ŽURIĆ i PARTNERI, odvjetničko društvo d.o.o.</item>
      <item>Odvjetničko društvo Krajinović i partneri društvo s ograničenom odgovornošću punomoćnik sudionika u postupku AGROKOR d.d.</item>
      <item>ODVJETNIČKO DRUŠTVO JELAKOVIĆ &amp; PARTNERI</item>
      <item>OD BOGDANOVIĆ, DOLIČKI &amp; PARTNERI, odvj. Tin Dolički punomoćnik sudionika u postupku AGROKOR d.d.</item>
      <item>BRADVICA MARIĆ WAHL CESAREC, odvjetničko društvo, društvo s ograničenom odgovornošću</item>
      <item>Gajski, Grlić, Prka i Partneri, odvjetničko društvo društvo s ograničenom odgovornošću punomoćnik sudionika u postupku AGROKOR d.d.</item>
      <item>OD Čačić &amp; partneri</item>
      <item>Općinski sud u Vukovaru  (ZK Odjel)</item>
      <item>Marko Pleš</item>
      <item>OD BATARELO DVOJKOVIĆ VUCHETICH d.o.o.</item>
      <item>Ivan Garac</item>
      <item>OPĆINSKI GRAĐANSKI SUD U ZAGREBU-ZK ODJEL</item>
      <item>OREŠKOVIĆ, VRTARIĆ &amp; PARTNERI odvjetničko društvo  d.o.o.</item>
      <item>Odvjetničko društvo KORUŠIĆ, HRG I VUKALOVIĆ, javno trgovačko društvo</item>
      <item>JUJNOVIĆ LUČIĆ MARKOVIĆ Odvjetničko društvo javno trgovačko društvo</item>
      <item>OPĆINSKI SUD U DUBROVNIKU-ZK ODJEL</item>
      <item>Boris Ivančić</item>
      <item>Marko Hreljac</item>
      <item>GRGIĆ &amp;Partneri</item>
      <item>OPĆINSKI SUD U PULI-STALNA SLUŽBA U LABINU</item>
      <item>Mirko Butorović</item>
      <item>Odvjetničko društvo KAPOR I PARTNERI d.o.o.</item>
      <item>OD JELIĆ,ČAVLINA,ZRINŠĆAK I SARDELIĆ d.o.o.</item>
      <item>OPĆINSKI SUD U RIJECI - STALNA SLUŽBA- ZK ODJEL CRIKVENICA</item>
      <item>BUTERIN&amp;POSAVEC odvjetničko društvo d.o.o.</item>
      <item>Mladen Gajski</item>
      <item>STEFANOVIĆ&amp;VRDELJA</item>
      <item>Odvjetničko društvo Đerek i partneri j.t.d.</item>
      <item>Sanja Rajter Savić</item>
      <item>Boris Anišić</item>
      <item>ODVJETNIČKO DRUŠTVO ZEC i PARTNERI društvo s ograničenom odgovornošću</item>
    </derivirana_varijabla>
  </DomainObject.Predmet.OstaliListFormated>
  <DomainObject.Predmet.OstaliListFormatedOIB>
    <izvorni_sadrzaj>
      <item>MINISTARSTVO GOSPODARSTVA, PODUZETNIŠTVA I OBRTA</item>
      <item>RH MF POREZNA UPRAVA, SREDIŠNJI URED</item>
      <item>TUS NOVOKMET SMRČEK odvjetničko društvo d.o.o., OIB 36426031758</item>
      <item>OPĆINSKI SUD U RIJECI, STALNA SLUŽBA ZK-ODJEL RAB,</item>
      <item>ODVJETNIČKI URED OLUJIĆ</item>
      <item>Stipe Vuletić</item>
      <item>Odvjetničko društvo Orehovec &amp; Partneri d.o.o.</item>
      <item>SREDIŠNJE KLIRINŠKO DEPOZITARNO DRUŠTVO, dioničko društvo, OIB 64406809162</item>
      <item>Boris Anišić</item>
      <item>OPĆINSKI SUD U SLAVONSKOM BRODU ZK-ODJEL</item>
      <item>Odvj. društvo TUS NOVOKMET SMRČEK d.o.o.</item>
      <item>VLADA RH</item>
      <item>Odvjetničko društvo Šooš Maceljski, Mandić, Stanić &amp; Partneri, društvo s ograničenom odgovornošću, OIB 53218416401</item>
      <item>Vinko Marinković</item>
      <item>HELENA SJAUŠ</item>
      <item>LJUBENKO &amp;PARTNERI d.o.o.</item>
      <item>OD DRAGIČEVIĆ I PARTNERI d.o.o.</item>
      <item>OD BEKINA, ŠKURLA, DURMIŠ I SPAJIĆ d.o.o.</item>
      <item>VUKMIR I SURADNICI ODVJETNIČKO DRUŠTVO društvo s ograničenom odgovornošću, OIB 44069677391</item>
      <item>SREĆKO VUKIĆ</item>
      <item>Odvjetničko društvo Bardek, Lisac, Mušec, Skoko d.o.o.</item>
      <item>MAĐARIĆ &amp; LUI - odvjetničko društvo d.o.o., OIB 27355904472</item>
      <item>ERSTE&amp;STEIERMÄRKISCHE BANKA dioničko društvo, OIB 23057039320</item>
      <item>BUDIMIR &amp; PARTNERI odvjetničko društvo d.o.o., OIB 62353690175</item>
      <item>VELJKO KNEŽEVIĆ</item>
      <item>Odvjetničko društvo Hrabar &amp; partneri društvo s ograničenom odgovornošću, OIB 63938220075</item>
      <item>Adela Klanac - Kapša</item>
      <item>Igor Starčavić</item>
      <item>OD SMOLČIĆ I PARTNERI d.o.o.</item>
      <item>ANTONIJA GALIĆ</item>
      <item>Vedran Pajić, OIB 48066401121</item>
      <item>ODVJETNIČKO DRUŠTVO GLINSKA &amp; MIŠKOVIĆ društvo s ograničenom odgovornošću, OIB 23426318088</item>
      <item>HŽ CARGO d.o.o., OIB 08720210702</item>
      <item>Odvjetničko društvo KNEZOVIĆ &amp; Partneri j.t.d., OIB 53392825913</item>
      <item>OD SMOLEK &amp; ŠKRINJAR d.o.o., odvj. Marko Smolek, OIB 09442439688</item>
      <item>Marohnić, Tomek &amp; Gjoić odvjetničko društvo, d.o.o., OIB 71892092408</item>
      <item>OD MANDARIĆ &amp; EINWALTER, odvj. VICE MANDARIĆ,</item>
      <item>ŽURIĆ i PARTNERI, odvjetničko društvo d.o.o., OIB 03894745705</item>
      <item>Odvjetničko društvo Krajinović i partneri društvo s ograničenom odgovornošću, OIB 69806466762 punomoćnik sudionika u postupku AGROKOR d.d.</item>
      <item>ODVJETNIČKO DRUŠTVO JELAKOVIĆ &amp; PARTNERI</item>
      <item>OD BOGDANOVIĆ, DOLIČKI &amp; PARTNERI, odvj. Tin Dolički, OIB 77213973640 punomoćnik sudionika u postupku AGROKOR d.d.</item>
      <item>BRADVICA MARIĆ WAHL CESAREC, odvjetničko društvo, društvo s ograničenom odgovornošću, OIB 74439368489</item>
      <item>Gajski, Grlić, Prka i Partneri, odvjetničko društvo društvo s ograničenom odgovornošću, OIB 33688165108 punomoćnik sudionika u postupku AGROKOR d.d.</item>
      <item>OD Čačić &amp; partneri</item>
      <item>Općinski sud u Vukovaru  (ZK Odjel)</item>
      <item>Marko Pleš, OIB 92247128861</item>
      <item>OD BATARELO DVOJKOVIĆ VUCHETICH d.o.o.</item>
      <item>Ivan Garac</item>
      <item>OPĆINSKI GRAĐANSKI SUD U ZAGREBU-ZK ODJEL</item>
      <item>OREŠKOVIĆ, VRTARIĆ &amp; PARTNERI odvjetničko društvo  d.o.o.</item>
      <item>Odvjetničko društvo KORUŠIĆ, HRG I VUKALOVIĆ, javno trgovačko društvo, OIB 69808735644</item>
      <item>JUJNOVIĆ LUČIĆ MARKOVIĆ Odvjetničko društvo javno trgovačko društvo, OIB 46736017727</item>
      <item>OPĆINSKI SUD U DUBROVNIKU-ZK ODJEL</item>
      <item>Boris Ivančić, OIB 84346725935</item>
      <item>Marko Hreljac</item>
      <item>GRGIĆ &amp;Partneri</item>
      <item>OPĆINSKI SUD U PULI-STALNA SLUŽBA U LABINU</item>
      <item>Mirko Butorović</item>
      <item>Odvjetničko društvo KAPOR I PARTNERI d.o.o., OIB 36714247867</item>
      <item>OD JELIĆ,ČAVLINA,ZRINŠĆAK I SARDELIĆ d.o.o.</item>
      <item>OPĆINSKI SUD U RIJECI - STALNA SLUŽBA- ZK ODJEL CRIKVENICA</item>
      <item>BUTERIN&amp;POSAVEC odvjetničko društvo d.o.o.</item>
      <item>Mladen Gajski, OIB 61919840676</item>
      <item>STEFANOVIĆ&amp;VRDELJA</item>
      <item>Odvjetničko društvo Đerek i partneri j.t.d.</item>
      <item>Sanja Rajter Savić, OIB 83849328724</item>
      <item>Boris Anišić</item>
      <item>ODVJETNIČKO DRUŠTVO ZEC i PARTNERI društvo s ograničenom odgovornošću, OIB 75053512512</item>
    </izvorni_sadrzaj>
    <derivirana_varijabla naziv="DomainObject.Predmet.OstaliListFormatedOIB_1">
      <item>MINISTARSTVO GOSPODARSTVA, PODUZETNIŠTVA I OBRTA</item>
      <item>RH MF POREZNA UPRAVA, SREDIŠNJI URED</item>
      <item>TUS NOVOKMET SMRČEK odvjetničko društvo d.o.o., OIB 36426031758</item>
      <item>OPĆINSKI SUD U RIJECI, STALNA SLUŽBA ZK-ODJEL RAB,</item>
      <item>ODVJETNIČKI URED OLUJIĆ</item>
      <item>Stipe Vuletić</item>
      <item>Odvjetničko društvo Orehovec &amp; Partneri d.o.o.</item>
      <item>SREDIŠNJE KLIRINŠKO DEPOZITARNO DRUŠTVO, dioničko društvo, OIB 64406809162</item>
      <item>Boris Anišić</item>
      <item>OPĆINSKI SUD U SLAVONSKOM BRODU ZK-ODJEL</item>
      <item>Odvj. društvo TUS NOVOKMET SMRČEK d.o.o.</item>
      <item>VLADA RH</item>
      <item>Odvjetničko društvo Šooš Maceljski, Mandić, Stanić &amp; Partneri, društvo s ograničenom odgovornošću, OIB 53218416401</item>
      <item>Vinko Marinković</item>
      <item>HELENA SJAUŠ</item>
      <item>LJUBENKO &amp;PARTNERI d.o.o.</item>
      <item>OD DRAGIČEVIĆ I PARTNERI d.o.o.</item>
      <item>OD BEKINA, ŠKURLA, DURMIŠ I SPAJIĆ d.o.o.</item>
      <item>VUKMIR I SURADNICI ODVJETNIČKO DRUŠTVO društvo s ograničenom odgovornošću, OIB 44069677391</item>
      <item>SREĆKO VUKIĆ</item>
      <item>Odvjetničko društvo Bardek, Lisac, Mušec, Skoko d.o.o.</item>
      <item>MAĐARIĆ &amp; LUI - odvjetničko društvo d.o.o., OIB 27355904472</item>
      <item>ERSTE&amp;STEIERMÄRKISCHE BANKA dioničko društvo, OIB 23057039320</item>
      <item>BUDIMIR &amp; PARTNERI odvjetničko društvo d.o.o., OIB 62353690175</item>
      <item>VELJKO KNEŽEVIĆ</item>
      <item>Odvjetničko društvo Hrabar &amp; partneri društvo s ograničenom odgovornošću, OIB 63938220075</item>
      <item>Adela Klanac - Kapša</item>
      <item>Igor Starčavić</item>
      <item>OD SMOLČIĆ I PARTNERI d.o.o.</item>
      <item>ANTONIJA GALIĆ</item>
      <item>Vedran Pajić, OIB 48066401121</item>
      <item>ODVJETNIČKO DRUŠTVO GLINSKA &amp; MIŠKOVIĆ društvo s ograničenom odgovornošću, OIB 23426318088</item>
      <item>HŽ CARGO d.o.o., OIB 08720210702</item>
      <item>Odvjetničko društvo KNEZOVIĆ &amp; Partneri j.t.d., OIB 53392825913</item>
      <item>OD SMOLEK &amp; ŠKRINJAR d.o.o., odvj. Marko Smolek, OIB 09442439688</item>
      <item>Marohnić, Tomek &amp; Gjoić odvjetničko društvo, d.o.o., OIB 71892092408</item>
      <item>OD MANDARIĆ &amp; EINWALTER, odvj. VICE MANDARIĆ,</item>
      <item>ŽURIĆ i PARTNERI, odvjetničko društvo d.o.o., OIB 03894745705</item>
      <item>Odvjetničko društvo Krajinović i partneri društvo s ograničenom odgovornošću, OIB 69806466762 punomoćnik sudionika u postupku AGROKOR d.d.</item>
      <item>ODVJETNIČKO DRUŠTVO JELAKOVIĆ &amp; PARTNERI</item>
      <item>OD BOGDANOVIĆ, DOLIČKI &amp; PARTNERI, odvj. Tin Dolički, OIB 77213973640 punomoćnik sudionika u postupku AGROKOR d.d.</item>
      <item>BRADVICA MARIĆ WAHL CESAREC, odvjetničko društvo, društvo s ograničenom odgovornošću, OIB 74439368489</item>
      <item>Gajski, Grlić, Prka i Partneri, odvjetničko društvo društvo s ograničenom odgovornošću, OIB 33688165108 punomoćnik sudionika u postupku AGROKOR d.d.</item>
      <item>OD Čačić &amp; partneri</item>
      <item>Općinski sud u Vukovaru  (ZK Odjel)</item>
      <item>Marko Pleš, OIB 92247128861</item>
      <item>OD BATARELO DVOJKOVIĆ VUCHETICH d.o.o.</item>
      <item>Ivan Garac</item>
      <item>OPĆINSKI GRAĐANSKI SUD U ZAGREBU-ZK ODJEL</item>
      <item>OREŠKOVIĆ, VRTARIĆ &amp; PARTNERI odvjetničko društvo  d.o.o.</item>
      <item>Odvjetničko društvo KORUŠIĆ, HRG I VUKALOVIĆ, javno trgovačko društvo, OIB 69808735644</item>
      <item>JUJNOVIĆ LUČIĆ MARKOVIĆ Odvjetničko društvo javno trgovačko društvo, OIB 46736017727</item>
      <item>OPĆINSKI SUD U DUBROVNIKU-ZK ODJEL</item>
      <item>Boris Ivančić, OIB 84346725935</item>
      <item>Marko Hreljac</item>
      <item>GRGIĆ &amp;Partneri</item>
      <item>OPĆINSKI SUD U PULI-STALNA SLUŽBA U LABINU</item>
      <item>Mirko Butorović</item>
      <item>Odvjetničko društvo KAPOR I PARTNERI d.o.o., OIB 36714247867</item>
      <item>OD JELIĆ,ČAVLINA,ZRINŠĆAK I SARDELIĆ d.o.o.</item>
      <item>OPĆINSKI SUD U RIJECI - STALNA SLUŽBA- ZK ODJEL CRIKVENICA</item>
      <item>BUTERIN&amp;POSAVEC odvjetničko društvo d.o.o.</item>
      <item>Mladen Gajski, OIB 61919840676</item>
      <item>STEFANOVIĆ&amp;VRDELJA</item>
      <item>Odvjetničko društvo Đerek i partneri j.t.d.</item>
      <item>Sanja Rajter Savić, OIB 83849328724</item>
      <item>Boris Anišić</item>
      <item>ODVJETNIČKO DRUŠTVO ZEC i PARTNERI društvo s ograničenom odgovornošću, OIB 75053512512</item>
    </derivirana_varijabla>
  </DomainObject.Predmet.OstaliListFormatedOIB>
  <DomainObject.Predmet.OstaliListFormatedWithAdress>
    <izvorni_sadrzaj>
      <item>MINISTARSTVO GOSPODARSTVA, PODUZETNIŠTVA I OBRTA, Ul. grada Vukovara 78, 10000 Zagreb</item>
      <item>RH MF POREZNA UPRAVA, SREDIŠNJI URED, Boškovićeva 5, 10000 Zagreb</item>
      <item>TUS NOVOKMET SMRČEK odvjetničko društvo d.o.o., Heinzelova 33 A, 10000 Zagreb</item>
      <item>OPĆINSKI SUD U RIJECI, STALNA SLUŽBA ZK-ODJEL RAB,, BOBOTINE 1, 51280 Rab</item>
      <item>ODVJETNIČKI URED OLUJIĆ, Marulićev trg 2, 10000 Zagreb</item>
      <item>Stipe Vuletić, Trnjanska cesta 11 c/II, 10000 Zagreb</item>
      <item>Odvjetničko društvo Orehovec &amp; Partneri d.o.o., Smičiklasova 18, 10000 Zagreb</item>
      <item>SREDIŠNJE KLIRINŠKO DEPOZITARNO DRUŠTVO, dioničko društvo, Heinzelova 62a, 10000 Zagreb</item>
      <item>Boris Anišić, Ilica 191 B/I, 10000 Zagreb</item>
      <item>OPĆINSKI SUD U SLAVONSKOM BRODU ZK-ODJEL, Trg pobjede 13, 35000 Slavonski Brod</item>
      <item>Odvj. društvo TUS NOVOKMET SMRČEK d.o.o., Heinzelova 33A, 10000 Zagreb</item>
      <item>VLADA RH, Trg sv. Marka 2, 10000 Zagreb</item>
      <item>Odvjetničko društvo Šooš Maceljski, Mandić, Stanić &amp; Partneri, društvo s ograničenom odgovornošću, Trg žrtava fašizma 6, 10000 Zagreb</item>
      <item>Vinko Marinković, Mesnička 14, 10000 Zagreb</item>
      <item>HELENA SJAUŠ, Fra Filipa Grabovca 14, 10000 Zagreb</item>
      <item>LJUBENKO &amp;PARTNERI d.o.o., Kneza Branimira 29, 10000 Zagreb</item>
      <item>OD DRAGIČEVIĆ I PARTNERI d.o.o., Palmotićeva 60/2, 10000 Zagreb</item>
      <item>OD BEKINA, ŠKURLA, DURMIŠ I SPAJIĆ d.o.o., Preradovićeva 24, 10000 Zagreb</item>
      <item>VUKMIR I SURADNICI ODVJETNIČKO DRUŠTVO društvo s ograničenom odgovornošću, Gramača 2/L, 10000 Zagreb</item>
      <item>SREĆKO VUKIĆ, Ilica 191b, 10000 Zagreb</item>
      <item>Odvjetničko društvo Bardek, Lisac, Mušec, Skoko d.o.o., Ilica 1, 10000 Zagreb</item>
      <item>MAĐARIĆ &amp; LUI - odvjetničko društvo d.o.o., Zelinska 4, 10000 Zagreb</item>
      <item>ERSTE&amp;STEIERMÄRKISCHE BANKA dioničko društvo, Jadranski Trg 3/a, 51000 Rijeka</item>
      <item>BUDIMIR &amp; PARTNERI odvjetničko društvo d.o.o., Bihaćka 2/A, 21000 Split</item>
      <item>VELJKO KNEŽEVIĆ, RIBARSKA 4, 51000 Rijeka</item>
      <item>Odvjetničko društvo Hrabar &amp; partneri društvo s ograničenom odgovornošću, Gajeva 35, 10000 Zagreb</item>
      <item>Adela Klanac - Kapša, Dunavska 38, 31000 Osijek</item>
      <item>Igor Starčavić, Marulićev trg 2, 10000 Zagreb</item>
      <item>OD SMOLČIĆ I PARTNERI d.o.o., Jurišićeva 23, 10000 Zagreb</item>
      <item>ANTONIJA GALIĆ, Ulica Pere Budmanija 5, 10000 Zagreb</item>
      <item>Vedran Pajić, F.Krežme 11, 31000 Osijek</item>
      <item>ODVJETNIČKO DRUŠTVO GLINSKA &amp; MIŠKOVIĆ društvo s ograničenom odgovornošću, Ulica grada Vukovara 269f, 10000 Zagreb</item>
      <item>HŽ CARGO d.o.o., Heinzelova 51, 10000 Zagreb</item>
      <item>Odvjetničko društvo KNEZOVIĆ &amp; Partneri j.t.d., Radnička cesta 54, 10000 Zagreb</item>
      <item>OD SMOLEK &amp; ŠKRINJAR d.o.o., odvj. Marko Smolek, Trg Vladka Mačeka 5 , 10000 Zagreb</item>
      <item>Marohnić, Tomek &amp; Gjoić odvjetničko društvo, d.o.o., Trg J.J. Strossmayera 11, 10000 Zagreb</item>
      <item>OD MANDARIĆ &amp; EINWALTER, odvj. VICE MANDARIĆ,, Ibrišimovićeva 10, 10000 Zagreb</item>
      <item>ŽURIĆ i PARTNERI, odvjetničko društvo d.o.o., Savska cesta 32, 10000 Zagreb</item>
      <item>Odvjetničko društvo Krajinović i partneri društvo s ograničenom odgovornošću, Boškovićeva 6, 10000 Zagreb punomoćnik sudionika u postupku AGROKOR d.d.</item>
      <item>ODVJETNIČKO DRUŠTVO JELAKOVIĆ &amp; PARTNERI, Zagrebačka 61/III, 42000 Varaždin</item>
      <item>OD BOGDANOVIĆ, DOLIČKI &amp; PARTNERI, odvj. Tin Dolički, Miramarska 24, 10000 Zagreb punomoćnik sudionika u postupku AGROKOR d.d.</item>
      <item>BRADVICA MARIĆ WAHL CESAREC, odvjetničko društvo, društvo s ograničenom odgovornošću, Miramarska 24, 10000 Zagreb</item>
      <item>Gajski, Grlić, Prka i Partneri, odvjetničko društvo društvo s ograničenom odgovornošću, Dalmatinska 10, 10000 Zagreb punomoćnik sudionika u postupku AGROKOR d.d.</item>
      <item>OD Čačić &amp; partneri, A. Hebranga 27, 10000 Zagreb</item>
      <item>Općinski sud u Vukovaru  (ZK Odjel), Županijska 31, 32000 Vukovar</item>
      <item>Marko Pleš, Ulica Ivana Gundulića 36B/II, 31000 Osijek</item>
      <item>OD BATARELO DVOJKOVIĆ VUCHETICH d.o.o., Ul. Milana Amruša 19, 10000 Zagreb</item>
      <item>Ivan Garac, Savska 26, 10000 Zagreb</item>
      <item>OPĆINSKI GRAĐANSKI SUD U ZAGREBU-ZK ODJEL, Hrvatske bratske zajednice bb, 10000 Zagreb</item>
      <item>OREŠKOVIĆ, VRTARIĆ &amp; PARTNERI odvjetničko društvo  d.o.o., Radnička 80, 10000 Zagreb</item>
      <item>Odvjetničko društvo KORUŠIĆ, HRG I VUKALOVIĆ, javno trgovačko društvo, Anina ulica 2/II, 42000 Varaždin</item>
      <item>JUJNOVIĆ LUČIĆ MARKOVIĆ Odvjetničko društvo javno trgovačko društvo, Strojarska cesta 20 , 10000 Zagreb</item>
      <item>OPĆINSKI SUD U DUBROVNIKU-ZK ODJEL, Dr. Ante Starčevića 23, 20000 Dubrovnik</item>
      <item>Boris Ivančić, Biokovska 12, 21000 Split</item>
      <item>Marko Hreljac, Ankice Opolski br. 2, 42000 Varaždin</item>
      <item>GRGIĆ &amp;Partneri, Ulica grada Vukovara 282, 10000 Zagreb</item>
      <item>OPĆINSKI SUD U PULI-STALNA SLUŽBA U LABINU, Giuseppina Martinuzzi 2, 52220 Labin</item>
      <item>Mirko Butorović, Vicka Butorovića 39, 21450 Hvar</item>
      <item>Odvjetničko društvo KAPOR I PARTNERI d.o.o., Ljudevita Gaja 2/a, 10000 Zagreb</item>
      <item>OD JELIĆ,ČAVLINA,ZRINŠĆAK I SARDELIĆ d.o.o., Katančićeva 3, 10000 Zagreb</item>
      <item>OPĆINSKI SUD U RIJECI - STALNA SLUŽBA- ZK ODJEL CRIKVENICA, Kralja Tomislava 85a, 51260 Crikvenica</item>
      <item>BUTERIN&amp;POSAVEC odvjetničko društvo d.o.o., Draškovićeva 82, 10000 Zagreb</item>
      <item>Mladen Gajski, Trg N. Š. Zrinskog 17, 10000 Zagreb</item>
      <item>STEFANOVIĆ&amp;VRDELJA, D.T.Gavrana 13, 10000 Zagreb</item>
      <item>Odvjetničko društvo Đerek i partneri j.t.d., Ulica P. Hatza 5, 10000 Zagreb</item>
      <item>Sanja Rajter Savić, Kaptol 23, 10000 Zagreb</item>
      <item>Boris Anišić, Ilica 191b, 10000 Zagreb</item>
      <item>ODVJETNIČKO DRUŠTVO ZEC i PARTNERI društvo s ograničenom odgovornošću, Ulica kardinala Alojzija Stepinca 4, 31000 Osijek</item>
    </izvorni_sadrzaj>
    <derivirana_varijabla naziv="DomainObject.Predmet.OstaliListFormatedWithAdress_1">
      <item>MINISTARSTVO GOSPODARSTVA, PODUZETNIŠTVA I OBRTA, Ul. grada Vukovara 78, 10000 Zagreb</item>
      <item>RH MF POREZNA UPRAVA, SREDIŠNJI URED, Boškovićeva 5, 10000 Zagreb</item>
      <item>TUS NOVOKMET SMRČEK odvjetničko društvo d.o.o., Heinzelova 33 A, 10000 Zagreb</item>
      <item>OPĆINSKI SUD U RIJECI, STALNA SLUŽBA ZK-ODJEL RAB,, BOBOTINE 1, 51280 Rab</item>
      <item>ODVJETNIČKI URED OLUJIĆ, Marulićev trg 2, 10000 Zagreb</item>
      <item>Stipe Vuletić, Trnjanska cesta 11 c/II, 10000 Zagreb</item>
      <item>Odvjetničko društvo Orehovec &amp; Partneri d.o.o., Smičiklasova 18, 10000 Zagreb</item>
      <item>SREDIŠNJE KLIRINŠKO DEPOZITARNO DRUŠTVO, dioničko društvo, Heinzelova 62a, 10000 Zagreb</item>
      <item>Boris Anišić, Ilica 191 B/I, 10000 Zagreb</item>
      <item>OPĆINSKI SUD U SLAVONSKOM BRODU ZK-ODJEL, Trg pobjede 13, 35000 Slavonski Brod</item>
      <item>Odvj. društvo TUS NOVOKMET SMRČEK d.o.o., Heinzelova 33A, 10000 Zagreb</item>
      <item>VLADA RH, Trg sv. Marka 2, 10000 Zagreb</item>
      <item>Odvjetničko društvo Šooš Maceljski, Mandić, Stanić &amp; Partneri, društvo s ograničenom odgovornošću, Trg žrtava fašizma 6, 10000 Zagreb</item>
      <item>Vinko Marinković, Mesnička 14, 10000 Zagreb</item>
      <item>HELENA SJAUŠ, Fra Filipa Grabovca 14, 10000 Zagreb</item>
      <item>LJUBENKO &amp;PARTNERI d.o.o., Kneza Branimira 29, 10000 Zagreb</item>
      <item>OD DRAGIČEVIĆ I PARTNERI d.o.o., Palmotićeva 60/2, 10000 Zagreb</item>
      <item>OD BEKINA, ŠKURLA, DURMIŠ I SPAJIĆ d.o.o., Preradovićeva 24, 10000 Zagreb</item>
      <item>VUKMIR I SURADNICI ODVJETNIČKO DRUŠTVO društvo s ograničenom odgovornošću, Gramača 2/L, 10000 Zagreb</item>
      <item>SREĆKO VUKIĆ, Ilica 191b, 10000 Zagreb</item>
      <item>Odvjetničko društvo Bardek, Lisac, Mušec, Skoko d.o.o., Ilica 1, 10000 Zagreb</item>
      <item>MAĐARIĆ &amp; LUI - odvjetničko društvo d.o.o., Zelinska 4, 10000 Zagreb</item>
      <item>ERSTE&amp;STEIERMÄRKISCHE BANKA dioničko društvo, Jadranski Trg 3/a, 51000 Rijeka</item>
      <item>BUDIMIR &amp; PARTNERI odvjetničko društvo d.o.o., Bihaćka 2/A, 21000 Split</item>
      <item>VELJKO KNEŽEVIĆ, RIBARSKA 4, 51000 Rijeka</item>
      <item>Odvjetničko društvo Hrabar &amp; partneri društvo s ograničenom odgovornošću, Gajeva 35, 10000 Zagreb</item>
      <item>Adela Klanac - Kapša, Dunavska 38, 31000 Osijek</item>
      <item>Igor Starčavić, Marulićev trg 2, 10000 Zagreb</item>
      <item>OD SMOLČIĆ I PARTNERI d.o.o., Jurišićeva 23, 10000 Zagreb</item>
      <item>ANTONIJA GALIĆ, Ulica Pere Budmanija 5, 10000 Zagreb</item>
      <item>Vedran Pajić, F.Krežme 11, 31000 Osijek</item>
      <item>ODVJETNIČKO DRUŠTVO GLINSKA &amp; MIŠKOVIĆ društvo s ograničenom odgovornošću, Ulica grada Vukovara 269f, 10000 Zagreb</item>
      <item>HŽ CARGO d.o.o., Heinzelova 51, 10000 Zagreb</item>
      <item>Odvjetničko društvo KNEZOVIĆ &amp; Partneri j.t.d., Radnička cesta 54, 10000 Zagreb</item>
      <item>OD SMOLEK &amp; ŠKRINJAR d.o.o., odvj. Marko Smolek, Trg Vladka Mačeka 5 , 10000 Zagreb</item>
      <item>Marohnić, Tomek &amp; Gjoić odvjetničko društvo, d.o.o., Trg J.J. Strossmayera 11, 10000 Zagreb</item>
      <item>OD MANDARIĆ &amp; EINWALTER, odvj. VICE MANDARIĆ,, Ibrišimovićeva 10, 10000 Zagreb</item>
      <item>ŽURIĆ i PARTNERI, odvjetničko društvo d.o.o., Savska cesta 32, 10000 Zagreb</item>
      <item>Odvjetničko društvo Krajinović i partneri društvo s ograničenom odgovornošću, Boškovićeva 6, 10000 Zagreb punomoćnik sudionika u postupku AGROKOR d.d.</item>
      <item>ODVJETNIČKO DRUŠTVO JELAKOVIĆ &amp; PARTNERI, Zagrebačka 61/III, 42000 Varaždin</item>
      <item>OD BOGDANOVIĆ, DOLIČKI &amp; PARTNERI, odvj. Tin Dolički, Miramarska 24, 10000 Zagreb punomoćnik sudionika u postupku AGROKOR d.d.</item>
      <item>BRADVICA MARIĆ WAHL CESAREC, odvjetničko društvo, društvo s ograničenom odgovornošću, Miramarska 24, 10000 Zagreb</item>
      <item>Gajski, Grlić, Prka i Partneri, odvjetničko društvo društvo s ograničenom odgovornošću, Dalmatinska 10, 10000 Zagreb punomoćnik sudionika u postupku AGROKOR d.d.</item>
      <item>OD Čačić &amp; partneri, A. Hebranga 27, 10000 Zagreb</item>
      <item>Općinski sud u Vukovaru  (ZK Odjel), Županijska 31, 32000 Vukovar</item>
      <item>Marko Pleš, Ulica Ivana Gundulića 36B/II, 31000 Osijek</item>
      <item>OD BATARELO DVOJKOVIĆ VUCHETICH d.o.o., Ul. Milana Amruša 19, 10000 Zagreb</item>
      <item>Ivan Garac, Savska 26, 10000 Zagreb</item>
      <item>OPĆINSKI GRAĐANSKI SUD U ZAGREBU-ZK ODJEL, Hrvatske bratske zajednice bb, 10000 Zagreb</item>
      <item>OREŠKOVIĆ, VRTARIĆ &amp; PARTNERI odvjetničko društvo  d.o.o., Radnička 80, 10000 Zagreb</item>
      <item>Odvjetničko društvo KORUŠIĆ, HRG I VUKALOVIĆ, javno trgovačko društvo, Anina ulica 2/II, 42000 Varaždin</item>
      <item>JUJNOVIĆ LUČIĆ MARKOVIĆ Odvjetničko društvo javno trgovačko društvo, Strojarska cesta 20 , 10000 Zagreb</item>
      <item>OPĆINSKI SUD U DUBROVNIKU-ZK ODJEL, Dr. Ante Starčevića 23, 20000 Dubrovnik</item>
      <item>Boris Ivančić, Biokovska 12, 21000 Split</item>
      <item>Marko Hreljac, Ankice Opolski br. 2, 42000 Varaždin</item>
      <item>GRGIĆ &amp;Partneri, Ulica grada Vukovara 282, 10000 Zagreb</item>
      <item>OPĆINSKI SUD U PULI-STALNA SLUŽBA U LABINU, Giuseppina Martinuzzi 2, 52220 Labin</item>
      <item>Mirko Butorović, Vicka Butorovića 39, 21450 Hvar</item>
      <item>Odvjetničko društvo KAPOR I PARTNERI d.o.o., Ljudevita Gaja 2/a, 10000 Zagreb</item>
      <item>OD JELIĆ,ČAVLINA,ZRINŠĆAK I SARDELIĆ d.o.o., Katančićeva 3, 10000 Zagreb</item>
      <item>OPĆINSKI SUD U RIJECI - STALNA SLUŽBA- ZK ODJEL CRIKVENICA, Kralja Tomislava 85a, 51260 Crikvenica</item>
      <item>BUTERIN&amp;POSAVEC odvjetničko društvo d.o.o., Draškovićeva 82, 10000 Zagreb</item>
      <item>Mladen Gajski, Trg N. Š. Zrinskog 17, 10000 Zagreb</item>
      <item>STEFANOVIĆ&amp;VRDELJA, D.T.Gavrana 13, 10000 Zagreb</item>
      <item>Odvjetničko društvo Đerek i partneri j.t.d., Ulica P. Hatza 5, 10000 Zagreb</item>
      <item>Sanja Rajter Savić, Kaptol 23, 10000 Zagreb</item>
      <item>Boris Anišić, Ilica 191b, 10000 Zagreb</item>
      <item>ODVJETNIČKO DRUŠTVO ZEC i PARTNERI društvo s ograničenom odgovornošću, Ulica kardinala Alojzija Stepinca 4, 31000 Osijek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RH MF POREZNA UPRAVA, SREDIŠNJI URED, Boškovićeva 5, 10000 Zagreb</item>
      <item>TUS NOVOKMET SMRČEK odvjetničko društvo d.o.o., OIB 36426031758, Heinzelova 33 A, 10000 Zagreb</item>
      <item>OPĆINSKI SUD U RIJECI, STALNA SLUŽBA ZK-ODJEL RAB,, BOBOTINE 1, 51280 Rab</item>
      <item>ODVJETNIČKI URED OLUJIĆ, Marulićev trg 2, 10000 Zagreb</item>
      <item>Stipe Vuletić, Trnjanska cesta 11 c/II, 10000 Zagreb</item>
      <item>Odvjetničko društvo Orehovec &amp; Partneri d.o.o., Smičiklasova 18, 10000 Zagreb</item>
      <item>SREDIŠNJE KLIRINŠKO DEPOZITARNO DRUŠTVO, dioničko društvo, OIB 64406809162, Heinzelova 62a, 10000 Zagreb</item>
      <item>Boris Anišić, Ilica 191 B/I, 10000 Zagreb</item>
      <item>OPĆINSKI SUD U SLAVONSKOM BRODU ZK-ODJEL, Trg pobjede 13, 35000 Slavonski Brod</item>
      <item>Odvj. društvo TUS NOVOKMET SMRČEK d.o.o., Heinzelova 33A, 10000 Zagreb</item>
      <item>VLADA RH, Trg sv. Marka 2, 10000 Zagreb</item>
      <item>Odvjetničko društvo Šooš Maceljski, Mandić, Stanić &amp; Partneri, društvo s ograničenom odgovornošću, OIB 53218416401, Trg žrtava fašizma 6, 10000 Zagreb</item>
      <item>Vinko Marinković, Mesnička 14, 10000 Zagreb</item>
      <item>HELENA SJAUŠ, Fra Filipa Grabovca 14, 10000 Zagreb</item>
      <item>LJUBENKO &amp;PARTNERI d.o.o., Kneza Branimira 29, 10000 Zagreb</item>
      <item>OD DRAGIČEVIĆ I PARTNERI d.o.o., Palmotićeva 60/2, 10000 Zagreb</item>
      <item>OD BEKINA, ŠKURLA, DURMIŠ I SPAJIĆ d.o.o., Preradovićeva 24, 10000 Zagreb</item>
      <item>VUKMIR I SURADNICI ODVJETNIČKO DRUŠTVO društvo s ograničenom odgovornošću, OIB 44069677391, Gramača 2/L, 10000 Zagreb</item>
      <item>SREĆKO VUKIĆ, Ilica 191b, 10000 Zagreb</item>
      <item>Odvjetničko društvo Bardek, Lisac, Mušec, Skoko d.o.o., Ilica 1, 10000 Zagreb</item>
      <item>MAĐARIĆ &amp; LUI - odvjetničko društvo d.o.o., OIB 27355904472, Zelinska 4, 10000 Zagreb</item>
      <item>ERSTE&amp;STEIERMÄRKISCHE BANKA dioničko društvo, OIB 23057039320, Jadranski Trg 3/a, 51000 Rijeka</item>
      <item>BUDIMIR &amp; PARTNERI odvjetničko društvo d.o.o., OIB 62353690175, Bihaćka 2/A, 21000 Split</item>
      <item>VELJKO KNEŽEVIĆ, RIBARSKA 4, 51000 Rijeka</item>
      <item>Odvjetničko društvo Hrabar &amp; partneri društvo s ograničenom odgovornošću, OIB 63938220075, Gajeva 35, 10000 Zagreb</item>
      <item>Adela Klanac - Kapša, Dunavska 38, 31000 Osijek</item>
      <item>Igor Starčavić, Marulićev trg 2, 10000 Zagreb</item>
      <item>OD SMOLČIĆ I PARTNERI d.o.o., Jurišićeva 23, 10000 Zagreb</item>
      <item>ANTONIJA GALIĆ, Ulica Pere Budmanija 5, 10000 Zagreb</item>
      <item>Vedran Pajić, OIB 48066401121, F.Krežme 11, 31000 Osijek</item>
      <item>ODVJETNIČKO DRUŠTVO GLINSKA &amp; MIŠKOVIĆ društvo s ograničenom odgovornošću, OIB 23426318088, Ulica grada Vukovara 269f, 10000 Zagreb</item>
      <item>HŽ CARGO d.o.o., OIB 08720210702, Heinzelova 51, 10000 Zagreb</item>
      <item>Odvjetničko društvo KNEZOVIĆ &amp; Partneri j.t.d., OIB 53392825913, Radnička cesta 54, 10000 Zagreb</item>
      <item>OD SMOLEK &amp; ŠKRINJAR d.o.o., odvj. Marko Smolek, OIB 09442439688, Trg Vladka Mačeka 5 , 10000 Zagreb</item>
      <item>Marohnić, Tomek &amp; Gjoić odvjetničko društvo, d.o.o., OIB 71892092408, Trg J.J. Strossmayera 11, 10000 Zagreb</item>
      <item>OD MANDARIĆ &amp; EINWALTER, odvj. VICE MANDARIĆ,, Ibrišimovićeva 10, 10000 Zagreb</item>
      <item>ŽURIĆ i PARTNERI, odvjetničko društvo d.o.o., OIB 03894745705, Savska cesta 32, 10000 Zagreb</item>
      <item>Odvjetničko društvo Krajinović i partneri društvo s ograničenom odgovornošću, OIB 69806466762, Boškovićeva 6, 10000 Zagreb punomoćnik sudionika u postupku AGROKOR d.d.</item>
      <item>ODVJETNIČKO DRUŠTVO JELAKOVIĆ &amp; PARTNERI, Zagrebačka 61/III, 42000 Varaždin</item>
      <item>OD BOGDANOVIĆ, DOLIČKI &amp; PARTNERI, odvj. Tin Dolički, OIB 77213973640, Miramarska 24, 10000 Zagreb punomoćnik sudionika u postupku AGROKOR d.d.</item>
      <item>BRADVICA MARIĆ WAHL CESAREC, odvjetničko društvo, društvo s ograničenom odgovornošću, OIB 74439368489, Miramarska 24, 10000 Zagreb</item>
      <item>Gajski, Grlić, Prka i Partneri, odvjetničko društvo društvo s ograničenom odgovornošću, OIB 33688165108, Dalmatinska 10, 10000 Zagreb punomoćnik sudionika u postupku AGROKOR d.d.</item>
      <item>OD Čačić &amp; partneri, A. Hebranga 27, 10000 Zagreb</item>
      <item>Općinski sud u Vukovaru  (ZK Odjel), Županijska 31, 32000 Vukovar</item>
      <item>Marko Pleš, OIB 92247128861, Ulica Ivana Gundulića 36B/II, 31000 Osijek</item>
      <item>OD BATARELO DVOJKOVIĆ VUCHETICH d.o.o., Ul. Milana Amruša 19, 10000 Zagreb</item>
      <item>Ivan Garac, Savska 26, 10000 Zagreb</item>
      <item>OPĆINSKI GRAĐANSKI SUD U ZAGREBU-ZK ODJEL, Hrvatske bratske zajednice bb, 10000 Zagreb</item>
      <item>OREŠKOVIĆ, VRTARIĆ &amp; PARTNERI odvjetničko društvo  d.o.o., Radnička 80, 10000 Zagreb</item>
      <item>Odvjetničko društvo KORUŠIĆ, HRG I VUKALOVIĆ, javno trgovačko društvo, OIB 69808735644, Anina ulica 2/II, 42000 Varaždin</item>
      <item>JUJNOVIĆ LUČIĆ MARKOVIĆ Odvjetničko društvo javno trgovačko društvo, OIB 46736017727, Strojarska cesta 20 , 10000 Zagreb</item>
      <item>OPĆINSKI SUD U DUBROVNIKU-ZK ODJEL, Dr. Ante Starčevića 23, 20000 Dubrovnik</item>
      <item>Boris Ivančić, OIB 84346725935, Biokovska 12, 21000 Split</item>
      <item>Marko Hreljac, Ankice Opolski br. 2, 42000 Varaždin</item>
      <item>GRGIĆ &amp;Partneri, Ulica grada Vukovara 282, 10000 Zagreb</item>
      <item>OPĆINSKI SUD U PULI-STALNA SLUŽBA U LABINU, Giuseppina Martinuzzi 2, 52220 Labin</item>
      <item>Mirko Butorović, Vicka Butorovića 39, 21450 Hvar</item>
      <item>Odvjetničko društvo KAPOR I PARTNERI d.o.o., OIB 36714247867, Ljudevita Gaja 2/a, 10000 Zagreb</item>
      <item>OD JELIĆ,ČAVLINA,ZRINŠĆAK I SARDELIĆ d.o.o., Katančićeva 3, 10000 Zagreb</item>
      <item>OPĆINSKI SUD U RIJECI - STALNA SLUŽBA- ZK ODJEL CRIKVENICA, Kralja Tomislava 85a, 51260 Crikvenica</item>
      <item>BUTERIN&amp;POSAVEC odvjetničko društvo d.o.o., Draškovićeva 82, 10000 Zagreb</item>
      <item>Mladen Gajski, OIB 61919840676, Trg N. Š. Zrinskog 17, 10000 Zagreb</item>
      <item>STEFANOVIĆ&amp;VRDELJA, D.T.Gavrana 13, 10000 Zagreb</item>
      <item>Odvjetničko društvo Đerek i partneri j.t.d., Ulica P. Hatza 5, 10000 Zagreb</item>
      <item>Sanja Rajter Savić, OIB 83849328724, Kaptol 23, 10000 Zagreb</item>
      <item>Boris Anišić, Ilica 191b, 10000 Zagreb</item>
      <item>ODVJETNIČKO DRUŠTVO ZEC i PARTNERI društvo s ograničenom odgovornošću, OIB 75053512512, Ulica kardinala Alojzija Stepinca 4, 31000 Osijek</item>
    </izvorni_sadrzaj>
    <derivirana_varijabla naziv="DomainObject.Predmet.OstaliListFormatedWithAdressOIB_1">
      <item>MINISTARSTVO GOSPODARSTVA, PODUZETNIŠTVA I OBRTA, Ul. grada Vukovara 78, 10000 Zagreb</item>
      <item>RH MF POREZNA UPRAVA, SREDIŠNJI URED, Boškovićeva 5, 10000 Zagreb</item>
      <item>TUS NOVOKMET SMRČEK odvjetničko društvo d.o.o., OIB 36426031758, Heinzelova 33 A, 10000 Zagreb</item>
      <item>OPĆINSKI SUD U RIJECI, STALNA SLUŽBA ZK-ODJEL RAB,, BOBOTINE 1, 51280 Rab</item>
      <item>ODVJETNIČKI URED OLUJIĆ, Marulićev trg 2, 10000 Zagreb</item>
      <item>Stipe Vuletić, Trnjanska cesta 11 c/II, 10000 Zagreb</item>
      <item>Odvjetničko društvo Orehovec &amp; Partneri d.o.o., Smičiklasova 18, 10000 Zagreb</item>
      <item>SREDIŠNJE KLIRINŠKO DEPOZITARNO DRUŠTVO, dioničko društvo, OIB 64406809162, Heinzelova 62a, 10000 Zagreb</item>
      <item>Boris Anišić, Ilica 191 B/I, 10000 Zagreb</item>
      <item>OPĆINSKI SUD U SLAVONSKOM BRODU ZK-ODJEL, Trg pobjede 13, 35000 Slavonski Brod</item>
      <item>Odvj. društvo TUS NOVOKMET SMRČEK d.o.o., Heinzelova 33A, 10000 Zagreb</item>
      <item>VLADA RH, Trg sv. Marka 2, 10000 Zagreb</item>
      <item>Odvjetničko društvo Šooš Maceljski, Mandić, Stanić &amp; Partneri, društvo s ograničenom odgovornošću, OIB 53218416401, Trg žrtava fašizma 6, 10000 Zagreb</item>
      <item>Vinko Marinković, Mesnička 14, 10000 Zagreb</item>
      <item>HELENA SJAUŠ, Fra Filipa Grabovca 14, 10000 Zagreb</item>
      <item>LJUBENKO &amp;PARTNERI d.o.o., Kneza Branimira 29, 10000 Zagreb</item>
      <item>OD DRAGIČEVIĆ I PARTNERI d.o.o., Palmotićeva 60/2, 10000 Zagreb</item>
      <item>OD BEKINA, ŠKURLA, DURMIŠ I SPAJIĆ d.o.o., Preradovićeva 24, 10000 Zagreb</item>
      <item>VUKMIR I SURADNICI ODVJETNIČKO DRUŠTVO društvo s ograničenom odgovornošću, OIB 44069677391, Gramača 2/L, 10000 Zagreb</item>
      <item>SREĆKO VUKIĆ, Ilica 191b, 10000 Zagreb</item>
      <item>Odvjetničko društvo Bardek, Lisac, Mušec, Skoko d.o.o., Ilica 1, 10000 Zagreb</item>
      <item>MAĐARIĆ &amp; LUI - odvjetničko društvo d.o.o., OIB 27355904472, Zelinska 4, 10000 Zagreb</item>
      <item>ERSTE&amp;STEIERMÄRKISCHE BANKA dioničko društvo, OIB 23057039320, Jadranski Trg 3/a, 51000 Rijeka</item>
      <item>BUDIMIR &amp; PARTNERI odvjetničko društvo d.o.o., OIB 62353690175, Bihaćka 2/A, 21000 Split</item>
      <item>VELJKO KNEŽEVIĆ, RIBARSKA 4, 51000 Rijeka</item>
      <item>Odvjetničko društvo Hrabar &amp; partneri društvo s ograničenom odgovornošću, OIB 63938220075, Gajeva 35, 10000 Zagreb</item>
      <item>Adela Klanac - Kapša, Dunavska 38, 31000 Osijek</item>
      <item>Igor Starčavić, Marulićev trg 2, 10000 Zagreb</item>
      <item>OD SMOLČIĆ I PARTNERI d.o.o., Jurišićeva 23, 10000 Zagreb</item>
      <item>ANTONIJA GALIĆ, Ulica Pere Budmanija 5, 10000 Zagreb</item>
      <item>Vedran Pajić, OIB 48066401121, F.Krežme 11, 31000 Osijek</item>
      <item>ODVJETNIČKO DRUŠTVO GLINSKA &amp; MIŠKOVIĆ društvo s ograničenom odgovornošću, OIB 23426318088, Ulica grada Vukovara 269f, 10000 Zagreb</item>
      <item>HŽ CARGO d.o.o., OIB 08720210702, Heinzelova 51, 10000 Zagreb</item>
      <item>Odvjetničko društvo KNEZOVIĆ &amp; Partneri j.t.d., OIB 53392825913, Radnička cesta 54, 10000 Zagreb</item>
      <item>OD SMOLEK &amp; ŠKRINJAR d.o.o., odvj. Marko Smolek, OIB 09442439688, Trg Vladka Mačeka 5 , 10000 Zagreb</item>
      <item>Marohnić, Tomek &amp; Gjoić odvjetničko društvo, d.o.o., OIB 71892092408, Trg J.J. Strossmayera 11, 10000 Zagreb</item>
      <item>OD MANDARIĆ &amp; EINWALTER, odvj. VICE MANDARIĆ,, Ibrišimovićeva 10, 10000 Zagreb</item>
      <item>ŽURIĆ i PARTNERI, odvjetničko društvo d.o.o., OIB 03894745705, Savska cesta 32, 10000 Zagreb</item>
      <item>Odvjetničko društvo Krajinović i partneri društvo s ograničenom odgovornošću, OIB 69806466762, Boškovićeva 6, 10000 Zagreb punomoćnik sudionika u postupku AGROKOR d.d.</item>
      <item>ODVJETNIČKO DRUŠTVO JELAKOVIĆ &amp; PARTNERI, Zagrebačka 61/III, 42000 Varaždin</item>
      <item>OD BOGDANOVIĆ, DOLIČKI &amp; PARTNERI, odvj. Tin Dolički, OIB 77213973640, Miramarska 24, 10000 Zagreb punomoćnik sudionika u postupku AGROKOR d.d.</item>
      <item>BRADVICA MARIĆ WAHL CESAREC, odvjetničko društvo, društvo s ograničenom odgovornošću, OIB 74439368489, Miramarska 24, 10000 Zagreb</item>
      <item>Gajski, Grlić, Prka i Partneri, odvjetničko društvo društvo s ograničenom odgovornošću, OIB 33688165108, Dalmatinska 10, 10000 Zagreb punomoćnik sudionika u postupku AGROKOR d.d.</item>
      <item>OD Čačić &amp; partneri, A. Hebranga 27, 10000 Zagreb</item>
      <item>Općinski sud u Vukovaru  (ZK Odjel), Županijska 31, 32000 Vukovar</item>
      <item>Marko Pleš, OIB 92247128861, Ulica Ivana Gundulića 36B/II, 31000 Osijek</item>
      <item>OD BATARELO DVOJKOVIĆ VUCHETICH d.o.o., Ul. Milana Amruša 19, 10000 Zagreb</item>
      <item>Ivan Garac, Savska 26, 10000 Zagreb</item>
      <item>OPĆINSKI GRAĐANSKI SUD U ZAGREBU-ZK ODJEL, Hrvatske bratske zajednice bb, 10000 Zagreb</item>
      <item>OREŠKOVIĆ, VRTARIĆ &amp; PARTNERI odvjetničko društvo  d.o.o., Radnička 80, 10000 Zagreb</item>
      <item>Odvjetničko društvo KORUŠIĆ, HRG I VUKALOVIĆ, javno trgovačko društvo, OIB 69808735644, Anina ulica 2/II, 42000 Varaždin</item>
      <item>JUJNOVIĆ LUČIĆ MARKOVIĆ Odvjetničko društvo javno trgovačko društvo, OIB 46736017727, Strojarska cesta 20 , 10000 Zagreb</item>
      <item>OPĆINSKI SUD U DUBROVNIKU-ZK ODJEL, Dr. Ante Starčevića 23, 20000 Dubrovnik</item>
      <item>Boris Ivančić, OIB 84346725935, Biokovska 12, 21000 Split</item>
      <item>Marko Hreljac, Ankice Opolski br. 2, 42000 Varaždin</item>
      <item>GRGIĆ &amp;Partneri, Ulica grada Vukovara 282, 10000 Zagreb</item>
      <item>OPĆINSKI SUD U PULI-STALNA SLUŽBA U LABINU, Giuseppina Martinuzzi 2, 52220 Labin</item>
      <item>Mirko Butorović, Vicka Butorovića 39, 21450 Hvar</item>
      <item>Odvjetničko društvo KAPOR I PARTNERI d.o.o., OIB 36714247867, Ljudevita Gaja 2/a, 10000 Zagreb</item>
      <item>OD JELIĆ,ČAVLINA,ZRINŠĆAK I SARDELIĆ d.o.o., Katančićeva 3, 10000 Zagreb</item>
      <item>OPĆINSKI SUD U RIJECI - STALNA SLUŽBA- ZK ODJEL CRIKVENICA, Kralja Tomislava 85a, 51260 Crikvenica</item>
      <item>BUTERIN&amp;POSAVEC odvjetničko društvo d.o.o., Draškovićeva 82, 10000 Zagreb</item>
      <item>Mladen Gajski, OIB 61919840676, Trg N. Š. Zrinskog 17, 10000 Zagreb</item>
      <item>STEFANOVIĆ&amp;VRDELJA, D.T.Gavrana 13, 10000 Zagreb</item>
      <item>Odvjetničko društvo Đerek i partneri j.t.d., Ulica P. Hatza 5, 10000 Zagreb</item>
      <item>Sanja Rajter Savić, OIB 83849328724, Kaptol 23, 10000 Zagreb</item>
      <item>Boris Anišić, Ilica 191b, 10000 Zagreb</item>
      <item>ODVJETNIČKO DRUŠTVO ZEC i PARTNERI društvo s ograničenom odgovornošću, OIB 75053512512, Ulica kardinala Alojzija Stepinca 4, 31000 Osijek</item>
    </derivirana_varijabla>
  </DomainObject.Predmet.OstaliListFormatedWithAdressOIB>
  <DomainObject.Predmet.OstaliListNazivFormated>
    <izvorni_sadrzaj>
      <item>MINISTARSTVO GOSPODARSTVA, PODUZETNIŠTVA I OBRTA</item>
      <item>RH MF POREZNA UPRAVA, SREDIŠNJI URED</item>
      <item>TUS NOVOKMET SMRČEK odvjetničko društvo d.o.o.</item>
      <item>OPĆINSKI SUD U RIJECI, STALNA SLUŽBA ZK-ODJEL RAB,</item>
      <item>ODVJETNIČKI URED OLUJIĆ</item>
      <item>Stipe Vuletić</item>
      <item>Odvjetničko društvo Orehovec &amp; Partneri d.o.o.</item>
      <item>SREDIŠNJE KLIRINŠKO DEPOZITARNO DRUŠTVO, dioničko društvo</item>
      <item>Boris Anišić</item>
      <item>OPĆINSKI SUD U SLAVONSKOM BRODU ZK-ODJEL</item>
      <item>Odvj. društvo TUS NOVOKMET SMRČEK d.o.o.</item>
      <item>VLADA RH</item>
      <item>Odvjetničko društvo Šooš Maceljski, Mandić, Stanić &amp; Partneri, društvo s ograničenom odgovornošću</item>
      <item>Vinko Marinković</item>
      <item>HELENA SJAUŠ</item>
      <item>LJUBENKO &amp;PARTNERI d.o.o.</item>
      <item>OD DRAGIČEVIĆ I PARTNERI d.o.o.</item>
      <item>OD BEKINA, ŠKURLA, DURMIŠ I SPAJIĆ d.o.o.</item>
      <item>VUKMIR I SURADNICI ODVJETNIČKO DRUŠTVO društvo s ograničenom odgovornošću</item>
      <item>SREĆKO VUKIĆ</item>
      <item>Odvjetničko društvo Bardek, Lisac, Mušec, Skoko d.o.o.</item>
      <item>MAĐARIĆ &amp; LUI - odvjetničko društvo d.o.o.</item>
      <item>ERSTE&amp;STEIERMÄRKISCHE BANKA dioničko društvo</item>
      <item>BUDIMIR &amp; PARTNERI odvjetničko društvo d.o.o.</item>
      <item>VELJKO KNEŽEVIĆ</item>
      <item>Odvjetničko društvo Hrabar &amp; partneri društvo s ograničenom odgovornošću</item>
      <item>Adela Klanac - Kapša</item>
      <item>Igor Starčavić</item>
      <item>OD SMOLČIĆ I PARTNERI d.o.o.</item>
      <item>ANTONIJA GALIĆ</item>
      <item>Vedran Pajić</item>
      <item>ODVJETNIČKO DRUŠTVO GLINSKA &amp; MIŠKOVIĆ društvo s ograničenom odgovornošću</item>
      <item>HŽ CARGO d.o.o.</item>
      <item>Odvjetničko društvo KNEZOVIĆ &amp; Partneri j.t.d.</item>
      <item>OD SMOLEK &amp; ŠKRINJAR d.o.o., odvj. Marko Smolek</item>
      <item>Marohnić, Tomek &amp; Gjoić odvjetničko društvo, d.o.o.</item>
      <item>OD MANDARIĆ &amp; EINWALTER, odvj. VICE MANDARIĆ,</item>
      <item>ŽURIĆ i PARTNERI, odvjetničko društvo d.o.o.</item>
      <item>Odvjetničko društvo Krajinović i partneri društvo s ograničenom odgovornošću</item>
      <item>ODVJETNIČKO DRUŠTVO JELAKOVIĆ &amp; PARTNERI</item>
      <item>OD BOGDANOVIĆ, DOLIČKI &amp; PARTNERI, odvj. Tin Dolički</item>
      <item>BRADVICA MARIĆ WAHL CESAREC, odvjetničko društvo, društvo s ograničenom odgovornošću</item>
      <item>Gajski, Grlić, Prka i Partneri, odvjetničko društvo društvo s ograničenom odgovornošću</item>
      <item>OD Čačić &amp; partneri</item>
      <item>Općinski sud u Vukovaru  (ZK Odjel)</item>
      <item>Marko Pleš</item>
      <item>OD BATARELO DVOJKOVIĆ VUCHETICH d.o.o.</item>
      <item>Ivan Garac</item>
      <item>OPĆINSKI GRAĐANSKI SUD U ZAGREBU-ZK ODJEL</item>
      <item>OREŠKOVIĆ, VRTARIĆ &amp; PARTNERI odvjetničko društvo  d.o.o.</item>
      <item>Odvjetničko društvo KORUŠIĆ, HRG I VUKALOVIĆ, javno trgovačko društvo</item>
      <item>JUJNOVIĆ LUČIĆ MARKOVIĆ Odvjetničko društvo javno trgovačko društvo</item>
      <item>OPĆINSKI SUD U DUBROVNIKU-ZK ODJEL</item>
      <item>Boris Ivančić</item>
      <item>Marko Hreljac</item>
      <item>GRGIĆ &amp;Partneri</item>
      <item>OPĆINSKI SUD U PULI-STALNA SLUŽBA U LABINU</item>
      <item>Mirko Butorović</item>
      <item>Odvjetničko društvo KAPOR I PARTNERI d.o.o.</item>
      <item>OD JELIĆ,ČAVLINA,ZRINŠĆAK I SARDELIĆ d.o.o.</item>
      <item>OPĆINSKI SUD U RIJECI - STALNA SLUŽBA- ZK ODJEL CRIKVENICA</item>
      <item>BUTERIN&amp;POSAVEC odvjetničko društvo d.o.o.</item>
      <item>Mladen Gajski</item>
      <item>STEFANOVIĆ&amp;VRDELJA</item>
      <item>Odvjetničko društvo Đerek i partneri j.t.d.</item>
      <item>Sanja Rajter Savić</item>
      <item>Boris Anišić</item>
      <item>ODVJETNIČKO DRUŠTVO ZEC i PARTNERI društvo s ograničenom odgovornošću</item>
    </izvorni_sadrzaj>
    <derivirana_varijabla naziv="DomainObject.Predmet.OstaliListNazivFormated_1">
      <item>MINISTARSTVO GOSPODARSTVA, PODUZETNIŠTVA I OBRTA</item>
      <item>RH MF POREZNA UPRAVA, SREDIŠNJI URED</item>
      <item>TUS NOVOKMET SMRČEK odvjetničko društvo d.o.o.</item>
      <item>OPĆINSKI SUD U RIJECI, STALNA SLUŽBA ZK-ODJEL RAB,</item>
      <item>ODVJETNIČKI URED OLUJIĆ</item>
      <item>Stipe Vuletić</item>
      <item>Odvjetničko društvo Orehovec &amp; Partneri d.o.o.</item>
      <item>SREDIŠNJE KLIRINŠKO DEPOZITARNO DRUŠTVO, dioničko društvo</item>
      <item>Boris Anišić</item>
      <item>OPĆINSKI SUD U SLAVONSKOM BRODU ZK-ODJEL</item>
      <item>Odvj. društvo TUS NOVOKMET SMRČEK d.o.o.</item>
      <item>VLADA RH</item>
      <item>Odvjetničko društvo Šooš Maceljski, Mandić, Stanić &amp; Partneri, društvo s ograničenom odgovornošću</item>
      <item>Vinko Marinković</item>
      <item>HELENA SJAUŠ</item>
      <item>LJUBENKO &amp;PARTNERI d.o.o.</item>
      <item>OD DRAGIČEVIĆ I PARTNERI d.o.o.</item>
      <item>OD BEKINA, ŠKURLA, DURMIŠ I SPAJIĆ d.o.o.</item>
      <item>VUKMIR I SURADNICI ODVJETNIČKO DRUŠTVO društvo s ograničenom odgovornošću</item>
      <item>SREĆKO VUKIĆ</item>
      <item>Odvjetničko društvo Bardek, Lisac, Mušec, Skoko d.o.o.</item>
      <item>MAĐARIĆ &amp; LUI - odvjetničko društvo d.o.o.</item>
      <item>ERSTE&amp;STEIERMÄRKISCHE BANKA dioničko društvo</item>
      <item>BUDIMIR &amp; PARTNERI odvjetničko društvo d.o.o.</item>
      <item>VELJKO KNEŽEVIĆ</item>
      <item>Odvjetničko društvo Hrabar &amp; partneri društvo s ograničenom odgovornošću</item>
      <item>Adela Klanac - Kapša</item>
      <item>Igor Starčavić</item>
      <item>OD SMOLČIĆ I PARTNERI d.o.o.</item>
      <item>ANTONIJA GALIĆ</item>
      <item>Vedran Pajić</item>
      <item>ODVJETNIČKO DRUŠTVO GLINSKA &amp; MIŠKOVIĆ društvo s ograničenom odgovornošću</item>
      <item>HŽ CARGO d.o.o.</item>
      <item>Odvjetničko društvo KNEZOVIĆ &amp; Partneri j.t.d.</item>
      <item>OD SMOLEK &amp; ŠKRINJAR d.o.o., odvj. Marko Smolek</item>
      <item>Marohnić, Tomek &amp; Gjoić odvjetničko društvo, d.o.o.</item>
      <item>OD MANDARIĆ &amp; EINWALTER, odvj. VICE MANDARIĆ,</item>
      <item>ŽURIĆ i PARTNERI, odvjetničko društvo d.o.o.</item>
      <item>Odvjetničko društvo Krajinović i partneri društvo s ograničenom odgovornošću</item>
      <item>ODVJETNIČKO DRUŠTVO JELAKOVIĆ &amp; PARTNERI</item>
      <item>OD BOGDANOVIĆ, DOLIČKI &amp; PARTNERI, odvj. Tin Dolički</item>
      <item>BRADVICA MARIĆ WAHL CESAREC, odvjetničko društvo, društvo s ograničenom odgovornošću</item>
      <item>Gajski, Grlić, Prka i Partneri, odvjetničko društvo društvo s ograničenom odgovornošću</item>
      <item>OD Čačić &amp; partneri</item>
      <item>Općinski sud u Vukovaru  (ZK Odjel)</item>
      <item>Marko Pleš</item>
      <item>OD BATARELO DVOJKOVIĆ VUCHETICH d.o.o.</item>
      <item>Ivan Garac</item>
      <item>OPĆINSKI GRAĐANSKI SUD U ZAGREBU-ZK ODJEL</item>
      <item>OREŠKOVIĆ, VRTARIĆ &amp; PARTNERI odvjetničko društvo  d.o.o.</item>
      <item>Odvjetničko društvo KORUŠIĆ, HRG I VUKALOVIĆ, javno trgovačko društvo</item>
      <item>JUJNOVIĆ LUČIĆ MARKOVIĆ Odvjetničko društvo javno trgovačko društvo</item>
      <item>OPĆINSKI SUD U DUBROVNIKU-ZK ODJEL</item>
      <item>Boris Ivančić</item>
      <item>Marko Hreljac</item>
      <item>GRGIĆ &amp;Partneri</item>
      <item>OPĆINSKI SUD U PULI-STALNA SLUŽBA U LABINU</item>
      <item>Mirko Butorović</item>
      <item>Odvjetničko društvo KAPOR I PARTNERI d.o.o.</item>
      <item>OD JELIĆ,ČAVLINA,ZRINŠĆAK I SARDELIĆ d.o.o.</item>
      <item>OPĆINSKI SUD U RIJECI - STALNA SLUŽBA- ZK ODJEL CRIKVENICA</item>
      <item>BUTERIN&amp;POSAVEC odvjetničko društvo d.o.o.</item>
      <item>Mladen Gajski</item>
      <item>STEFANOVIĆ&amp;VRDELJA</item>
      <item>Odvjetničko društvo Đerek i partneri j.t.d.</item>
      <item>Sanja Rajter Savić</item>
      <item>Boris Anišić</item>
      <item>ODVJETNIČKO DRUŠTVO ZEC i PARTNERI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RH MF POREZNA UPRAVA, SREDIŠNJI URED</item>
      <item>TUS NOVOKMET SMRČEK odvjetničko društvo d.o.o., OIB 36426031758</item>
      <item>OPĆINSKI SUD U RIJECI, STALNA SLUŽBA ZK-ODJEL RAB,</item>
      <item>ODVJETNIČKI URED OLUJIĆ</item>
      <item>Stipe Vuletić</item>
      <item>Odvjetničko društvo Orehovec &amp; Partneri d.o.o.</item>
      <item>SREDIŠNJE KLIRINŠKO DEPOZITARNO DRUŠTVO, dioničko društvo, OIB 64406809162</item>
      <item>Boris Anišić</item>
      <item>OPĆINSKI SUD U SLAVONSKOM BRODU ZK-ODJEL</item>
      <item>Odvj. društvo TUS NOVOKMET SMRČEK d.o.o.</item>
      <item>VLADA RH</item>
      <item>Odvjetničko društvo Šooš Maceljski, Mandić, Stanić &amp; Partneri, društvo s ograničenom odgovornošću, OIB 53218416401</item>
      <item>Vinko Marinković</item>
      <item>HELENA SJAUŠ</item>
      <item>LJUBENKO &amp;PARTNERI d.o.o.</item>
      <item>OD DRAGIČEVIĆ I PARTNERI d.o.o.</item>
      <item>OD BEKINA, ŠKURLA, DURMIŠ I SPAJIĆ d.o.o.</item>
      <item>VUKMIR I SURADNICI ODVJETNIČKO DRUŠTVO društvo s ograničenom odgovornošću, OIB 44069677391</item>
      <item>SREĆKO VUKIĆ</item>
      <item>Odvjetničko društvo Bardek, Lisac, Mušec, Skoko d.o.o.</item>
      <item>MAĐARIĆ &amp; LUI - odvjetničko društvo d.o.o., OIB 27355904472</item>
      <item>ERSTE&amp;STEIERMÄRKISCHE BANKA dioničko društvo, OIB 23057039320</item>
      <item>BUDIMIR &amp; PARTNERI odvjetničko društvo d.o.o., OIB 62353690175</item>
      <item>VELJKO KNEŽEVIĆ</item>
      <item>Odvjetničko društvo Hrabar &amp; partneri društvo s ograničenom odgovornošću, OIB 63938220075</item>
      <item>Adela Klanac - Kapša</item>
      <item>Igor Starčavić</item>
      <item>OD SMOLČIĆ I PARTNERI d.o.o.</item>
      <item>ANTONIJA GALIĆ</item>
      <item>Vedran Pajić, OIB 48066401121</item>
      <item>ODVJETNIČKO DRUŠTVO GLINSKA &amp; MIŠKOVIĆ društvo s ograničenom odgovornošću, OIB 23426318088</item>
      <item>HŽ CARGO d.o.o., OIB 08720210702</item>
      <item>Odvjetničko društvo KNEZOVIĆ &amp; Partneri j.t.d., OIB 53392825913</item>
      <item>OD SMOLEK &amp; ŠKRINJAR d.o.o., odvj. Marko Smolek, OIB 09442439688</item>
      <item>Marohnić, Tomek &amp; Gjoić odvjetničko društvo, d.o.o., OIB 71892092408</item>
      <item>OD MANDARIĆ &amp; EINWALTER, odvj. VICE MANDARIĆ,</item>
      <item>ŽURIĆ i PARTNERI, odvjetničko društvo d.o.o., OIB 03894745705</item>
      <item>Odvjetničko društvo Krajinović i partneri društvo s ograničenom odgovornošću, OIB 69806466762</item>
      <item>ODVJETNIČKO DRUŠTVO JELAKOVIĆ &amp; PARTNERI</item>
      <item>OD BOGDANOVIĆ, DOLIČKI &amp; PARTNERI, odvj. Tin Dolički, OIB 77213973640</item>
      <item>BRADVICA MARIĆ WAHL CESAREC, odvjetničko društvo, društvo s ograničenom odgovornošću, OIB 74439368489</item>
      <item>Gajski, Grlić, Prka i Partneri, odvjetničko društvo društvo s ograničenom odgovornošću, OIB 33688165108</item>
      <item>OD Čačić &amp; partneri</item>
      <item>Općinski sud u Vukovaru  (ZK Odjel)</item>
      <item>Marko Pleš, OIB 92247128861</item>
      <item>OD BATARELO DVOJKOVIĆ VUCHETICH d.o.o.</item>
      <item>Ivan Garac</item>
      <item>OPĆINSKI GRAĐANSKI SUD U ZAGREBU-ZK ODJEL</item>
      <item>OREŠKOVIĆ, VRTARIĆ &amp; PARTNERI odvjetničko društvo  d.o.o.</item>
      <item>Odvjetničko društvo KORUŠIĆ, HRG I VUKALOVIĆ, javno trgovačko društvo, OIB 69808735644</item>
      <item>JUJNOVIĆ LUČIĆ MARKOVIĆ Odvjetničko društvo javno trgovačko društvo, OIB 46736017727</item>
      <item>OPĆINSKI SUD U DUBROVNIKU-ZK ODJEL</item>
      <item>Boris Ivančić, OIB 84346725935</item>
      <item>Marko Hreljac</item>
      <item>GRGIĆ &amp;Partneri</item>
      <item>OPĆINSKI SUD U PULI-STALNA SLUŽBA U LABINU</item>
      <item>Mirko Butorović</item>
      <item>Odvjetničko društvo KAPOR I PARTNERI d.o.o., OIB 36714247867</item>
      <item>OD JELIĆ,ČAVLINA,ZRINŠĆAK I SARDELIĆ d.o.o.</item>
      <item>OPĆINSKI SUD U RIJECI - STALNA SLUŽBA- ZK ODJEL CRIKVENICA</item>
      <item>BUTERIN&amp;POSAVEC odvjetničko društvo d.o.o.</item>
      <item>Mladen Gajski, OIB 61919840676</item>
      <item>STEFANOVIĆ&amp;VRDELJA</item>
      <item>Odvjetničko društvo Đerek i partneri j.t.d.</item>
      <item>Sanja Rajter Savić, OIB 83849328724</item>
      <item>Boris Anišić</item>
      <item>ODVJETNIČKO DRUŠTVO ZEC i PARTNERI društvo s ograničenom odgovornošću, OIB 75053512512</item>
    </izvorni_sadrzaj>
    <derivirana_varijabla naziv="DomainObject.Predmet.OstaliListNazivFormatedOIB_1">
      <item>MINISTARSTVO GOSPODARSTVA, PODUZETNIŠTVA I OBRTA</item>
      <item>RH MF POREZNA UPRAVA, SREDIŠNJI URED</item>
      <item>TUS NOVOKMET SMRČEK odvjetničko društvo d.o.o., OIB 36426031758</item>
      <item>OPĆINSKI SUD U RIJECI, STALNA SLUŽBA ZK-ODJEL RAB,</item>
      <item>ODVJETNIČKI URED OLUJIĆ</item>
      <item>Stipe Vuletić</item>
      <item>Odvjetničko društvo Orehovec &amp; Partneri d.o.o.</item>
      <item>SREDIŠNJE KLIRINŠKO DEPOZITARNO DRUŠTVO, dioničko društvo, OIB 64406809162</item>
      <item>Boris Anišić</item>
      <item>OPĆINSKI SUD U SLAVONSKOM BRODU ZK-ODJEL</item>
      <item>Odvj. društvo TUS NOVOKMET SMRČEK d.o.o.</item>
      <item>VLADA RH</item>
      <item>Odvjetničko društvo Šooš Maceljski, Mandić, Stanić &amp; Partneri, društvo s ograničenom odgovornošću, OIB 53218416401</item>
      <item>Vinko Marinković</item>
      <item>HELENA SJAUŠ</item>
      <item>LJUBENKO &amp;PARTNERI d.o.o.</item>
      <item>OD DRAGIČEVIĆ I PARTNERI d.o.o.</item>
      <item>OD BEKINA, ŠKURLA, DURMIŠ I SPAJIĆ d.o.o.</item>
      <item>VUKMIR I SURADNICI ODVJETNIČKO DRUŠTVO društvo s ograničenom odgovornošću, OIB 44069677391</item>
      <item>SREĆKO VUKIĆ</item>
      <item>Odvjetničko društvo Bardek, Lisac, Mušec, Skoko d.o.o.</item>
      <item>MAĐARIĆ &amp; LUI - odvjetničko društvo d.o.o., OIB 27355904472</item>
      <item>ERSTE&amp;STEIERMÄRKISCHE BANKA dioničko društvo, OIB 23057039320</item>
      <item>BUDIMIR &amp; PARTNERI odvjetničko društvo d.o.o., OIB 62353690175</item>
      <item>VELJKO KNEŽEVIĆ</item>
      <item>Odvjetničko društvo Hrabar &amp; partneri društvo s ograničenom odgovornošću, OIB 63938220075</item>
      <item>Adela Klanac - Kapša</item>
      <item>Igor Starčavić</item>
      <item>OD SMOLČIĆ I PARTNERI d.o.o.</item>
      <item>ANTONIJA GALIĆ</item>
      <item>Vedran Pajić, OIB 48066401121</item>
      <item>ODVJETNIČKO DRUŠTVO GLINSKA &amp; MIŠKOVIĆ društvo s ograničenom odgovornošću, OIB 23426318088</item>
      <item>HŽ CARGO d.o.o., OIB 08720210702</item>
      <item>Odvjetničko društvo KNEZOVIĆ &amp; Partneri j.t.d., OIB 53392825913</item>
      <item>OD SMOLEK &amp; ŠKRINJAR d.o.o., odvj. Marko Smolek, OIB 09442439688</item>
      <item>Marohnić, Tomek &amp; Gjoić odvjetničko društvo, d.o.o., OIB 71892092408</item>
      <item>OD MANDARIĆ &amp; EINWALTER, odvj. VICE MANDARIĆ,</item>
      <item>ŽURIĆ i PARTNERI, odvjetničko društvo d.o.o., OIB 03894745705</item>
      <item>Odvjetničko društvo Krajinović i partneri društvo s ograničenom odgovornošću, OIB 69806466762</item>
      <item>ODVJETNIČKO DRUŠTVO JELAKOVIĆ &amp; PARTNERI</item>
      <item>OD BOGDANOVIĆ, DOLIČKI &amp; PARTNERI, odvj. Tin Dolički, OIB 77213973640</item>
      <item>BRADVICA MARIĆ WAHL CESAREC, odvjetničko društvo, društvo s ograničenom odgovornošću, OIB 74439368489</item>
      <item>Gajski, Grlić, Prka i Partneri, odvjetničko društvo društvo s ograničenom odgovornošću, OIB 33688165108</item>
      <item>OD Čačić &amp; partneri</item>
      <item>Općinski sud u Vukovaru  (ZK Odjel)</item>
      <item>Marko Pleš, OIB 92247128861</item>
      <item>OD BATARELO DVOJKOVIĆ VUCHETICH d.o.o.</item>
      <item>Ivan Garac</item>
      <item>OPĆINSKI GRAĐANSKI SUD U ZAGREBU-ZK ODJEL</item>
      <item>OREŠKOVIĆ, VRTARIĆ &amp; PARTNERI odvjetničko društvo  d.o.o.</item>
      <item>Odvjetničko društvo KORUŠIĆ, HRG I VUKALOVIĆ, javno trgovačko društvo, OIB 69808735644</item>
      <item>JUJNOVIĆ LUČIĆ MARKOVIĆ Odvjetničko društvo javno trgovačko društvo, OIB 46736017727</item>
      <item>OPĆINSKI SUD U DUBROVNIKU-ZK ODJEL</item>
      <item>Boris Ivančić, OIB 84346725935</item>
      <item>Marko Hreljac</item>
      <item>GRGIĆ &amp;Partneri</item>
      <item>OPĆINSKI SUD U PULI-STALNA SLUŽBA U LABINU</item>
      <item>Mirko Butorović</item>
      <item>Odvjetničko društvo KAPOR I PARTNERI d.o.o., OIB 36714247867</item>
      <item>OD JELIĆ,ČAVLINA,ZRINŠĆAK I SARDELIĆ d.o.o.</item>
      <item>OPĆINSKI SUD U RIJECI - STALNA SLUŽBA- ZK ODJEL CRIKVENICA</item>
      <item>BUTERIN&amp;POSAVEC odvjetničko društvo d.o.o.</item>
      <item>Mladen Gajski, OIB 61919840676</item>
      <item>STEFANOVIĆ&amp;VRDELJA</item>
      <item>Odvjetničko društvo Đerek i partneri j.t.d.</item>
      <item>Sanja Rajter Savić, OIB 83849328724</item>
      <item>Boris Anišić</item>
      <item>ODVJETNIČKO DRUŠTVO ZEC i PARTNERI društvo s ograničenom odgovornošću, OIB 75053512512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  <item>RH MF POREZNA UPRAVA, SREDIŠNJI URED</item>
      <item>TUS NOVOKMET SMRČEK odvjetničko društvo d.o.o.</item>
      <item>OPĆINSKI SUD U RIJECI, STALNA SLUŽBA ZK-ODJEL RAB,</item>
      <item>ODVJETNIČKI URED OLUJIĆ</item>
      <item>MINISTARSTVO GOSPODARSTVA, PODUZETNIŠTVA I OBRTA</item>
      <item>Stipe Vuletić</item>
      <item>Odvjetničko društvo Orehovec &amp; Partneri d.o.o.</item>
      <item>SREDIŠNJE KLIRINŠKO DEPOZITARNO DRUŠTVO, dioničko društvo</item>
      <item>Boris Anišić</item>
      <item>OPĆINSKI SUD U SLAVONSKOM BRODU ZK-ODJEL</item>
      <item>Odvj. društvo TUS NOVOKMET SMRČEK d.o.o.</item>
      <item>VLADA RH</item>
      <item>Odvjetničko društvo Šooš Maceljski, Mandić, Stanić &amp; Partneri, društvo s ograničenom odgovornošću</item>
      <item>Vinko Marinković</item>
      <item>HELENA SJAUŠ</item>
      <item>LJUBENKO &amp;PARTNERI d.o.o.</item>
      <item>OD DRAGIČEVIĆ I PARTNERI d.o.o.</item>
      <item>OD BEKINA, ŠKURLA, DURMIŠ I SPAJIĆ d.o.o.</item>
      <item>VUKMIR I SURADNICI ODVJETNIČKO DRUŠTVO društvo s ograničenom odgovornošću</item>
      <item>SREĆKO VUKIĆ</item>
      <item>Odvjetničko društvo Bardek, Lisac, Mušec, Skoko d.o.o.</item>
      <item>MAĐARIĆ &amp; LUI - odvjetničko društvo d.o.o.</item>
      <item>ERSTE&amp;STEIERMÄRKISCHE BANKA dioničko društvo</item>
      <item>BUDIMIR &amp; PARTNERI odvjetničko društvo d.o.o.</item>
      <item>VELJKO KNEŽEVIĆ</item>
      <item>Odvjetničko društvo Hrabar &amp; partneri društvo s ograničenom odgovornošću</item>
      <item>Adela Klanac - Kapša</item>
      <item>Igor Starčavić</item>
      <item>OD SMOLČIĆ I PARTNERI d.o.o.</item>
      <item>ANTONIJA GALIĆ</item>
      <item>Vedran Pajić</item>
      <item>ODVJETNIČKO DRUŠTVO GLINSKA &amp; MIŠKOVIĆ društvo s ograničenom odgovornošću</item>
      <item>HŽ CARGO d.o.o.</item>
      <item>Odvjetničko društvo KNEZOVIĆ &amp; Partneri j.t.d.</item>
      <item>OD SMOLEK &amp; ŠKRINJAR d.o.o., odvj. Marko Smolek</item>
      <item>Marohnić, Tomek &amp; Gjoić odvjetničko društvo, d.o.o.</item>
      <item>OD MANDARIĆ &amp; EINWALTER, odvj. VICE MANDARIĆ,</item>
      <item>ŽURIĆ i PARTNERI, odvjetničko društvo d.o.o.</item>
      <item>Odvjetničko društvo Krajinović i partneri društvo s ograničenom odgovornošću</item>
      <item>ODVJETNIČKO DRUŠTVO JELAKOVIĆ &amp; PARTNERI</item>
      <item>OD BOGDANOVIĆ, DOLIČKI &amp; PARTNERI, odvj. Tin Dolički</item>
      <item>BRADVICA MARIĆ WAHL CESAREC, odvjetničko društvo, društvo s ograničenom odgovornošću</item>
      <item>Gajski, Grlić, Prka i Partneri, odvjetničko društvo društvo s ograničenom odgovornošću</item>
      <item>OD Čačić &amp; partneri</item>
      <item>Općinski sud u Vukovaru  (ZK Odjel)</item>
      <item>Marko Pleš</item>
      <item>OD BATARELO DVOJKOVIĆ VUCHETICH d.o.o.</item>
      <item>Ivan Garac</item>
      <item>OPĆINSKI GRAĐANSKI SUD U ZAGREBU-ZK ODJEL</item>
      <item>OREŠKOVIĆ, VRTARIĆ &amp; PARTNERI odvjetničko društvo  d.o.o.</item>
      <item>Odvjetničko društvo KORUŠIĆ, HRG I VUKALOVIĆ, javno trgovačko društvo</item>
      <item>JUJNOVIĆ LUČIĆ MARKOVIĆ Odvjetničko društvo javno trgovačko društvo</item>
      <item>OPĆINSKI SUD U DUBROVNIKU-ZK ODJEL</item>
      <item>Boris Ivančić</item>
      <item>Marko Hreljac</item>
      <item>GRGIĆ &amp;Partneri</item>
      <item>OPĆINSKI SUD U PULI-STALNA SLUŽBA U LABINU</item>
      <item>Mirko Butorović</item>
      <item>Odvjetničko društvo KAPOR I PARTNERI d.o.o.</item>
      <item>OD JELIĆ,ČAVLINA,ZRINŠĆAK I SARDELIĆ d.o.o.</item>
      <item>OPĆINSKI SUD U RIJECI - STALNA SLUŽBA- ZK ODJEL CRIKVENICA</item>
      <item>BUTERIN&amp;POSAVEC odvjetničko društvo d.o.o.</item>
      <item>Mladen Gajski</item>
      <item>STEFANOVIĆ&amp;VRDELJA</item>
      <item>Odvjetničko društvo Đerek i partneri j.t.d.</item>
      <item>Sanja Rajter Savić</item>
      <item>Boris Anišić</item>
      <item>ODVJETNIČKO DRUŠTVO ZEC i PARTNERI društvo s ograničenom odgovornošću</item>
    </izvorni_sadrzaj>
    <derivirana_varijabla naziv="DomainObject.Predmet.SudioniciListNaziv_1">
      <item>AGROKOR d.d.</item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  <item>RH MF POREZNA UPRAVA, SREDIŠNJI URED</item>
      <item>TUS NOVOKMET SMRČEK odvjetničko društvo d.o.o.</item>
      <item>OPĆINSKI SUD U RIJECI, STALNA SLUŽBA ZK-ODJEL RAB,</item>
      <item>ODVJETNIČKI URED OLUJIĆ</item>
      <item>MINISTARSTVO GOSPODARSTVA, PODUZETNIŠTVA I OBRTA</item>
      <item>Stipe Vuletić</item>
      <item>Odvjetničko društvo Orehovec &amp; Partneri d.o.o.</item>
      <item>SREDIŠNJE KLIRINŠKO DEPOZITARNO DRUŠTVO, dioničko društvo</item>
      <item>Boris Anišić</item>
      <item>OPĆINSKI SUD U SLAVONSKOM BRODU ZK-ODJEL</item>
      <item>Odvj. društvo TUS NOVOKMET SMRČEK d.o.o.</item>
      <item>VLADA RH</item>
      <item>Odvjetničko društvo Šooš Maceljski, Mandić, Stanić &amp; Partneri, društvo s ograničenom odgovornošću</item>
      <item>Vinko Marinković</item>
      <item>HELENA SJAUŠ</item>
      <item>LJUBENKO &amp;PARTNERI d.o.o.</item>
      <item>OD DRAGIČEVIĆ I PARTNERI d.o.o.</item>
      <item>OD BEKINA, ŠKURLA, DURMIŠ I SPAJIĆ d.o.o.</item>
      <item>VUKMIR I SURADNICI ODVJETNIČKO DRUŠTVO društvo s ograničenom odgovornošću</item>
      <item>SREĆKO VUKIĆ</item>
      <item>Odvjetničko društvo Bardek, Lisac, Mušec, Skoko d.o.o.</item>
      <item>MAĐARIĆ &amp; LUI - odvjetničko društvo d.o.o.</item>
      <item>ERSTE&amp;STEIERMÄRKISCHE BANKA dioničko društvo</item>
      <item>BUDIMIR &amp; PARTNERI odvjetničko društvo d.o.o.</item>
      <item>VELJKO KNEŽEVIĆ</item>
      <item>Odvjetničko društvo Hrabar &amp; partneri društvo s ograničenom odgovornošću</item>
      <item>Adela Klanac - Kapša</item>
      <item>Igor Starčavić</item>
      <item>OD SMOLČIĆ I PARTNERI d.o.o.</item>
      <item>ANTONIJA GALIĆ</item>
      <item>Vedran Pajić</item>
      <item>ODVJETNIČKO DRUŠTVO GLINSKA &amp; MIŠKOVIĆ društvo s ograničenom odgovornošću</item>
      <item>HŽ CARGO d.o.o.</item>
      <item>Odvjetničko društvo KNEZOVIĆ &amp; Partneri j.t.d.</item>
      <item>OD SMOLEK &amp; ŠKRINJAR d.o.o., odvj. Marko Smolek</item>
      <item>Marohnić, Tomek &amp; Gjoić odvjetničko društvo, d.o.o.</item>
      <item>OD MANDARIĆ &amp; EINWALTER, odvj. VICE MANDARIĆ,</item>
      <item>ŽURIĆ i PARTNERI, odvjetničko društvo d.o.o.</item>
      <item>Odvjetničko društvo Krajinović i partneri društvo s ograničenom odgovornošću</item>
      <item>ODVJETNIČKO DRUŠTVO JELAKOVIĆ &amp; PARTNERI</item>
      <item>OD BOGDANOVIĆ, DOLIČKI &amp; PARTNERI, odvj. Tin Dolički</item>
      <item>BRADVICA MARIĆ WAHL CESAREC, odvjetničko društvo, društvo s ograničenom odgovornošću</item>
      <item>Gajski, Grlić, Prka i Partneri, odvjetničko društvo društvo s ograničenom odgovornošću</item>
      <item>OD Čačić &amp; partneri</item>
      <item>Općinski sud u Vukovaru  (ZK Odjel)</item>
      <item>Marko Pleš</item>
      <item>OD BATARELO DVOJKOVIĆ VUCHETICH d.o.o.</item>
      <item>Ivan Garac</item>
      <item>OPĆINSKI GRAĐANSKI SUD U ZAGREBU-ZK ODJEL</item>
      <item>OREŠKOVIĆ, VRTARIĆ &amp; PARTNERI odvjetničko društvo  d.o.o.</item>
      <item>Odvjetničko društvo KORUŠIĆ, HRG I VUKALOVIĆ, javno trgovačko društvo</item>
      <item>JUJNOVIĆ LUČIĆ MARKOVIĆ Odvjetničko društvo javno trgovačko društvo</item>
      <item>OPĆINSKI SUD U DUBROVNIKU-ZK ODJEL</item>
      <item>Boris Ivančić</item>
      <item>Marko Hreljac</item>
      <item>GRGIĆ &amp;Partneri</item>
      <item>OPĆINSKI SUD U PULI-STALNA SLUŽBA U LABINU</item>
      <item>Mirko Butorović</item>
      <item>Odvjetničko društvo KAPOR I PARTNERI d.o.o.</item>
      <item>OD JELIĆ,ČAVLINA,ZRINŠĆAK I SARDELIĆ d.o.o.</item>
      <item>OPĆINSKI SUD U RIJECI - STALNA SLUŽBA- ZK ODJEL CRIKVENICA</item>
      <item>BUTERIN&amp;POSAVEC odvjetničko društvo d.o.o.</item>
      <item>Mladen Gajski</item>
      <item>STEFANOVIĆ&amp;VRDELJA</item>
      <item>Odvjetničko društvo Đerek i partneri j.t.d.</item>
      <item>Sanja Rajter Savić</item>
      <item>Boris Anišić</item>
      <item>ODVJETNIČKO DRUŠTVO ZEC i PARTNERI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mStart d.o.o. za informatičke usluge, OIB 19895453012, Slavonska avenija 11a 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TISAK trgovačko dioničko društvo, OIB 75917721668, Slavonska avenija 11a,10000 Zagreb</item>
      <item>RH MF POREZNA UPRAVA, SREDIŠNJI URED, Boškovićeva 5,10000 Zagreb</item>
      <item>TUS NOVOKMET SMRČEK odvjetničko društvo d.o.o., OIB 36426031758, Heinzelova 33 A,10000 Zagreb</item>
      <item>OPĆINSKI SUD U RIJECI, STALNA SLUŽBA ZK-ODJEL RAB,, BOBOTINE 1,51280 Rab</item>
      <item>ODVJETNIČKI URED OLUJIĆ, Marulićev trg 2,10000 Zagreb</item>
      <item>MINISTARSTVO GOSPODARSTVA, PODUZETNIŠTVA I OBRTA, Ul. grada Vukovara 78,10000 Zagreb</item>
      <item>Stipe Vuletić, Trnjanska cesta 11 c/II,10000 Zagreb</item>
      <item>Odvjetničko društvo Orehovec &amp; Partneri d.o.o., Smičiklasova 18,10000 Zagreb</item>
      <item>SREDIŠNJE KLIRINŠKO DEPOZITARNO DRUŠTVO, dioničko društvo, OIB 64406809162, Heinzelova 62a,10000 Zagreb</item>
      <item>Boris Anišić, Ilica 191 B/I,10000 Zagreb</item>
      <item>OPĆINSKI SUD U SLAVONSKOM BRODU ZK-ODJEL, Trg pobjede 13,35000 Slavonski Brod</item>
      <item>Odvj. društvo TUS NOVOKMET SMRČEK d.o.o., Heinzelova 33A,10000 Zagreb</item>
      <item>VLADA RH, Trg sv. Marka 2,10000 Zagreb</item>
      <item>Odvjetničko društvo Šooš Maceljski, Mandić, Stanić &amp; Partneri, društvo s ograničenom odgovornošću, OIB 53218416401, Trg žrtava fašizma 6,10000 Zagreb</item>
      <item>Vinko Marinković, Mesnička 14,10000 Zagreb</item>
      <item>HELENA SJAUŠ, Fra Filipa Grabovca 14,10000 Zagreb</item>
      <item>LJUBENKO &amp;PARTNERI d.o.o., Kneza Branimira 29,10000 Zagreb</item>
      <item>OD DRAGIČEVIĆ I PARTNERI d.o.o., Palmotićeva 60/2,10000 Zagreb</item>
      <item>OD BEKINA, ŠKURLA, DURMIŠ I SPAJIĆ d.o.o., Preradovićeva 24,10000 Zagreb</item>
      <item>VUKMIR I SURADNICI ODVJETNIČKO DRUŠTVO društvo s ograničenom odgovornošću, OIB 44069677391, Gramača 2/L,10000 Zagreb</item>
      <item>SREĆKO VUKIĆ, Ilica 191b,10000 Zagreb</item>
      <item>Odvjetničko društvo Bardek, Lisac, Mušec, Skoko d.o.o., Ilica 1,10000 Zagreb</item>
      <item>MAĐARIĆ &amp; LUI - odvjetničko društvo d.o.o., OIB 27355904472, Zelinska 4,10000 Zagreb</item>
      <item>ERSTE&amp;STEIERMÄRKISCHE BANKA dioničko društvo, OIB 23057039320, Jadranski Trg 3/a,51000 Rijeka</item>
      <item>BUDIMIR &amp; PARTNERI odvjetničko društvo d.o.o., OIB 62353690175, Bihaćka 2/A,21000 Split</item>
      <item>VELJKO KNEŽEVIĆ, RIBARSKA 4,51000 Rijeka</item>
      <item>Odvjetničko društvo Hrabar &amp; partneri društvo s ograničenom odgovornošću, OIB 63938220075, Gajeva 35,10000 Zagreb</item>
      <item>Adela Klanac - Kapša, Dunavska 38,31000 Osijek</item>
      <item>Igor Starčavić, Marulićev trg 2,10000 Zagreb</item>
      <item>OD SMOLČIĆ I PARTNERI d.o.o., Jurišićeva 23,10000 Zagreb</item>
      <item>ANTONIJA GALIĆ, Ulica Pere Budmanija 5,10000 Zagreb</item>
      <item>Vedran Pajić, OIB 48066401121, F.Krežme 11,31000 Osijek</item>
      <item>ODVJETNIČKO DRUŠTVO GLINSKA &amp; MIŠKOVIĆ društvo s ograničenom odgovornošću, OIB 23426318088, Ulica grada Vukovara 269f,10000 Zagreb</item>
      <item>HŽ CARGO d.o.o., OIB 08720210702, Heinzelova 51,10000 Zagreb</item>
      <item>Odvjetničko društvo KNEZOVIĆ &amp; Partneri j.t.d., OIB 53392825913, Radnička cesta 54,10000 Zagreb</item>
      <item>OD SMOLEK &amp; ŠKRINJAR d.o.o., odvj. Marko Smolek, OIB 09442439688, Trg Vladka Mačeka 5 ,10000 Zagreb</item>
      <item>Marohnić, Tomek &amp; Gjoić odvjetničko društvo, d.o.o., OIB 71892092408, Trg J.J. Strossmayera 11,10000 Zagreb</item>
      <item>OD MANDARIĆ &amp; EINWALTER, odvj. VICE MANDARIĆ,, Ibrišimovićeva 10,10000 Zagreb</item>
      <item>ŽURIĆ i PARTNERI, odvjetničko društvo d.o.o., OIB 03894745705, Savska cesta 32,10000 Zagreb</item>
      <item>Odvjetničko društvo Krajinović i partneri društvo s ograničenom odgovornošću, OIB 69806466762, Boškovićeva 6,10000 Zagreb</item>
      <item>ODVJETNIČKO DRUŠTVO JELAKOVIĆ &amp; PARTNERI, Zagrebačka 61/III,42000 Varaždin</item>
      <item>OD BOGDANOVIĆ, DOLIČKI &amp; PARTNERI, odvj. Tin Dolički, OIB 77213973640, Miramarska 24,10000 Zagreb</item>
      <item>BRADVICA MARIĆ WAHL CESAREC, odvjetničko društvo, društvo s ograničenom odgovornošću, OIB 74439368489, Miramarska 24,10000 Zagreb</item>
      <item>Gajski, Grlić, Prka i Partneri, odvjetničko društvo društvo s ograničenom odgovornošću, OIB 33688165108, Dalmatinska 10,10000 Zagreb</item>
      <item>OD Čačić &amp; partneri, A. Hebranga 27,10000 Zagreb</item>
      <item>Općinski sud u Vukovaru  (ZK Odjel), Županijska 31,32000 Vukovar</item>
      <item>Marko Pleš, OIB 92247128861, Ulica Ivana Gundulića 36B/II,31000 Osijek</item>
      <item>OD BATARELO DVOJKOVIĆ VUCHETICH d.o.o., Ul. Milana Amruša 19,10000 Zagreb</item>
      <item>Ivan Garac, Savska 26,10000 Zagreb</item>
      <item>OPĆINSKI GRAĐANSKI SUD U ZAGREBU-ZK ODJEL, Hrvatske bratske zajednice bb,10000 Zagreb</item>
      <item>OREŠKOVIĆ, VRTARIĆ &amp; PARTNERI odvjetničko društvo  d.o.o., Radnička 80,10000 Zagreb</item>
      <item>Odvjetničko društvo KORUŠIĆ, HRG I VUKALOVIĆ, javno trgovačko društvo, OIB 69808735644, Anina ulica 2/II,42000 Varaždin</item>
      <item>JUJNOVIĆ LUČIĆ MARKOVIĆ Odvjetničko društvo javno trgovačko društvo, OIB 46736017727, Strojarska cesta 20 ,10000 Zagreb</item>
      <item>OPĆINSKI SUD U DUBROVNIKU-ZK ODJEL, Dr. Ante Starčevića 23,20000 Dubrovnik</item>
      <item>Boris Ivančić, OIB 84346725935, Biokovska 12,21000 Split</item>
      <item>Marko Hreljac, Ankice Opolski br. 2,42000 Varaždin</item>
      <item>GRGIĆ &amp;Partneri, Ulica grada Vukovara 282,10000 Zagreb</item>
      <item>OPĆINSKI SUD U PULI-STALNA SLUŽBA U LABINU, Giuseppina Martinuzzi 2,52220 Labin</item>
      <item>Mirko Butorović, Vicka Butorovića 39,21450 Hvar</item>
      <item>Odvjetničko društvo KAPOR I PARTNERI d.o.o., OIB 36714247867, Ljudevita Gaja 2/a,10000 Zagreb</item>
      <item>OD JELIĆ,ČAVLINA,ZRINŠĆAK I SARDELIĆ d.o.o., Katančićeva 3,10000 Zagreb</item>
      <item>OPĆINSKI SUD U RIJECI - STALNA SLUŽBA- ZK ODJEL CRIKVENICA, Kralja Tomislava 85a,51260 Crikvenica</item>
      <item>BUTERIN&amp;POSAVEC odvjetničko društvo d.o.o., Draškovićeva 82,10000 Zagreb</item>
      <item>Mladen Gajski, OIB 61919840676, Trg N. Š. Zrinskog 17,10000 Zagreb</item>
      <item>STEFANOVIĆ&amp;VRDELJA, D.T.Gavrana 13,10000 Zagreb</item>
      <item>Odvjetničko društvo Đerek i partneri j.t.d., Ulica P. Hatza 5,10000 Zagreb</item>
      <item>Sanja Rajter Savić, OIB 83849328724, Kaptol 23,10000 Zagreb</item>
      <item>Boris Anišić, Ilica 191b,10000 Zagreb</item>
      <item>ODVJETNIČKO DRUŠTVO ZEC i PARTNERI društvo s ograničenom odgovornošću, OIB 75053512512, Ulica kardinala Alojzija Stepinca 4,31000 Osijek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mStart d.o.o. za informatičke usluge, OIB 19895453012, Slavonska avenija 11a 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TISAK trgovačko dioničko društvo, OIB 75917721668, Slavonska avenija 11a,10000 Zagreb</item>
      <item>RH MF POREZNA UPRAVA, SREDIŠNJI URED, Boškovićeva 5,10000 Zagreb</item>
      <item>TUS NOVOKMET SMRČEK odvjetničko društvo d.o.o., OIB 36426031758, Heinzelova 33 A,10000 Zagreb</item>
      <item>OPĆINSKI SUD U RIJECI, STALNA SLUŽBA ZK-ODJEL RAB,, BOBOTINE 1,51280 Rab</item>
      <item>ODVJETNIČKI URED OLUJIĆ, Marulićev trg 2,10000 Zagreb</item>
      <item>MINISTARSTVO GOSPODARSTVA, PODUZETNIŠTVA I OBRTA, Ul. grada Vukovara 78,10000 Zagreb</item>
      <item>Stipe Vuletić, Trnjanska cesta 11 c/II,10000 Zagreb</item>
      <item>Odvjetničko društvo Orehovec &amp; Partneri d.o.o., Smičiklasova 18,10000 Zagreb</item>
      <item>SREDIŠNJE KLIRINŠKO DEPOZITARNO DRUŠTVO, dioničko društvo, OIB 64406809162, Heinzelova 62a,10000 Zagreb</item>
      <item>Boris Anišić, Ilica 191 B/I,10000 Zagreb</item>
      <item>OPĆINSKI SUD U SLAVONSKOM BRODU ZK-ODJEL, Trg pobjede 13,35000 Slavonski Brod</item>
      <item>Odvj. društvo TUS NOVOKMET SMRČEK d.o.o., Heinzelova 33A,10000 Zagreb</item>
      <item>VLADA RH, Trg sv. Marka 2,10000 Zagreb</item>
      <item>Odvjetničko društvo Šooš Maceljski, Mandić, Stanić &amp; Partneri, društvo s ograničenom odgovornošću, OIB 53218416401, Trg žrtava fašizma 6,10000 Zagreb</item>
      <item>Vinko Marinković, Mesnička 14,10000 Zagreb</item>
      <item>HELENA SJAUŠ, Fra Filipa Grabovca 14,10000 Zagreb</item>
      <item>LJUBENKO &amp;PARTNERI d.o.o., Kneza Branimira 29,10000 Zagreb</item>
      <item>OD DRAGIČEVIĆ I PARTNERI d.o.o., Palmotićeva 60/2,10000 Zagreb</item>
      <item>OD BEKINA, ŠKURLA, DURMIŠ I SPAJIĆ d.o.o., Preradovićeva 24,10000 Zagreb</item>
      <item>VUKMIR I SURADNICI ODVJETNIČKO DRUŠTVO društvo s ograničenom odgovornošću, OIB 44069677391, Gramača 2/L,10000 Zagreb</item>
      <item>SREĆKO VUKIĆ, Ilica 191b,10000 Zagreb</item>
      <item>Odvjetničko društvo Bardek, Lisac, Mušec, Skoko d.o.o., Ilica 1,10000 Zagreb</item>
      <item>MAĐARIĆ &amp; LUI - odvjetničko društvo d.o.o., OIB 27355904472, Zelinska 4,10000 Zagreb</item>
      <item>ERSTE&amp;STEIERMÄRKISCHE BANKA dioničko društvo, OIB 23057039320, Jadranski Trg 3/a,51000 Rijeka</item>
      <item>BUDIMIR &amp; PARTNERI odvjetničko društvo d.o.o., OIB 62353690175, Bihaćka 2/A,21000 Split</item>
      <item>VELJKO KNEŽEVIĆ, RIBARSKA 4,51000 Rijeka</item>
      <item>Odvjetničko društvo Hrabar &amp; partneri društvo s ograničenom odgovornošću, OIB 63938220075, Gajeva 35,10000 Zagreb</item>
      <item>Adela Klanac - Kapša, Dunavska 38,31000 Osijek</item>
      <item>Igor Starčavić, Marulićev trg 2,10000 Zagreb</item>
      <item>OD SMOLČIĆ I PARTNERI d.o.o., Jurišićeva 23,10000 Zagreb</item>
      <item>ANTONIJA GALIĆ, Ulica Pere Budmanija 5,10000 Zagreb</item>
      <item>Vedran Pajić, OIB 48066401121, F.Krežme 11,31000 Osijek</item>
      <item>ODVJETNIČKO DRUŠTVO GLINSKA &amp; MIŠKOVIĆ društvo s ograničenom odgovornošću, OIB 23426318088, Ulica grada Vukovara 269f,10000 Zagreb</item>
      <item>HŽ CARGO d.o.o., OIB 08720210702, Heinzelova 51,10000 Zagreb</item>
      <item>Odvjetničko društvo KNEZOVIĆ &amp; Partneri j.t.d., OIB 53392825913, Radnička cesta 54,10000 Zagreb</item>
      <item>OD SMOLEK &amp; ŠKRINJAR d.o.o., odvj. Marko Smolek, OIB 09442439688, Trg Vladka Mačeka 5 ,10000 Zagreb</item>
      <item>Marohnić, Tomek &amp; Gjoić odvjetničko društvo, d.o.o., OIB 71892092408, Trg J.J. Strossmayera 11,10000 Zagreb</item>
      <item>OD MANDARIĆ &amp; EINWALTER, odvj. VICE MANDARIĆ,, Ibrišimovićeva 10,10000 Zagreb</item>
      <item>ŽURIĆ i PARTNERI, odvjetničko društvo d.o.o., OIB 03894745705, Savska cesta 32,10000 Zagreb</item>
      <item>Odvjetničko društvo Krajinović i partneri društvo s ograničenom odgovornošću, OIB 69806466762, Boškovićeva 6,10000 Zagreb</item>
      <item>ODVJETNIČKO DRUŠTVO JELAKOVIĆ &amp; PARTNERI, Zagrebačka 61/III,42000 Varaždin</item>
      <item>OD BOGDANOVIĆ, DOLIČKI &amp; PARTNERI, odvj. Tin Dolički, OIB 77213973640, Miramarska 24,10000 Zagreb</item>
      <item>BRADVICA MARIĆ WAHL CESAREC, odvjetničko društvo, društvo s ograničenom odgovornošću, OIB 74439368489, Miramarska 24,10000 Zagreb</item>
      <item>Gajski, Grlić, Prka i Partneri, odvjetničko društvo društvo s ograničenom odgovornošću, OIB 33688165108, Dalmatinska 10,10000 Zagreb</item>
      <item>OD Čačić &amp; partneri, A. Hebranga 27,10000 Zagreb</item>
      <item>Općinski sud u Vukovaru  (ZK Odjel), Županijska 31,32000 Vukovar</item>
      <item>Marko Pleš, OIB 92247128861, Ulica Ivana Gundulića 36B/II,31000 Osijek</item>
      <item>OD BATARELO DVOJKOVIĆ VUCHETICH d.o.o., Ul. Milana Amruša 19,10000 Zagreb</item>
      <item>Ivan Garac, Savska 26,10000 Zagreb</item>
      <item>OPĆINSKI GRAĐANSKI SUD U ZAGREBU-ZK ODJEL, Hrvatske bratske zajednice bb,10000 Zagreb</item>
      <item>OREŠKOVIĆ, VRTARIĆ &amp; PARTNERI odvjetničko društvo  d.o.o., Radnička 80,10000 Zagreb</item>
      <item>Odvjetničko društvo KORUŠIĆ, HRG I VUKALOVIĆ, javno trgovačko društvo, OIB 69808735644, Anina ulica 2/II,42000 Varaždin</item>
      <item>JUJNOVIĆ LUČIĆ MARKOVIĆ Odvjetničko društvo javno trgovačko društvo, OIB 46736017727, Strojarska cesta 20 ,10000 Zagreb</item>
      <item>OPĆINSKI SUD U DUBROVNIKU-ZK ODJEL, Dr. Ante Starčevića 23,20000 Dubrovnik</item>
      <item>Boris Ivančić, OIB 84346725935, Biokovska 12,21000 Split</item>
      <item>Marko Hreljac, Ankice Opolski br. 2,42000 Varaždin</item>
      <item>GRGIĆ &amp;Partneri, Ulica grada Vukovara 282,10000 Zagreb</item>
      <item>OPĆINSKI SUD U PULI-STALNA SLUŽBA U LABINU, Giuseppina Martinuzzi 2,52220 Labin</item>
      <item>Mirko Butorović, Vicka Butorovića 39,21450 Hvar</item>
      <item>Odvjetničko društvo KAPOR I PARTNERI d.o.o., OIB 36714247867, Ljudevita Gaja 2/a,10000 Zagreb</item>
      <item>OD JELIĆ,ČAVLINA,ZRINŠĆAK I SARDELIĆ d.o.o., Katančićeva 3,10000 Zagreb</item>
      <item>OPĆINSKI SUD U RIJECI - STALNA SLUŽBA- ZK ODJEL CRIKVENICA, Kralja Tomislava 85a,51260 Crikvenica</item>
      <item>BUTERIN&amp;POSAVEC odvjetničko društvo d.o.o., Draškovićeva 82,10000 Zagreb</item>
      <item>Mladen Gajski, OIB 61919840676, Trg N. Š. Zrinskog 17,10000 Zagreb</item>
      <item>STEFANOVIĆ&amp;VRDELJA, D.T.Gavrana 13,10000 Zagreb</item>
      <item>Odvjetničko društvo Đerek i partneri j.t.d., Ulica P. Hatza 5,10000 Zagreb</item>
      <item>Sanja Rajter Savić, OIB 83849328724, Kaptol 23,10000 Zagreb</item>
      <item>Boris Anišić, Ilica 191b,10000 Zagreb</item>
      <item>ODVJETNIČKO DRUŠTVO ZEC i PARTNERI društvo s ograničenom odgovornošću, OIB 75053512512,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19895453012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75917721668</item>
      <item>, OIB null</item>
      <item>, OIB 36426031758</item>
      <item>, OIB null</item>
      <item>, OIB null</item>
      <item>, OIB null</item>
      <item>, OIB null</item>
      <item>, OIB null</item>
      <item>, OIB 64406809162</item>
      <item>, OIB null</item>
      <item>, OIB null</item>
      <item>, OIB null</item>
      <item>, OIB null</item>
      <item>, OIB 53218416401</item>
      <item>, OIB null</item>
      <item>, OIB null</item>
      <item>, OIB null</item>
      <item>, OIB null</item>
      <item>, OIB null</item>
      <item>, OIB 44069677391</item>
      <item>, OIB null</item>
      <item>, OIB null</item>
      <item>, OIB 27355904472</item>
      <item>, OIB 23057039320</item>
      <item>, OIB 62353690175</item>
      <item>, OIB null</item>
      <item>, OIB 63938220075</item>
      <item>, OIB null</item>
      <item>, OIB null</item>
      <item>, OIB null</item>
      <item>, OIB null</item>
      <item>, OIB 48066401121</item>
      <item>, OIB 23426318088</item>
      <item>, OIB 08720210702</item>
      <item>, OIB 53392825913</item>
      <item>, OIB 09442439688</item>
      <item>, OIB 71892092408</item>
      <item>, OIB null</item>
      <item>, OIB 03894745705</item>
      <item>, OIB 69806466762</item>
      <item>, OIB null</item>
      <item>, OIB 77213973640</item>
      <item>, OIB 74439368489</item>
      <item>, OIB 33688165108</item>
      <item>, OIB null</item>
      <item>, OIB null</item>
      <item>, OIB 92247128861</item>
      <item>, OIB null</item>
      <item>, OIB null</item>
      <item>, OIB null</item>
      <item>, OIB null</item>
      <item>, OIB 69808735644</item>
      <item>, OIB 46736017727</item>
      <item>, OIB null</item>
      <item>, OIB 84346725935</item>
      <item>, OIB null</item>
      <item>, OIB null</item>
      <item>, OIB null</item>
      <item>, OIB null</item>
      <item>, OIB 36714247867</item>
      <item>, OIB null</item>
      <item>, OIB null</item>
      <item>, OIB null</item>
      <item>, OIB 61919840676</item>
      <item>, OIB null</item>
      <item>, OIB null</item>
      <item>, OIB 83849328724</item>
      <item>, OIB null</item>
      <item>, OIB 75053512512</item>
    </izvorni_sadrzaj>
    <derivirana_varijabla naziv="DomainObject.Predmet.SudioniciListNazivOIB_1">
      <item>, OIB 05937759187</item>
      <item>, OIB 05937759187</item>
      <item>, OIB 19895453012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75917721668</item>
      <item>, OIB null</item>
      <item>, OIB 36426031758</item>
      <item>, OIB null</item>
      <item>, OIB null</item>
      <item>, OIB null</item>
      <item>, OIB null</item>
      <item>, OIB null</item>
      <item>, OIB 64406809162</item>
      <item>, OIB null</item>
      <item>, OIB null</item>
      <item>, OIB null</item>
      <item>, OIB null</item>
      <item>, OIB 53218416401</item>
      <item>, OIB null</item>
      <item>, OIB null</item>
      <item>, OIB null</item>
      <item>, OIB null</item>
      <item>, OIB null</item>
      <item>, OIB 44069677391</item>
      <item>, OIB null</item>
      <item>, OIB null</item>
      <item>, OIB 27355904472</item>
      <item>, OIB 23057039320</item>
      <item>, OIB 62353690175</item>
      <item>, OIB null</item>
      <item>, OIB 63938220075</item>
      <item>, OIB null</item>
      <item>, OIB null</item>
      <item>, OIB null</item>
      <item>, OIB null</item>
      <item>, OIB 48066401121</item>
      <item>, OIB 23426318088</item>
      <item>, OIB 08720210702</item>
      <item>, OIB 53392825913</item>
      <item>, OIB 09442439688</item>
      <item>, OIB 71892092408</item>
      <item>, OIB null</item>
      <item>, OIB 03894745705</item>
      <item>, OIB 69806466762</item>
      <item>, OIB null</item>
      <item>, OIB 77213973640</item>
      <item>, OIB 74439368489</item>
      <item>, OIB 33688165108</item>
      <item>, OIB null</item>
      <item>, OIB null</item>
      <item>, OIB 92247128861</item>
      <item>, OIB null</item>
      <item>, OIB null</item>
      <item>, OIB null</item>
      <item>, OIB null</item>
      <item>, OIB 69808735644</item>
      <item>, OIB 46736017727</item>
      <item>, OIB null</item>
      <item>, OIB 84346725935</item>
      <item>, OIB null</item>
      <item>, OIB null</item>
      <item>, OIB null</item>
      <item>, OIB null</item>
      <item>, OIB 36714247867</item>
      <item>, OIB null</item>
      <item>, OIB null</item>
      <item>, OIB null</item>
      <item>, OIB 61919840676</item>
      <item>, OIB null</item>
      <item>, OIB null</item>
      <item>, OIB 83849328724</item>
      <item>, OIB null</item>
      <item>, OIB 75053512512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St-1138/2017-3342</izvorni_sadrzaj>
    <derivirana_varijabla naziv="DomainObject.PredzadnjaOdlukaIzPredmeta.Oznaka_1">St-1138/2017-3342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716</properties:Words>
  <properties:Characters>4014</properties:Characters>
  <properties:Lines>81</properties:Lines>
  <properties:Paragraphs>23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2019-05-08T07:15:00Z</dcterms:created>
  <dc:creator>Sudsko vijeæe</dc:creator>
  <cp:lastModifiedBy>dvorana100</cp:lastModifiedBy>
  <cp:lastPrinted>2019-04-10T11:27:00Z</cp:lastPrinted>
  <dcterms:modified xmlns:xsi="http://www.w3.org/2001/XMLSchema-instance" xsi:type="dcterms:W3CDTF">2019-05-22T09:48:00Z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(Završen postupak_nacrt_Guliver.docx)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