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a016" w14:paraId="9e4a016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AD049A">
        <w:t xml:space="preserve"> dužnika VELUR</w:t>
      </w:r>
      <w:r w:rsidR="002A7902">
        <w:t xml:space="preserve"> j.</w:t>
      </w:r>
      <w:r w:rsidR="00931D35">
        <w:t>d.o.o</w:t>
      </w:r>
      <w:r w:rsidR="00F64FBA">
        <w:t>.</w:t>
      </w:r>
      <w:r w:rsidR="002A7902">
        <w:t xml:space="preserve"> i</w:t>
      </w:r>
      <w:r w:rsidR="00BA5790">
        <w:t>z Koprivnice, Marijanska 6</w:t>
      </w:r>
      <w:r w:rsidR="00637444">
        <w:t>,</w:t>
      </w:r>
      <w:r w:rsidR="00AF0757">
        <w:t xml:space="preserve"> OIB:</w:t>
      </w:r>
      <w:r w:rsidR="00BA5790">
        <w:t xml:space="preserve"> 23023420413</w:t>
      </w:r>
      <w:r w:rsidR="00931D35">
        <w:t>,</w:t>
      </w:r>
      <w:r w:rsidR="00637444">
        <w:t xml:space="preserve"> </w:t>
      </w:r>
      <w:r w:rsidR="00BA5790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BA5790">
        <w:t>VELUR j.d.o.o. iz Koprivnice, Marijanska 6, OIB: 23023420413</w:t>
      </w:r>
      <w:r w:rsidR="00AD049A">
        <w:t>,</w:t>
      </w:r>
      <w:r w:rsidR="00BA5790">
        <w:t xml:space="preserve"> </w:t>
      </w:r>
      <w:r w:rsidR="00CB6C18" w:rsidRPr="00931D35">
        <w:t xml:space="preserve">iznosi </w:t>
      </w:r>
      <w:r w:rsidR="00BA5790">
        <w:t>144.315,15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BA5790">
        <w:t xml:space="preserve"> Mirjana Indir, Koprivnica, Antuna Mihanovića 58, OIB: 12042971961</w:t>
      </w:r>
      <w:r w:rsidR="00AD049A">
        <w:t>,</w:t>
      </w:r>
      <w:r w:rsidR="0072560A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BA5790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83F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D83F4D" w:rsidR="00D83F4D">
      <w:r>
        <w:t xml:space="preserve">                                                                                                    </w:t>
      </w:r>
      <w:r w:rsidR="00AC0D1D">
        <w:t xml:space="preserve"> </w:t>
      </w:r>
      <w:r w:rsidR="00DA3125">
        <w:t>Iris Hatvalić Nemec</w:t>
      </w:r>
    </w:p>
    <w:sectPr w:rsidSect="00AD049A" w:rsidR="00D83F4D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2FE" w:rsidR="002E32FE">
      <w:r>
        <w:separator/>
      </w:r>
    </w:p>
  </w:endnote>
  <w:endnote w:id="0" w:type="continuationSeparator">
    <w:p w:rsidRDefault="002E32FE" w:rsidR="002E32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2FE" w:rsidR="002E32FE">
      <w:r>
        <w:separator/>
      </w:r>
    </w:p>
  </w:footnote>
  <w:footnote w:id="0" w:type="continuationSeparator">
    <w:p w:rsidRDefault="002E32FE" w:rsidR="002E32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2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AD049A" w:rsidP="00AC0D1D" w:rsidR="00AC0D1D">
    <w:pPr>
      <w:jc w:val="right"/>
    </w:pPr>
    <w:r>
      <w:t>Poslovni broj: 4 St-87</w:t>
    </w:r>
    <w:r w:rsidR="00F64FBA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3510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0460"/>
    <w:rsid w:val="001E5775"/>
    <w:rsid w:val="001E6833"/>
    <w:rsid w:val="002055B4"/>
    <w:rsid w:val="0020578A"/>
    <w:rsid w:val="00274464"/>
    <w:rsid w:val="002A7902"/>
    <w:rsid w:val="002B49A1"/>
    <w:rsid w:val="002E32FE"/>
    <w:rsid w:val="002E5542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57B43"/>
    <w:rsid w:val="0047710E"/>
    <w:rsid w:val="004861BE"/>
    <w:rsid w:val="00497129"/>
    <w:rsid w:val="004C1E71"/>
    <w:rsid w:val="004E0925"/>
    <w:rsid w:val="004E2E98"/>
    <w:rsid w:val="004F0490"/>
    <w:rsid w:val="00525276"/>
    <w:rsid w:val="005253B8"/>
    <w:rsid w:val="00532530"/>
    <w:rsid w:val="00550E19"/>
    <w:rsid w:val="00574849"/>
    <w:rsid w:val="00581316"/>
    <w:rsid w:val="005D0289"/>
    <w:rsid w:val="005E111A"/>
    <w:rsid w:val="005E39EB"/>
    <w:rsid w:val="005F6094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3E6A"/>
    <w:rsid w:val="0072560A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9412E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679E5"/>
    <w:rsid w:val="00976967"/>
    <w:rsid w:val="00982CC9"/>
    <w:rsid w:val="009D0C5B"/>
    <w:rsid w:val="009E4EF8"/>
    <w:rsid w:val="00A00D9B"/>
    <w:rsid w:val="00A05A32"/>
    <w:rsid w:val="00A65201"/>
    <w:rsid w:val="00A975BD"/>
    <w:rsid w:val="00AC0D1D"/>
    <w:rsid w:val="00AC1B89"/>
    <w:rsid w:val="00AD049A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A5790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83F4D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64FBA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46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0460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046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046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46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0460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046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046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St-87/2016-4</izvorni_sadrzaj>
    <derivirana_varijabla naziv="DomainObject.Oznaka_1">St-87/2016-4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VELUR jednostavno društvo s ograničenom odgovornošću za proizvodnju obuće, trgovinu i usluge</izvorni_sadrzaj>
    <derivirana_varijabla naziv="DomainObject.Predmet.ProtustrankaFormated_1">  VELUR jednostavno društvo s ograničenom odgovornošću za proizvodnju obuće, trgovinu i usluge</derivirana_varijabla>
  </DomainObject.Predmet.ProtustrankaFormated>
  <DomainObject.Predmet.ProtustrankaFormatedOIB>
    <izvorni_sadrzaj>  VELUR jednostavno društvo s ograničenom odgovornošću za proizvodnju obuće, trgovinu i usluge, OIB 23023420413</izvorni_sadrzaj>
    <derivirana_varijabla naziv="DomainObject.Predmet.ProtustrankaFormatedOIB_1">  VELUR jednostavno društvo s ograničenom odgovornošću za proizvodnju obuće, trgovinu i usluge, OIB 23023420413</derivirana_varijabla>
  </DomainObject.Predmet.ProtustrankaFormatedOIB>
  <DomainObject.Predmet.ProtustrankaFormatedWithAdress>
    <izvorni_sadrzaj> VELUR jednostavno društvo s ograničenom odgovornošću za proizvodnju obuće, trgovinu i usluge, Marijanska 6, 48000 Koprivnica</izvorni_sadrzaj>
    <derivirana_varijabla naziv="DomainObject.Predmet.ProtustrankaFormatedWithAdress_1"> VELUR jednostavno društvo s ograničenom odgovornošću za proizvodnju obuće, trgovinu i usluge, Marijanska 6, 48000 Koprivnica</derivirana_varijabla>
  </DomainObject.Predmet.ProtustrankaFormatedWithAdress>
  <DomainObject.Predmet.ProtustrankaFormatedWithAdressOIB>
    <izvorni_sadrzaj> VELUR jednostavno društvo s ograničenom odgovornošću za proizvodnju obuće, trgovinu i usluge, OIB 23023420413, Marijanska 6, 48000 Koprivnica</izvorni_sadrzaj>
    <derivirana_varijabla naziv="DomainObject.Predmet.ProtustrankaFormatedWithAdressOIB_1"> VELUR jednostavno društvo s ograničenom odgovornošću za proizvodnju obuće, trgovinu i usluge, OIB 23023420413, Marijanska 6, 48000 Koprivnica</derivirana_varijabla>
  </DomainObject.Predmet.ProtustrankaFormatedWithAdressOIB>
  <DomainObject.Predmet.ProtustrankaWithAdress>
    <izvorni_sadrzaj>VELUR jednostavno društvo s ograničenom odgovornošću za proizvodnju obuće, trgovinu i usluge Marijanska 6, 48000 Koprivnica</izvorni_sadrzaj>
    <derivirana_varijabla naziv="DomainObject.Predmet.ProtustrankaWithAdress_1">VELUR jednostavno društvo s ograničenom odgovornošću za proizvodnju obuće, trgovinu i usluge Marijanska 6, 48000 Koprivnica</derivirana_varijabla>
  </DomainObject.Predmet.ProtustrankaWithAdress>
  <DomainObject.Predmet.ProtustrankaWithAdressOIB>
    <izvorni_sadrzaj>VELUR jednostavno društvo s ograničenom odgovornošću za proizvodnju obuće, trgovinu i usluge, OIB 23023420413, Marijanska 6, 48000 Koprivnica</izvorni_sadrzaj>
    <derivirana_varijabla naziv="DomainObject.Predmet.ProtustrankaWithAdressOIB_1">VELUR jednostavno društvo s ograničenom odgovornošću za proizvodnju obuće, trgovinu i usluge, OIB 23023420413, Marijanska 6, 48000 Koprivnica</derivirana_varijabla>
  </DomainObject.Predmet.ProtustrankaWithAdressOIB>
  <DomainObject.Predmet.ProtustrankaNazivFormated>
    <izvorni_sadrzaj>VELUR jednostavno društvo s ograničenom odgovornošću za proizvodnju obuće, trgovinu i usluge</izvorni_sadrzaj>
    <derivirana_varijabla naziv="DomainObject.Predmet.ProtustrankaNazivFormated_1">VELUR jednostavno društvo s ograničenom odgovornošću za proizvodnju obuće, trgovinu i usluge</derivirana_varijabla>
  </DomainObject.Predmet.ProtustrankaNazivFormated>
  <DomainObject.Predmet.ProtustrankaNazivFormatedOIB>
    <izvorni_sadrzaj>VELUR jednostavno društvo s ograničenom odgovornošću za proizvodnju obuće, trgovinu i usluge, OIB 23023420413</izvorni_sadrzaj>
    <derivirana_varijabla naziv="DomainObject.Predmet.ProtustrankaNazivFormatedOIB_1">VELUR jednostavno društvo s ograničenom odgovornošću za proizvodnju obuće, trgovinu i usluge, OIB 23023420413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144315.15</izvorni_sadrzaj>
    <derivirana_varijabla naziv="DomainObject.Predmet.TrenutnaVrijednost_1">144315.15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VELUR jednostavno društvo s ograničenom odgovornošću za proizvodnju obuće, trgovinu i usluge</item>
    </izvorni_sadrzaj>
    <derivirana_varijabla naziv="DomainObject.Predmet.ProtuStrankaListFormated_1">
      <item>VELUR jednostavno društvo s ograničenom odgovornošću za proizvodnju obuće, trgovinu i usluge</item>
    </derivirana_varijabla>
  </DomainObject.Predmet.ProtuStrankaListFormated>
  <DomainObject.Predmet.ProtuStrankaListFormatedOIB>
    <izvorni_sadrzaj>
      <item>VELUR jednostavno društvo s ograničenom odgovornošću za proizvodnju obuće, trgovinu i usluge, OIB 23023420413</item>
    </izvorni_sadrzaj>
    <derivirana_varijabla naziv="DomainObject.Predmet.ProtuStrankaListFormatedOIB_1">
      <item>VELUR jednostavno društvo s ograničenom odgovornošću za proizvodnju obuće, trgovinu i usluge, OIB 23023420413</item>
    </derivirana_varijabla>
  </DomainObject.Predmet.ProtuStrankaListFormatedOIB>
  <DomainObject.Predmet.ProtuStrankaListFormatedWithAdress>
    <izvorni_sadrzaj>
      <item>VELUR jednostavno društvo s ograničenom odgovornošću za proizvodnju obuće, trgovinu i usluge, Marijanska 6, 48000 Koprivnica</item>
    </izvorni_sadrzaj>
    <derivirana_varijabla naziv="DomainObject.Predmet.ProtuStrankaListFormatedWithAdress_1">
      <item>VELUR jednostavno društvo s ograničenom odgovornošću za proizvodnju obuće, trgovinu i usluge, Marijanska 6, 48000 Koprivnica</item>
    </derivirana_varijabla>
  </DomainObject.Predmet.ProtuStrankaListFormatedWithAdress>
  <DomainObject.Predmet.ProtuStrankaListFormatedWithAdressOIB>
    <izvorni_sadrzaj>
      <item>VELUR jednostavno društvo s ograničenom odgovornošću za proizvodnju obuće, trgovinu i usluge, OIB 23023420413, Marijanska 6, 48000 Koprivnica</item>
    </izvorni_sadrzaj>
    <derivirana_varijabla naziv="DomainObject.Predmet.ProtuStrankaListFormatedWithAdressOIB_1">
      <item>VELUR jednostavno društvo s ograničenom odgovornošću za proizvodnju obuće, trgovinu i usluge, OIB 23023420413, Marijanska 6, 48000 Koprivnica</item>
    </derivirana_varijabla>
  </DomainObject.Predmet.ProtuStrankaListFormatedWithAdressOIB>
  <DomainObject.Predmet.ProtuStrankaListNazivFormated>
    <izvorni_sadrzaj>
      <item>VELUR jednostavno društvo s ograničenom odgovornošću za proizvodnju obuće, trgovinu i usluge</item>
    </izvorni_sadrzaj>
    <derivirana_varijabla naziv="DomainObject.Predmet.ProtuStrankaListNazivFormated_1">
      <item>VELUR jednostavno društvo s ograničenom odgovornošću za proizvodnju obuće, trgovinu i usluge</item>
    </derivirana_varijabla>
  </DomainObject.Predmet.ProtuStrankaListNazivFormated>
  <DomainObject.Predmet.ProtuStrankaListNazivFormatedOIB>
    <izvorni_sadrzaj>
      <item>VELUR jednostavno društvo s ograničenom odgovornošću za proizvodnju obuće, trgovinu i usluge, OIB 23023420413</item>
    </izvorni_sadrzaj>
    <derivirana_varijabla naziv="DomainObject.Predmet.ProtuStrankaListNazivFormatedOIB_1">
      <item>VELUR jednostavno društvo s ograničenom odgovornošću za proizvodnju obuće, trgovinu i usluge, OIB 23023420413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St-87/2016-4</izvorni_sadrzaj>
    <derivirana_varijabla naziv="DomainObject.PoslovniBrojDokumenta_1">St-87/2016-4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VELUR jednostavno društvo s ograničenom odgovornošću za proizvodnju obuće, trgovinu i usluge</izvorni_sadrzaj>
    <derivirana_varijabla naziv="DomainObject.Predmet.ProtustrankaIDrugi_1">VELUR jednostavno društvo s ograničenom odgovornošću za proizvodnju obuće,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VELUR jednostavno društvo s ograničenom odgovornošću za proizvodnju obuće, trgovinu i usluge, OIB 23023420413, Marijanska 6, 48000 Koprivnica</izvorni_sadrzaj>
    <derivirana_varijabla naziv="DomainObject.Predmet.ProtustrankaIDrugiAdressOIB_1">VELUR jednostavno društvo s ograničenom odgovornošću za proizvodnju obuće, trgovinu i usluge, OIB 23023420413, Marijanska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VELUR jednostavno društvo s ograničenom odgovornošću za proizvodnju obuće, trgovinu i usluge</item>
      <item>E-oglasna ploča</item>
      <item>Sudski registar, Trgovački sud u Varaždinu</item>
    </izvorni_sadrzaj>
    <derivirana_varijabla naziv="DomainObject.Predmet.SudioniciListNaziv_1">
      <item>Financijska agencija</item>
      <item>VELUR jednostavno društvo s ograničenom odgovornošću za proizvodnju obuće,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VELUR jednostavno društvo s ograničenom odgovornošću za proizvodnju obuće, trgovinu i usluge, OIB 23023420413, Marijanska 6,48000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VELUR jednostavno društvo s ograničenom odgovornošću za proizvodnju obuće, trgovinu i usluge, OIB 23023420413, Marijanska 6,48000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23023420413</item>
      <item>, OIB null</item>
      <item>, OIB null</item>
    </izvorni_sadrzaj>
    <derivirana_varijabla naziv="DomainObject.Predmet.SudioniciListNazivOIB_1">
      <item>, OIB 85821130368</item>
      <item>, OIB 23023420413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4887DB-CBF0-48BB-9C4F-54D38DAE9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1988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2016-02-05T07:12:00Z</dcterms:created>
  <dc:creator>Ljubica Makovec</dc:creator>
  <dc:description/>
  <cp:keywords/>
  <cp:lastModifiedBy>Maja Marčec</cp:lastModifiedBy>
  <cp:lastPrinted>2016-02-05T09:01:00Z</cp:lastPrinted>
  <dcterms:modified xmlns:xsi="http://www.w3.org/2001/XMLSchema-instance" xsi:type="dcterms:W3CDTF">2016-02-05T09:06:00Z</dcterms:modified>
  <cp:revision>6</cp:revision>
  <dc:subject/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