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13ed" w14:paraId="06d13e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2379FF">
        <w:t>72</w:t>
      </w:r>
      <w:r w:rsidR="00BE59FA">
        <w:t>/201</w:t>
      </w:r>
      <w:r w:rsidR="00766DE9">
        <w:t>6</w:t>
      </w:r>
      <w:r w:rsidR="00BE59FA">
        <w:t>-</w:t>
      </w:r>
      <w:r w:rsidR="00FF73AC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2379FF">
        <w:t>SARA LEVAK j.d.o.o.</w:t>
      </w:r>
      <w:r w:rsidR="00D63DB2">
        <w:t>,</w:t>
      </w:r>
      <w:r w:rsidR="002379FF">
        <w:t xml:space="preserve"> Sesvete, Prva Gupčeva 3,</w:t>
      </w:r>
      <w:r w:rsidR="004E1E18">
        <w:t xml:space="preserve"> OIB </w:t>
      </w:r>
      <w:r w:rsidR="002379FF">
        <w:t>39322591538</w:t>
      </w:r>
      <w:r w:rsidR="00FD4BA6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2379FF">
        <w:t>SARA LEVAK j.d.o.o., Sesvete, Prva Gupčeva 3, OIB 39322591538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2379FF">
        <w:t>14.218,41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2379FF">
        <w:t>Sara Levak</w:t>
      </w:r>
      <w:r w:rsidR="000750EF">
        <w:t>,</w:t>
      </w:r>
      <w:r w:rsidR="003036D5">
        <w:t xml:space="preserve"> </w:t>
      </w:r>
      <w:r w:rsidR="002379FF">
        <w:t>Zagreb</w:t>
      </w:r>
      <w:r w:rsidR="00FF73AC">
        <w:t xml:space="preserve">, </w:t>
      </w:r>
      <w:r w:rsidR="002379FF">
        <w:t>Koledinečka ulica 1</w:t>
      </w:r>
      <w:r w:rsidR="00FF73AC">
        <w:t xml:space="preserve">, </w:t>
      </w:r>
      <w:r w:rsidR="003036D5">
        <w:t xml:space="preserve">OIB: </w:t>
      </w:r>
      <w:r w:rsidR="002379FF">
        <w:t>04781369337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2379FF">
        <w:rPr>
          <w:b/>
        </w:rPr>
        <w:t>72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4B7D04" w:rsidR="004B7D04">
      <w:pPr>
        <w:numPr>
          <w:ilvl w:val="0"/>
          <w:numId w:val="1"/>
        </w:numPr>
      </w:pPr>
      <w:r>
        <w:t>Zak.zastupnik</w:t>
      </w:r>
    </w:p>
    <w:sectPr w:rsidSect="00F2165F" w:rsidR="004B7D04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EC3" w:rsidR="007D7EC3">
      <w:r>
        <w:separator/>
      </w:r>
    </w:p>
  </w:endnote>
  <w:endnote w:id="0" w:type="continuationSeparator">
    <w:p w:rsidRDefault="007D7EC3" w:rsidR="007D7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EC3" w:rsidR="007D7EC3">
      <w:r>
        <w:separator/>
      </w:r>
    </w:p>
  </w:footnote>
  <w:footnote w:id="0" w:type="continuationSeparator">
    <w:p w:rsidRDefault="007D7EC3" w:rsidR="007D7E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7D04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D7EC3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7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7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St-2772/2016</izvorni_sadrzaj>
    <derivirana_varijabla naziv="DomainObject.Predmet.OznakaBroj_1">St-2772/2016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LEVAK jednostavno društvo s ograničenom odgovornošću za usluge i trgovinu</izvorni_sadrzaj>
    <derivirana_varijabla naziv="DomainObject.Predmet.ProtustrankaFormated_1">  SARA LEVAK jednostavno društvo s ograničenom odgovornošću za usluge i trgovinu</derivirana_varijabla>
  </DomainObject.Predmet.ProtustrankaFormated>
  <DomainObject.Predmet.ProtustrankaFormatedOIB>
    <izvorni_sadrzaj>  SARA LEVAK jednostavno društvo s ograničenom odgovornošću za usluge i trgovinu, OIB 39322591538</izvorni_sadrzaj>
    <derivirana_varijabla naziv="DomainObject.Predmet.ProtustrankaFormatedOIB_1">  SARA LEVAK jednostavno društvo s ograničenom odgovornošću za usluge i trgovinu, OIB 39322591538</derivirana_varijabla>
  </DomainObject.Predmet.ProtustrankaFormatedOIB>
  <DomainObject.Predmet.ProtustrankaFormatedWithAdress>
    <izvorni_sadrzaj> SARA LEVAK jednostavno društvo s ograničenom odgovornošću za usluge i trgovinu, Prva Gupčeva 3, 10360 Sesvete</izvorni_sadrzaj>
    <derivirana_varijabla naziv="DomainObject.Predmet.ProtustrankaFormatedWithAdress_1"> SARA LEVAK jednostavno društvo s ograničenom odgovornošću za usluge i trgovinu, Prva Gupčeva 3, 10360 Sesvete</derivirana_varijabla>
  </DomainObject.Predmet.ProtustrankaFormatedWithAdress>
  <DomainObject.Predmet.ProtustrankaFormatedWithAdressOIB>
    <izvorni_sadrzaj> SARA LEVAK jednostavno društvo s ograničenom odgovornošću za usluge i trgovinu, OIB 39322591538, Prva Gupčeva 3, 10360 Sesvete</izvorni_sadrzaj>
    <derivirana_varijabla naziv="DomainObject.Predmet.ProtustrankaFormatedWithAdressOIB_1"> SARA LEVAK jednostavno društvo s ograničenom odgovornošću za usluge i trgovinu, OIB 39322591538, Prva Gupčeva 3, 10360 Sesvete</derivirana_varijabla>
  </DomainObject.Predmet.ProtustrankaFormatedWithAdressOIB>
  <DomainObject.Predmet.ProtustrankaWithAdress>
    <izvorni_sadrzaj>SARA LEVAK jednostavno društvo s ograničenom odgovornošću za usluge i trgovinu Prva Gupčeva 3, 10360 Sesvete</izvorni_sadrzaj>
    <derivirana_varijabla naziv="DomainObject.Predmet.ProtustrankaWithAdress_1">SARA LEVAK jednostavno društvo s ograničenom odgovornošću za usluge i trgovinu Prva Gupčeva 3, 10360 Sesvete</derivirana_varijabla>
  </DomainObject.Predmet.ProtustrankaWithAdress>
  <DomainObject.Predmet.ProtustrankaWithAdressOIB>
    <izvorni_sadrzaj>SARA LEVAK jednostavno društvo s ograničenom odgovornošću za usluge i trgovinu, OIB 39322591538, Prva Gupčeva 3, 10360 Sesvete</izvorni_sadrzaj>
    <derivirana_varijabla naziv="DomainObject.Predmet.ProtustrankaWithAdressOIB_1">SARA LEVAK jednostavno društvo s ograničenom odgovornošću za usluge i trgovinu, OIB 39322591538, Prva Gupčeva 3, 10360 Sesvete</derivirana_varijabla>
  </DomainObject.Predmet.ProtustrankaWithAdressOIB>
  <DomainObject.Predmet.ProtustrankaNazivFormated>
    <izvorni_sadrzaj>SARA LEVAK jednostavno društvo s ograničenom odgovornošću za usluge i trgovinu</izvorni_sadrzaj>
    <derivirana_varijabla naziv="DomainObject.Predmet.ProtustrankaNazivFormated_1">SARA LEVAK jednostavno društvo s ograničenom odgovornošću za usluge i trgovinu</derivirana_varijabla>
  </DomainObject.Predmet.ProtustrankaNazivFormated>
  <DomainObject.Predmet.ProtustrankaNazivFormatedOIB>
    <izvorni_sadrzaj>SARA LEVAK jednostavno društvo s ograničenom odgovornošću za usluge i trgovinu, OIB 39322591538</izvorni_sadrzaj>
    <derivirana_varijabla naziv="DomainObject.Predmet.ProtustrankaNazivFormatedOIB_1">SARA LEVAK jednostavno društvo s ograničenom odgovornošću za usluge i trgovinu, OIB 39322591538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14218.41</izvorni_sadrzaj>
    <derivirana_varijabla naziv="DomainObject.Predmet.TrenutnaVrijednost_1">14218.41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 LEVAK jednostavno društvo s ograničenom odgovornošću za usluge i trgovinu</item>
    </izvorni_sadrzaj>
    <derivirana_varijabla naziv="DomainObject.Predmet.ProtuStrankaListFormated_1">
      <item>SARA LEVAK jednostavno društvo s ograničenom odgovornošću za usluge i trgovinu</item>
    </derivirana_varijabla>
  </DomainObject.Predmet.ProtuStrankaListFormated>
  <DomainObject.Predmet.ProtuStrankaListFormatedOIB>
    <izvorni_sadrzaj>
      <item>SARA LEVAK jednostavno društvo s ograničenom odgovornošću za usluge i trgovinu, OIB 39322591538</item>
    </izvorni_sadrzaj>
    <derivirana_varijabla naziv="DomainObject.Predmet.ProtuStrankaListFormatedOIB_1">
      <item>SARA LEVAK jednostavno društvo s ograničenom odgovornošću za usluge i trgovinu, OIB 39322591538</item>
    </derivirana_varijabla>
  </DomainObject.Predmet.ProtuStrankaListFormatedOIB>
  <DomainObject.Predmet.ProtuStrankaListFormatedWithAdress>
    <izvorni_sadrzaj>
      <item>SARA LEVAK jednostavno društvo s ograničenom odgovornošću za usluge i trgovinu, Prva Gupčeva 3, 10360 Sesvete</item>
    </izvorni_sadrzaj>
    <derivirana_varijabla naziv="DomainObject.Predmet.ProtuStrankaListFormatedWithAdress_1">
      <item>SARA LEVAK jednostavno društvo s ograničenom odgovornošću za usluge i trgovinu, Prva Gupčeva 3, 10360 Sesvete</item>
    </derivirana_varijabla>
  </DomainObject.Predmet.ProtuStrankaListFormatedWithAdress>
  <DomainObject.Predmet.ProtuStrankaListFormatedWithAdressOIB>
    <izvorni_sadrzaj>
      <item>SARA LEVAK jednostavno društvo s ograničenom odgovornošću za usluge i trgovinu, OIB 39322591538, Prva Gupčeva 3, 10360 Sesvete</item>
    </izvorni_sadrzaj>
    <derivirana_varijabla naziv="DomainObject.Predmet.ProtuStrankaListFormatedWithAdressOIB_1">
      <item>SARA LEVAK jednostavno društvo s ograničenom odgovornošću za usluge i trgovinu, OIB 39322591538, Prva Gupčeva 3, 10360 Sesvete</item>
    </derivirana_varijabla>
  </DomainObject.Predmet.ProtuStrankaListFormatedWithAdressOIB>
  <DomainObject.Predmet.ProtuStrankaListNazivFormated>
    <izvorni_sadrzaj>
      <item>SARA LEVAK jednostavno društvo s ograničenom odgovornošću za usluge i trgovinu</item>
    </izvorni_sadrzaj>
    <derivirana_varijabla naziv="DomainObject.Predmet.ProtuStrankaListNazivFormated_1">
      <item>SARA LEVAK jednostavno društvo s ograničenom odgovornošću za usluge i trgovinu</item>
    </derivirana_varijabla>
  </DomainObject.Predmet.ProtuStrankaListNazivFormated>
  <DomainObject.Predmet.ProtuStrankaListNazivFormatedOIB>
    <izvorni_sadrzaj>
      <item>SARA LEVAK jednostavno društvo s ograničenom odgovornošću za usluge i trgovinu, OIB 39322591538</item>
    </izvorni_sadrzaj>
    <derivirana_varijabla naziv="DomainObject.Predmet.ProtuStrankaListNazivFormatedOIB_1">
      <item>SARA LEVAK jednostavno društvo s ograničenom odgovornošću za usluge i trgovinu, OIB 39322591538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 LEVAK jednostavno društvo s ograničenom odgovornošću za usluge i trgovinu</izvorni_sadrzaj>
    <derivirana_varijabla naziv="DomainObject.Predmet.ProtustrankaIDrugi_1">SARA LEVAK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 LEVAK jednostavno društvo s ograničenom odgovornošću za usluge i trgovinu, OIB 39322591538, Prva Gupčeva 3, 10360 Sesvete</izvorni_sadrzaj>
    <derivirana_varijabla naziv="DomainObject.Predmet.ProtustrankaIDrugiAdressOIB_1">SARA LEVAK jednostavno društvo s ograničenom odgovornošću za usluge i trgovinu, OIB 39322591538, Prva Gupčeva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LEVAK jednostavno društvo s ograničenom odgovornošću za usluge i trgovinu</item>
      <item>FINA Regionalni centar Zagreb</item>
    </izvorni_sadrzaj>
    <derivirana_varijabla naziv="DomainObject.Predmet.SudioniciListNaziv_1">
      <item>SARA LEVAK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SARA LEVAK jednostavno društvo s ograničenom odgovornošću za usluge i trgovinu, OIB 39322591538, Prva Gupčeva 3,10360 Sesvete</item>
      <item>FINA Regionalni centar Zagreb, OIB 85821130368, Trg svibanjskih žrtava 1995. br. 1,10000 Zagreb</item>
    </izvorni_sadrzaj>
    <derivirana_varijabla naziv="DomainObject.Predmet.SudioniciListAdressOIB_1">
      <item>SARA LEVAK jednostavno društvo s ograničenom odgovornošću za usluge i trgovinu, OIB 39322591538, Prva Gupčeva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39322591538</item>
      <item>, OIB 85821130368</item>
    </izvorni_sadrzaj>
    <derivirana_varijabla naziv="DomainObject.Predmet.SudioniciListNazivOIB_1">
      <item>, OIB 39322591538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1924</properties:Characters>
  <properties:Lines>51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2016-11-04T12:08:00Z</dcterms:created>
  <dc:creator>Korisnik</dc:creator>
  <cp:lastModifiedBy>wsadmin</cp:lastModifiedBy>
  <cp:lastPrinted>2016-11-04T12:06:00Z</cp:lastPrinted>
  <dcterms:modified xmlns:xsi="http://www.w3.org/2001/XMLSchema-instance" xsi:type="dcterms:W3CDTF">2016-11-09T11:07:00Z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