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ada1b" w14:paraId="d6ada1b"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BE7579">
        <w:rPr>
          <w:rFonts w:hAnsi="Times New Roman" w:ascii="Times New Roman"/>
          <w:szCs w:val="24"/>
          <w:lang w:val="hr-HR"/>
        </w:rPr>
        <w:t>18. siječnja 2018</w:t>
      </w:r>
      <w:r w:rsidR="006C02EF" w:rsidRPr="00417D1C">
        <w:rPr>
          <w:rFonts w:hAnsi="Times New Roman" w:ascii="Times New Roman"/>
          <w:szCs w:val="24"/>
          <w:lang w:val="hr-HR"/>
        </w:rPr>
        <w:t>. godine</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sastavljen kod Trgovačkog suda u Varaždinu,</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o održanom ispitnom ročištu u stečajnom postupku</w:t>
      </w:r>
    </w:p>
    <w:p w:rsidRDefault="006C02EF" w:rsidP="00BE7579" w:rsidR="00BE7579">
      <w:pPr>
        <w:jc w:val="center"/>
        <w:rPr>
          <w:rFonts w:hAnsi="Times New Roman" w:ascii="Times New Roman"/>
          <w:szCs w:val="24"/>
          <w:lang w:val="hr-HR"/>
        </w:rPr>
      </w:pPr>
      <w:r w:rsidRPr="00417D1C">
        <w:rPr>
          <w:rFonts w:hAnsi="Times New Roman" w:ascii="Times New Roman"/>
          <w:szCs w:val="24"/>
          <w:lang w:val="hr-HR"/>
        </w:rPr>
        <w:t xml:space="preserve">nad </w:t>
      </w:r>
      <w:r w:rsidR="00BE7579">
        <w:rPr>
          <w:rFonts w:hAnsi="Times New Roman" w:ascii="Times New Roman"/>
          <w:szCs w:val="24"/>
          <w:lang w:val="hr-HR"/>
        </w:rPr>
        <w:t>stečajnom masom iza VIRTUAL INFORMACIJSKE TEHNOLOGIJE d.o.o.,</w:t>
      </w:r>
    </w:p>
    <w:p w:rsidRDefault="00BE7579" w:rsidP="00BE7579" w:rsidR="00BE7579">
      <w:pPr>
        <w:jc w:val="center"/>
        <w:rPr>
          <w:rFonts w:hAnsi="Times New Roman" w:ascii="Times New Roman"/>
          <w:lang w:val="hr-HR"/>
        </w:rPr>
      </w:pPr>
      <w:r>
        <w:rPr>
          <w:rFonts w:hAnsi="Times New Roman" w:ascii="Times New Roman"/>
          <w:szCs w:val="24"/>
          <w:lang w:val="hr-HR"/>
        </w:rPr>
        <w:t>OIB: 13552748827, Đure Basaričeka 19, Đurđevac</w:t>
      </w:r>
      <w:r>
        <w:rPr>
          <w:rFonts w:hAnsi="Times New Roman" w:ascii="Times New Roman"/>
          <w:lang w:val="hr-HR"/>
        </w:rPr>
        <w:t>,</w:t>
      </w:r>
    </w:p>
    <w:p w:rsidRDefault="00A877C1" w:rsidP="00BE7579" w:rsidR="00A877C1" w:rsidRPr="00417D1C">
      <w:pPr>
        <w:jc w:val="center"/>
        <w:rPr>
          <w:rFonts w:hAnsi="Times New Roman" w:ascii="Times New Roman"/>
          <w:lang w:val="hr-HR"/>
        </w:rPr>
      </w:pPr>
    </w:p>
    <w:p w:rsidRDefault="004A2F86" w:rsidP="006C02EF" w:rsidR="004A2F86"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 xml:space="preserve">Početak u </w:t>
      </w:r>
      <w:r w:rsidR="00FB1BD4">
        <w:rPr>
          <w:rFonts w:hAnsi="Times New Roman" w:ascii="Times New Roman"/>
          <w:szCs w:val="24"/>
          <w:lang w:val="hr-HR"/>
        </w:rPr>
        <w:t>10,30</w:t>
      </w:r>
      <w:r w:rsidR="00A877C1" w:rsidRPr="00417D1C">
        <w:rPr>
          <w:rFonts w:hAnsi="Times New Roman" w:ascii="Times New Roman"/>
          <w:szCs w:val="24"/>
          <w:lang w:val="hr-HR"/>
        </w:rPr>
        <w:t xml:space="preserve"> </w:t>
      </w:r>
      <w:r w:rsidRPr="00417D1C">
        <w:rPr>
          <w:rFonts w:hAnsi="Times New Roman" w:ascii="Times New Roman"/>
          <w:szCs w:val="24"/>
          <w:lang w:val="hr-HR"/>
        </w:rPr>
        <w:t>sati.</w:t>
      </w:r>
    </w:p>
    <w:p w:rsidRDefault="006C02EF" w:rsidP="006C02EF" w:rsidR="006C02EF" w:rsidRPr="00417D1C">
      <w:pPr>
        <w:jc w:val="both"/>
        <w:rPr>
          <w:rFonts w:hAnsi="Times New Roman" w:ascii="Times New Roman"/>
          <w:szCs w:val="24"/>
          <w:lang w:val="hr-HR"/>
        </w:rPr>
      </w:pP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PRISUTNI:</w:t>
      </w:r>
    </w:p>
    <w:p w:rsidRDefault="00BE7579" w:rsidP="006C02EF" w:rsidR="006B6C61">
      <w:pPr>
        <w:jc w:val="both"/>
        <w:rPr>
          <w:rFonts w:hAnsi="Times New Roman" w:ascii="Times New Roman"/>
          <w:szCs w:val="24"/>
          <w:lang w:val="hr-HR"/>
        </w:rPr>
      </w:pPr>
      <w:r>
        <w:rPr>
          <w:rFonts w:hAnsi="Times New Roman" w:ascii="Times New Roman"/>
          <w:szCs w:val="24"/>
          <w:lang w:val="hr-HR"/>
        </w:rPr>
        <w:t>-stečajni upravitelj Duško Koruga</w:t>
      </w:r>
    </w:p>
    <w:p w:rsidRDefault="00A2410E" w:rsidP="006C02EF" w:rsidR="006C02EF" w:rsidRPr="00417D1C">
      <w:pPr>
        <w:jc w:val="both"/>
        <w:rPr>
          <w:rFonts w:hAnsi="Times New Roman" w:ascii="Times New Roman"/>
          <w:szCs w:val="24"/>
          <w:lang w:val="hr-HR"/>
        </w:rPr>
      </w:pPr>
      <w:r w:rsidRPr="00417D1C">
        <w:rPr>
          <w:rFonts w:hAnsi="Times New Roman" w:ascii="Times New Roman"/>
          <w:szCs w:val="24"/>
          <w:lang w:val="hr-HR"/>
        </w:rPr>
        <w:t>-zastup</w:t>
      </w:r>
      <w:r w:rsidR="001C00D6">
        <w:rPr>
          <w:rFonts w:hAnsi="Times New Roman" w:ascii="Times New Roman"/>
          <w:szCs w:val="24"/>
          <w:lang w:val="hr-HR"/>
        </w:rPr>
        <w:t>nica Republike Hrvatske, zamjenica</w:t>
      </w:r>
      <w:r w:rsidRPr="00417D1C">
        <w:rPr>
          <w:rFonts w:hAnsi="Times New Roman" w:ascii="Times New Roman"/>
          <w:szCs w:val="24"/>
          <w:lang w:val="hr-HR"/>
        </w:rPr>
        <w:t xml:space="preserve"> </w:t>
      </w:r>
      <w:r w:rsidR="006C02EF" w:rsidRPr="00417D1C">
        <w:rPr>
          <w:rFonts w:hAnsi="Times New Roman" w:ascii="Times New Roman"/>
          <w:szCs w:val="24"/>
          <w:lang w:val="hr-HR"/>
        </w:rPr>
        <w:t xml:space="preserve">Županijskog državnog odvjetnika u Varaždinu, Građansko-upravni odjel, </w:t>
      </w:r>
      <w:r w:rsidR="001C00D6">
        <w:rPr>
          <w:rFonts w:hAnsi="Times New Roman" w:ascii="Times New Roman"/>
          <w:szCs w:val="24"/>
          <w:lang w:val="hr-HR"/>
        </w:rPr>
        <w:t>Mirjana Bogdanović-Kamber</w:t>
      </w:r>
    </w:p>
    <w:p w:rsidRDefault="004A2F86" w:rsidP="006C02EF" w:rsidR="004A2F86">
      <w:pPr>
        <w:jc w:val="both"/>
        <w:rPr>
          <w:rFonts w:hAnsi="Times New Roman" w:ascii="Times New Roman"/>
          <w:szCs w:val="24"/>
          <w:lang w:val="hr-HR"/>
        </w:rPr>
      </w:pPr>
    </w:p>
    <w:p w:rsidRDefault="001C00D6" w:rsidP="006C02EF" w:rsidR="001C00D6" w:rsidRPr="00417D1C">
      <w:pPr>
        <w:jc w:val="both"/>
        <w:rPr>
          <w:rFonts w:hAnsi="Times New Roman" w:ascii="Times New Roman"/>
          <w:szCs w:val="24"/>
          <w:lang w:val="hr-HR"/>
        </w:rPr>
      </w:pPr>
    </w:p>
    <w:p w:rsidRDefault="00C32958" w:rsidP="00451255" w:rsidR="00C32958" w:rsidRPr="00417D1C">
      <w:pPr>
        <w:ind w:firstLine="708"/>
        <w:jc w:val="both"/>
        <w:rPr>
          <w:rFonts w:hAnsi="Times New Roman" w:ascii="Times New Roman"/>
          <w:szCs w:val="24"/>
          <w:lang w:val="hr-HR"/>
        </w:rPr>
      </w:pPr>
      <w:r w:rsidRPr="00417D1C">
        <w:rPr>
          <w:rFonts w:hAnsi="Times New Roman" w:ascii="Times New Roman"/>
          <w:szCs w:val="24"/>
          <w:lang w:val="hr-HR"/>
        </w:rPr>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C32958" w:rsidP="00C32958" w:rsidR="00C32958" w:rsidRPr="00417D1C">
      <w:pPr>
        <w:jc w:val="both"/>
        <w:rPr>
          <w:rFonts w:hAnsi="Times New Roman" w:ascii="Times New Roman"/>
          <w:szCs w:val="24"/>
          <w:lang w:val="hr-HR"/>
        </w:rPr>
      </w:pPr>
    </w:p>
    <w:p w:rsidRDefault="00C32958" w:rsidP="00BE7579" w:rsidR="00C32958" w:rsidRPr="00417D1C">
      <w:pPr>
        <w:ind w:firstLine="720"/>
        <w:jc w:val="both"/>
        <w:rPr>
          <w:rFonts w:hAnsi="Times New Roman" w:ascii="Times New Roman"/>
          <w:szCs w:val="24"/>
          <w:lang w:val="hr-HR"/>
        </w:rPr>
      </w:pPr>
      <w:r w:rsidRPr="00417D1C">
        <w:rPr>
          <w:rFonts w:hAnsi="Times New Roman" w:ascii="Times New Roman"/>
          <w:szCs w:val="24"/>
          <w:lang w:val="hr-HR"/>
        </w:rPr>
        <w:t xml:space="preserve">Nakon toga prelazi se od strane </w:t>
      </w:r>
      <w:r w:rsidR="007C3A11" w:rsidRPr="00417D1C">
        <w:rPr>
          <w:rFonts w:hAnsi="Times New Roman" w:ascii="Times New Roman"/>
          <w:szCs w:val="24"/>
          <w:lang w:val="hr-HR"/>
        </w:rPr>
        <w:t>stečajnog upravitelja</w:t>
      </w:r>
      <w:r w:rsidRPr="00417D1C">
        <w:rPr>
          <w:rFonts w:hAnsi="Times New Roman" w:ascii="Times New Roman"/>
          <w:szCs w:val="24"/>
          <w:lang w:val="hr-HR"/>
        </w:rPr>
        <w:t xml:space="preserve"> na ispitivanje tražbina koje su stečajni vjerovnici prijavili u ovom stečajnom postupku, te </w:t>
      </w:r>
      <w:r w:rsidR="007C3A11" w:rsidRPr="00417D1C">
        <w:rPr>
          <w:rFonts w:hAnsi="Times New Roman" w:ascii="Times New Roman"/>
          <w:szCs w:val="24"/>
          <w:lang w:val="hr-HR"/>
        </w:rPr>
        <w:t>stečajni upravitelj</w:t>
      </w:r>
      <w:r w:rsidR="00BE7579">
        <w:rPr>
          <w:rFonts w:hAnsi="Times New Roman" w:ascii="Times New Roman"/>
          <w:szCs w:val="24"/>
          <w:lang w:val="hr-HR"/>
        </w:rPr>
        <w:t xml:space="preserve"> ispituje tražbine </w:t>
      </w:r>
      <w:r w:rsidRPr="00417D1C">
        <w:rPr>
          <w:rFonts w:hAnsi="Times New Roman" w:ascii="Times New Roman"/>
          <w:szCs w:val="24"/>
          <w:lang w:val="hr-HR"/>
        </w:rPr>
        <w:t>drugog višeg isplatnog reda.</w:t>
      </w:r>
    </w:p>
    <w:p w:rsidRDefault="00013262" w:rsidP="00C32958" w:rsidR="00013262" w:rsidRPr="00417D1C">
      <w:pPr>
        <w:rPr>
          <w:rFonts w:hAnsi="Times New Roman" w:ascii="Times New Roman"/>
          <w:szCs w:val="24"/>
          <w:lang w:val="hr-HR"/>
        </w:rPr>
      </w:pPr>
    </w:p>
    <w:p w:rsidRDefault="00C32958" w:rsidP="00013262" w:rsidR="00C32958">
      <w:pPr>
        <w:rPr>
          <w:rFonts w:hAnsi="Times New Roman" w:ascii="Times New Roman"/>
          <w:szCs w:val="24"/>
          <w:lang w:val="hr-HR"/>
        </w:rPr>
      </w:pPr>
      <w:r w:rsidRPr="00417D1C">
        <w:rPr>
          <w:rFonts w:hAnsi="Times New Roman" w:ascii="Times New Roman"/>
          <w:szCs w:val="24"/>
          <w:lang w:val="hr-HR"/>
        </w:rPr>
        <w:t>DRUGI VIŠI ISPLATNI RED</w:t>
      </w:r>
    </w:p>
    <w:p w:rsidRDefault="004A2F86" w:rsidP="006C02EF" w:rsidR="004A2F86" w:rsidRPr="00417D1C">
      <w:pPr>
        <w:jc w:val="both"/>
        <w:rPr>
          <w:rFonts w:hAnsi="Times New Roman" w:ascii="Times New Roman"/>
          <w:szCs w:val="24"/>
          <w:lang w:val="hr-HR"/>
        </w:rPr>
      </w:pPr>
    </w:p>
    <w:tbl>
      <w:tblPr>
        <w:tblpPr w:tblpY="1" w:tblpXSpec="center" w:vertAnchor="text" w:rightFromText="180" w:leftFromText="180"/>
        <w:tblW w:type="pct" w:w="4712"/>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Layout w:type="fixed"/>
        <w:tblCellMar>
          <w:left w:type="dxa" w:w="43"/>
        </w:tblCellMar>
        <w:tblLook w:val="00A0" w:noVBand="0" w:noHBand="0" w:lastColumn="0" w:firstColumn="1" w:lastRow="0" w:firstRow="1"/>
      </w:tblPr>
      <w:tblGrid>
        <w:gridCol w:w="1036"/>
        <w:gridCol w:w="1275"/>
        <w:gridCol w:w="1315"/>
        <w:gridCol w:w="1109"/>
        <w:gridCol w:w="978"/>
        <w:gridCol w:w="864"/>
        <w:gridCol w:w="1121"/>
        <w:gridCol w:w="992"/>
      </w:tblGrid>
      <w:tr w:rsidTr="001C00D6" w:rsidR="001C00D6" w:rsidRPr="001C00D6">
        <w:trPr>
          <w:jc w:val="center"/>
        </w:trPr>
        <w:tc>
          <w:tcPr>
            <w:tcW w:type="dxa" w:w="1036"/>
            <w:tcMar>
              <w:left w:type="dxa" w:w="43"/>
            </w:tcMar>
            <w:vAlign w:val="center"/>
          </w:tcPr>
          <w:p w:rsidRDefault="001C00D6" w:rsidP="001C00D6" w:rsidR="001C00D6" w:rsidRPr="001C00D6">
            <w:pPr>
              <w:widowControl/>
              <w:jc w:val="center"/>
              <w:rPr>
                <w:rFonts w:eastAsia="SimSun" w:hAnsi="Calibri" w:ascii="Calibri"/>
                <w:snapToGrid/>
                <w:color w:val="00000A"/>
                <w:sz w:val="20"/>
                <w:lang w:val="hr-HR"/>
              </w:rPr>
            </w:pPr>
            <w:r w:rsidRPr="001C00D6">
              <w:rPr>
                <w:rFonts w:eastAsia="SimSun" w:hAnsi="Times New Roman" w:ascii="Times New Roman"/>
                <w:snapToGrid/>
                <w:color w:val="00000A"/>
                <w:sz w:val="20"/>
                <w:lang w:val="hr-HR"/>
              </w:rPr>
              <w:t>Redni broj prijavljene tražbine</w:t>
            </w:r>
          </w:p>
        </w:tc>
        <w:tc>
          <w:tcPr>
            <w:tcW w:type="dxa" w:w="1275"/>
            <w:tcMar>
              <w:left w:type="dxa" w:w="43"/>
            </w:tcMar>
            <w:vAlign w:val="center"/>
          </w:tcPr>
          <w:p w:rsidRDefault="001C00D6" w:rsidP="001C00D6" w:rsidR="001C00D6" w:rsidRPr="001C00D6">
            <w:pPr>
              <w:widowControl/>
              <w:jc w:val="center"/>
              <w:rPr>
                <w:rFonts w:eastAsia="SimSun" w:hAnsi="Calibri" w:ascii="Calibri"/>
                <w:snapToGrid/>
                <w:color w:val="00000A"/>
                <w:sz w:val="20"/>
                <w:lang w:val="hr-HR"/>
              </w:rPr>
            </w:pPr>
            <w:r w:rsidRPr="001C00D6">
              <w:rPr>
                <w:rFonts w:eastAsia="SimSun" w:hAnsi="Times New Roman" w:ascii="Times New Roman"/>
                <w:snapToGrid/>
                <w:color w:val="00000A"/>
                <w:sz w:val="20"/>
                <w:lang w:val="hr-HR"/>
              </w:rPr>
              <w:t>Ime i prezime / tvrtka  ili naziv vjerovnika</w:t>
            </w:r>
          </w:p>
        </w:tc>
        <w:tc>
          <w:tcPr>
            <w:tcW w:type="dxa" w:w="1315"/>
            <w:tcMar>
              <w:left w:type="dxa" w:w="43"/>
            </w:tcMar>
            <w:vAlign w:val="center"/>
          </w:tcPr>
          <w:p w:rsidRDefault="001C00D6" w:rsidP="001C00D6" w:rsidR="001C00D6" w:rsidRPr="001C00D6">
            <w:pPr>
              <w:widowControl/>
              <w:jc w:val="center"/>
              <w:rPr>
                <w:rFonts w:eastAsia="SimSun" w:hAnsi="Calibri" w:ascii="Calibri"/>
                <w:snapToGrid/>
                <w:color w:val="00000A"/>
                <w:sz w:val="20"/>
                <w:lang w:val="hr-HR"/>
              </w:rPr>
            </w:pPr>
            <w:r w:rsidRPr="001C00D6">
              <w:rPr>
                <w:rFonts w:eastAsia="SimSun" w:hAnsi="Times New Roman" w:ascii="Times New Roman"/>
                <w:snapToGrid/>
                <w:color w:val="00000A"/>
                <w:sz w:val="20"/>
                <w:lang w:val="hr-HR"/>
              </w:rPr>
              <w:t>OIB</w:t>
            </w:r>
            <w:r w:rsidRPr="001C00D6">
              <w:rPr>
                <w:rFonts w:eastAsia="SimSun" w:hAnsi="Times New Roman" w:ascii="Times New Roman"/>
                <w:snapToGrid/>
                <w:color w:val="00000A"/>
                <w:sz w:val="20"/>
                <w:lang w:val="hr-HR"/>
              </w:rPr>
              <w:br/>
              <w:t>vjerovnika</w:t>
            </w:r>
          </w:p>
        </w:tc>
        <w:tc>
          <w:tcPr>
            <w:tcW w:type="dxa" w:w="1109"/>
            <w:tcMar>
              <w:left w:type="dxa" w:w="43"/>
            </w:tcMar>
            <w:vAlign w:val="center"/>
          </w:tcPr>
          <w:p w:rsidRDefault="001C00D6" w:rsidP="001C00D6" w:rsidR="001C00D6" w:rsidRPr="001C00D6">
            <w:pPr>
              <w:widowControl/>
              <w:jc w:val="center"/>
              <w:rPr>
                <w:rFonts w:eastAsia="SimSun" w:hAnsi="Calibri" w:ascii="Calibri"/>
                <w:snapToGrid/>
                <w:color w:val="00000A"/>
                <w:sz w:val="20"/>
                <w:lang w:val="hr-HR"/>
              </w:rPr>
            </w:pPr>
            <w:r w:rsidRPr="001C00D6">
              <w:rPr>
                <w:rFonts w:eastAsia="SimSun" w:hAnsi="Times New Roman" w:ascii="Times New Roman"/>
                <w:snapToGrid/>
                <w:color w:val="00000A"/>
                <w:sz w:val="20"/>
                <w:lang w:val="hr-HR"/>
              </w:rPr>
              <w:t>Adresa / sjedište vjerovnika</w:t>
            </w:r>
          </w:p>
        </w:tc>
        <w:tc>
          <w:tcPr>
            <w:tcW w:type="dxa" w:w="978"/>
            <w:tcMar>
              <w:left w:type="dxa" w:w="43"/>
            </w:tcMar>
            <w:vAlign w:val="center"/>
          </w:tcPr>
          <w:p w:rsidRDefault="001C00D6" w:rsidP="001C00D6" w:rsidR="001C00D6" w:rsidRPr="001C00D6">
            <w:pPr>
              <w:widowControl/>
              <w:jc w:val="center"/>
              <w:rPr>
                <w:rFonts w:eastAsia="SimSun" w:hAnsi="Calibri" w:ascii="Calibri"/>
                <w:snapToGrid/>
                <w:color w:val="00000A"/>
                <w:sz w:val="20"/>
                <w:lang w:val="hr-HR"/>
              </w:rPr>
            </w:pPr>
            <w:r w:rsidRPr="001C00D6">
              <w:rPr>
                <w:rFonts w:eastAsia="SimSun" w:hAnsi="Times New Roman" w:ascii="Times New Roman"/>
                <w:snapToGrid/>
                <w:color w:val="00000A"/>
                <w:sz w:val="20"/>
                <w:lang w:val="hr-HR"/>
              </w:rPr>
              <w:t>Iznos prijavljene tražbine (kn)</w:t>
            </w:r>
          </w:p>
        </w:tc>
        <w:tc>
          <w:tcPr>
            <w:tcW w:type="dxa" w:w="864"/>
            <w:tcMar>
              <w:left w:type="dxa" w:w="43"/>
            </w:tcMar>
            <w:vAlign w:val="center"/>
          </w:tcPr>
          <w:p w:rsidRDefault="001C00D6" w:rsidP="001C00D6" w:rsidR="001C00D6" w:rsidRPr="001C00D6">
            <w:pPr>
              <w:widowControl/>
              <w:jc w:val="center"/>
              <w:rPr>
                <w:rFonts w:eastAsia="SimSun" w:hAnsi="Calibri" w:ascii="Calibri"/>
                <w:snapToGrid/>
                <w:color w:val="00000A"/>
                <w:sz w:val="20"/>
                <w:lang w:val="hr-HR"/>
              </w:rPr>
            </w:pPr>
            <w:r w:rsidRPr="001C00D6">
              <w:rPr>
                <w:rFonts w:eastAsia="SimSun" w:hAnsi="Times New Roman" w:ascii="Times New Roman"/>
                <w:snapToGrid/>
                <w:color w:val="00000A"/>
                <w:sz w:val="20"/>
                <w:lang w:val="hr-HR"/>
              </w:rPr>
              <w:t>Pravna osnova prijavljene tražbine</w:t>
            </w:r>
          </w:p>
        </w:tc>
        <w:tc>
          <w:tcPr>
            <w:tcW w:type="dxa" w:w="1121"/>
            <w:tcMar>
              <w:left w:type="dxa" w:w="43"/>
            </w:tcMar>
            <w:vAlign w:val="center"/>
          </w:tcPr>
          <w:p w:rsidRDefault="001C00D6" w:rsidP="001C00D6" w:rsidR="001C00D6" w:rsidRPr="001C00D6">
            <w:pPr>
              <w:widowControl/>
              <w:jc w:val="center"/>
              <w:rPr>
                <w:rFonts w:eastAsia="SimSun" w:hAnsi="Calibri" w:ascii="Calibri"/>
                <w:snapToGrid/>
                <w:color w:val="00000A"/>
                <w:sz w:val="20"/>
                <w:lang w:val="hr-HR"/>
              </w:rPr>
            </w:pPr>
            <w:r w:rsidRPr="001C00D6">
              <w:rPr>
                <w:rFonts w:eastAsia="SimSun" w:hAnsi="Times New Roman" w:ascii="Times New Roman"/>
                <w:snapToGrid/>
                <w:color w:val="00000A"/>
                <w:sz w:val="20"/>
                <w:lang w:val="hr-HR"/>
              </w:rPr>
              <w:t>Iznos priznate tražbine</w:t>
            </w:r>
          </w:p>
          <w:p w:rsidRDefault="001C00D6" w:rsidP="001C00D6" w:rsidR="001C00D6" w:rsidRPr="001C00D6">
            <w:pPr>
              <w:widowControl/>
              <w:jc w:val="center"/>
              <w:rPr>
                <w:rFonts w:eastAsia="SimSun" w:hAnsi="Calibri" w:ascii="Calibri"/>
                <w:snapToGrid/>
                <w:color w:val="00000A"/>
                <w:sz w:val="20"/>
                <w:lang w:val="hr-HR"/>
              </w:rPr>
            </w:pPr>
            <w:r w:rsidRPr="001C00D6">
              <w:rPr>
                <w:rFonts w:eastAsia="SimSun" w:hAnsi="Times New Roman" w:ascii="Times New Roman"/>
                <w:snapToGrid/>
                <w:color w:val="00000A"/>
                <w:sz w:val="20"/>
                <w:lang w:val="hr-HR"/>
              </w:rPr>
              <w:t>(kn)</w:t>
            </w:r>
          </w:p>
        </w:tc>
        <w:tc>
          <w:tcPr>
            <w:tcW w:type="dxa" w:w="992"/>
            <w:tcMar>
              <w:left w:type="dxa" w:w="43"/>
            </w:tcMar>
            <w:vAlign w:val="center"/>
          </w:tcPr>
          <w:p w:rsidRDefault="001C00D6" w:rsidP="001C00D6" w:rsidR="001C00D6" w:rsidRPr="001C00D6">
            <w:pPr>
              <w:widowControl/>
              <w:jc w:val="center"/>
              <w:rPr>
                <w:rFonts w:eastAsia="SimSun" w:hAnsi="Calibri" w:ascii="Calibri"/>
                <w:snapToGrid/>
                <w:color w:val="00000A"/>
                <w:sz w:val="20"/>
                <w:lang w:val="hr-HR"/>
              </w:rPr>
            </w:pPr>
            <w:r w:rsidRPr="001C00D6">
              <w:rPr>
                <w:rFonts w:eastAsia="SimSun" w:hAnsi="Times New Roman" w:ascii="Times New Roman"/>
                <w:snapToGrid/>
                <w:color w:val="00000A"/>
                <w:sz w:val="20"/>
                <w:lang w:val="hr-HR"/>
              </w:rPr>
              <w:t>Iznos osporene tražbine</w:t>
            </w:r>
          </w:p>
          <w:p w:rsidRDefault="001C00D6" w:rsidP="001C00D6" w:rsidR="001C00D6" w:rsidRPr="001C00D6">
            <w:pPr>
              <w:widowControl/>
              <w:jc w:val="center"/>
              <w:rPr>
                <w:rFonts w:eastAsia="SimSun" w:hAnsi="Calibri" w:ascii="Calibri"/>
                <w:snapToGrid/>
                <w:color w:val="00000A"/>
                <w:sz w:val="20"/>
                <w:lang w:val="hr-HR"/>
              </w:rPr>
            </w:pPr>
            <w:r w:rsidRPr="001C00D6">
              <w:rPr>
                <w:rFonts w:eastAsia="SimSun" w:hAnsi="Times New Roman" w:ascii="Times New Roman"/>
                <w:snapToGrid/>
                <w:color w:val="00000A"/>
                <w:sz w:val="20"/>
                <w:lang w:val="hr-HR"/>
              </w:rPr>
              <w:t>(kn)</w:t>
            </w:r>
          </w:p>
        </w:tc>
      </w:tr>
      <w:tr w:rsidTr="001C00D6" w:rsidR="001C00D6" w:rsidRPr="001C00D6">
        <w:trPr>
          <w:jc w:val="center"/>
        </w:trPr>
        <w:tc>
          <w:tcPr>
            <w:tcW w:type="dxa" w:w="1036"/>
            <w:tcMar>
              <w:left w:type="dxa" w:w="43"/>
            </w:tcMar>
            <w:vAlign w:val="center"/>
          </w:tcPr>
          <w:p w:rsidRDefault="001C00D6" w:rsidP="001C00D6" w:rsidR="001C00D6" w:rsidRPr="001C00D6">
            <w:pPr>
              <w:widowControl/>
              <w:spacing w:after="80"/>
              <w:jc w:val="center"/>
              <w:rPr>
                <w:rFonts w:eastAsia="SimSun" w:hAnsi="Times New Roman" w:ascii="Times New Roman"/>
                <w:snapToGrid/>
                <w:color w:val="00000A"/>
                <w:sz w:val="20"/>
                <w:lang w:val="hr-HR"/>
              </w:rPr>
            </w:pPr>
            <w:r w:rsidRPr="001C00D6">
              <w:rPr>
                <w:rFonts w:eastAsia="SimSun" w:hAnsi="Times New Roman" w:ascii="Times New Roman"/>
                <w:snapToGrid/>
                <w:color w:val="00000A"/>
                <w:sz w:val="20"/>
                <w:lang w:val="hr-HR"/>
              </w:rPr>
              <w:t>1.</w:t>
            </w:r>
          </w:p>
        </w:tc>
        <w:tc>
          <w:tcPr>
            <w:tcW w:type="dxa" w:w="1275"/>
            <w:tcMar>
              <w:left w:type="dxa" w:w="43"/>
            </w:tcMar>
            <w:vAlign w:val="center"/>
          </w:tcPr>
          <w:p w:rsidRDefault="001C00D6" w:rsidP="001C00D6" w:rsidR="001C00D6" w:rsidRPr="001C00D6">
            <w:pPr>
              <w:widowControl/>
              <w:jc w:val="center"/>
              <w:rPr>
                <w:rFonts w:eastAsia="SimSun" w:hAnsi="Times New Roman" w:ascii="Times New Roman"/>
                <w:snapToGrid/>
                <w:color w:val="00000A"/>
                <w:sz w:val="20"/>
                <w:lang w:val="hr-HR"/>
              </w:rPr>
            </w:pPr>
            <w:r w:rsidRPr="001C00D6">
              <w:rPr>
                <w:rFonts w:eastAsia="SimSun" w:hAnsi="Times New Roman" w:ascii="Times New Roman"/>
                <w:snapToGrid/>
                <w:color w:val="00000A"/>
                <w:sz w:val="20"/>
                <w:lang w:val="hr-HR"/>
              </w:rPr>
              <w:t>REPUBLIKA HRVATSKA, Ministarstvo financija, Porezna uprava, zastupana po ŽDO u Varaždinu</w:t>
            </w:r>
          </w:p>
        </w:tc>
        <w:tc>
          <w:tcPr>
            <w:tcW w:type="dxa" w:w="1315"/>
            <w:tcMar>
              <w:left w:type="dxa" w:w="43"/>
            </w:tcMar>
            <w:vAlign w:val="center"/>
          </w:tcPr>
          <w:p w:rsidRDefault="001C00D6" w:rsidP="001C00D6" w:rsidR="001C00D6" w:rsidRPr="001C00D6">
            <w:pPr>
              <w:widowControl/>
              <w:spacing w:after="80"/>
              <w:jc w:val="center"/>
              <w:rPr>
                <w:rFonts w:eastAsia="SimSun" w:hAnsi="Times New Roman" w:ascii="Times New Roman"/>
                <w:snapToGrid/>
                <w:color w:val="00000A"/>
                <w:sz w:val="20"/>
                <w:lang w:val="hr-HR"/>
              </w:rPr>
            </w:pPr>
            <w:r w:rsidRPr="001C00D6">
              <w:rPr>
                <w:rFonts w:eastAsia="SimSun" w:hAnsi="Times New Roman" w:ascii="Times New Roman"/>
                <w:snapToGrid/>
                <w:color w:val="00000A"/>
                <w:sz w:val="20"/>
                <w:lang w:val="hr-HR"/>
              </w:rPr>
              <w:t>52634238587</w:t>
            </w:r>
          </w:p>
        </w:tc>
        <w:tc>
          <w:tcPr>
            <w:tcW w:type="dxa" w:w="1109"/>
            <w:tcMar>
              <w:left w:type="dxa" w:w="43"/>
            </w:tcMar>
            <w:vAlign w:val="center"/>
          </w:tcPr>
          <w:p w:rsidRDefault="001C00D6" w:rsidP="001C00D6" w:rsidR="001C00D6" w:rsidRPr="001C00D6">
            <w:pPr>
              <w:widowControl/>
              <w:spacing w:after="80"/>
              <w:jc w:val="center"/>
              <w:rPr>
                <w:rFonts w:eastAsia="SimSun" w:hAnsi="Times New Roman" w:ascii="Times New Roman"/>
                <w:snapToGrid/>
                <w:color w:val="00000A"/>
                <w:sz w:val="20"/>
                <w:lang w:val="hr-HR"/>
              </w:rPr>
            </w:pPr>
            <w:r w:rsidRPr="001C00D6">
              <w:rPr>
                <w:rFonts w:eastAsia="SimSun" w:hAnsi="Times New Roman" w:ascii="Times New Roman"/>
                <w:snapToGrid/>
                <w:color w:val="00000A"/>
                <w:sz w:val="20"/>
                <w:lang w:val="hr-HR"/>
              </w:rPr>
              <w:t>Varaždin,</w:t>
            </w:r>
            <w:r w:rsidRPr="001C00D6">
              <w:rPr>
                <w:rFonts w:eastAsia="SimSun" w:hAnsi="Times New Roman" w:ascii="Times New Roman"/>
                <w:snapToGrid/>
                <w:color w:val="00000A"/>
                <w:sz w:val="20"/>
                <w:lang w:val="hr-HR"/>
              </w:rPr>
              <w:br/>
              <w:t>Graberje 1</w:t>
            </w:r>
          </w:p>
        </w:tc>
        <w:tc>
          <w:tcPr>
            <w:tcW w:type="dxa" w:w="978"/>
            <w:tcMar>
              <w:left w:type="dxa" w:w="43"/>
            </w:tcMar>
            <w:vAlign w:val="center"/>
          </w:tcPr>
          <w:p w:rsidRDefault="001C00D6" w:rsidP="001C00D6" w:rsidR="001C00D6" w:rsidRPr="001C00D6">
            <w:pPr>
              <w:widowControl/>
              <w:spacing w:after="80"/>
              <w:jc w:val="center"/>
              <w:rPr>
                <w:rFonts w:eastAsia="SimSun" w:hAnsi="Times New Roman" w:ascii="Times New Roman"/>
                <w:snapToGrid/>
                <w:color w:val="00000A"/>
                <w:sz w:val="20"/>
                <w:lang w:val="hr-HR"/>
              </w:rPr>
            </w:pPr>
            <w:r w:rsidRPr="001C00D6">
              <w:rPr>
                <w:rFonts w:eastAsia="SimSun" w:hAnsi="Times New Roman" w:ascii="Times New Roman"/>
                <w:snapToGrid/>
                <w:color w:val="00000A"/>
                <w:sz w:val="20"/>
                <w:lang w:val="hr-HR"/>
              </w:rPr>
              <w:t>81.641,81</w:t>
            </w:r>
          </w:p>
        </w:tc>
        <w:tc>
          <w:tcPr>
            <w:tcW w:type="dxa" w:w="864"/>
            <w:tcMar>
              <w:left w:type="dxa" w:w="43"/>
            </w:tcMar>
            <w:vAlign w:val="center"/>
          </w:tcPr>
          <w:p w:rsidRDefault="001C00D6" w:rsidP="001C00D6" w:rsidR="001C00D6" w:rsidRPr="001C00D6">
            <w:pPr>
              <w:widowControl/>
              <w:spacing w:after="80"/>
              <w:jc w:val="center"/>
              <w:rPr>
                <w:rFonts w:eastAsia="SimSun" w:hAnsi="Times New Roman" w:ascii="Times New Roman"/>
                <w:snapToGrid/>
                <w:color w:val="00000A"/>
                <w:sz w:val="20"/>
                <w:lang w:val="hr-HR"/>
              </w:rPr>
            </w:pPr>
            <w:r w:rsidRPr="001C00D6">
              <w:rPr>
                <w:rFonts w:eastAsia="SimSun" w:hAnsi="Times New Roman" w:ascii="Times New Roman"/>
                <w:snapToGrid/>
                <w:color w:val="00000A"/>
                <w:sz w:val="20"/>
                <w:lang w:val="hr-HR"/>
              </w:rPr>
              <w:t>Izvješće porezne uprave o uvidu u stanje računa poreznih obveznika</w:t>
            </w:r>
          </w:p>
        </w:tc>
        <w:tc>
          <w:tcPr>
            <w:tcW w:type="dxa" w:w="1121"/>
            <w:tcMar>
              <w:left w:type="dxa" w:w="43"/>
            </w:tcMar>
            <w:vAlign w:val="center"/>
          </w:tcPr>
          <w:p w:rsidRDefault="001C00D6" w:rsidP="001C00D6" w:rsidR="001C00D6" w:rsidRPr="001C00D6">
            <w:pPr>
              <w:widowControl/>
              <w:spacing w:after="80"/>
              <w:jc w:val="center"/>
              <w:rPr>
                <w:rFonts w:eastAsia="SimSun" w:hAnsi="Times New Roman" w:ascii="Times New Roman"/>
                <w:snapToGrid/>
                <w:color w:val="00000A"/>
                <w:sz w:val="20"/>
                <w:lang w:val="hr-HR"/>
              </w:rPr>
            </w:pPr>
            <w:r w:rsidRPr="001C00D6">
              <w:rPr>
                <w:rFonts w:eastAsia="SimSun" w:hAnsi="Times New Roman" w:ascii="Times New Roman"/>
                <w:snapToGrid/>
                <w:color w:val="00000A"/>
                <w:sz w:val="20"/>
                <w:lang w:val="hr-HR"/>
              </w:rPr>
              <w:t>81.641,81</w:t>
            </w:r>
          </w:p>
        </w:tc>
        <w:tc>
          <w:tcPr>
            <w:tcW w:type="dxa" w:w="992"/>
            <w:tcMar>
              <w:left w:type="dxa" w:w="43"/>
            </w:tcMar>
            <w:vAlign w:val="center"/>
          </w:tcPr>
          <w:p w:rsidRDefault="001C00D6" w:rsidP="001C00D6" w:rsidR="001C00D6" w:rsidRPr="001C00D6">
            <w:pPr>
              <w:widowControl/>
              <w:spacing w:after="80"/>
              <w:jc w:val="center"/>
              <w:rPr>
                <w:rFonts w:eastAsia="SimSun" w:hAnsi="Times New Roman" w:ascii="Times New Roman"/>
                <w:snapToGrid/>
                <w:color w:val="00000A"/>
                <w:sz w:val="20"/>
                <w:lang w:val="hr-HR"/>
              </w:rPr>
            </w:pPr>
            <w:r w:rsidRPr="001C00D6">
              <w:rPr>
                <w:rFonts w:eastAsia="SimSun" w:hAnsi="Times New Roman" w:ascii="Times New Roman"/>
                <w:snapToGrid/>
                <w:color w:val="00000A"/>
                <w:sz w:val="20"/>
                <w:lang w:val="hr-HR"/>
              </w:rPr>
              <w:t>0,00</w:t>
            </w:r>
          </w:p>
        </w:tc>
      </w:tr>
    </w:tbl>
    <w:p w:rsidRDefault="001C00D6" w:rsidP="00BE7579" w:rsidR="001C00D6">
      <w:pPr>
        <w:ind w:firstLine="708"/>
        <w:rPr>
          <w:rFonts w:hAnsi="Times New Roman" w:ascii="Times New Roman"/>
          <w:szCs w:val="24"/>
          <w:lang w:val="hr-HR"/>
        </w:rPr>
      </w:pPr>
    </w:p>
    <w:p w:rsidRDefault="001C00D6" w:rsidP="00BE7579" w:rsidR="001C00D6">
      <w:pPr>
        <w:ind w:firstLine="708"/>
        <w:rPr>
          <w:rFonts w:hAnsi="Times New Roman" w:ascii="Times New Roman"/>
          <w:szCs w:val="24"/>
          <w:lang w:val="hr-HR"/>
        </w:rPr>
      </w:pPr>
    </w:p>
    <w:p w:rsidRDefault="001C00D6" w:rsidP="00BE7579" w:rsidR="001C00D6">
      <w:pPr>
        <w:ind w:firstLine="708"/>
        <w:rPr>
          <w:rFonts w:hAnsi="Times New Roman" w:ascii="Times New Roman"/>
          <w:szCs w:val="24"/>
          <w:lang w:val="hr-HR"/>
        </w:rPr>
      </w:pPr>
    </w:p>
    <w:p w:rsidRDefault="001C00D6" w:rsidP="00BE7579" w:rsidR="001C00D6">
      <w:pPr>
        <w:ind w:firstLine="708"/>
        <w:rPr>
          <w:rFonts w:hAnsi="Times New Roman" w:ascii="Times New Roman"/>
          <w:szCs w:val="24"/>
          <w:lang w:val="hr-HR"/>
        </w:rPr>
      </w:pPr>
    </w:p>
    <w:p w:rsidRDefault="001C00D6" w:rsidP="00BE7579" w:rsidR="001C00D6">
      <w:pPr>
        <w:ind w:firstLine="708"/>
        <w:rPr>
          <w:rFonts w:hAnsi="Times New Roman" w:ascii="Times New Roman"/>
          <w:szCs w:val="24"/>
          <w:lang w:val="hr-HR"/>
        </w:rPr>
      </w:pPr>
    </w:p>
    <w:p w:rsidRDefault="001C00D6" w:rsidP="00BE7579" w:rsidR="001C00D6">
      <w:pPr>
        <w:ind w:firstLine="708"/>
        <w:rPr>
          <w:rFonts w:hAnsi="Times New Roman" w:ascii="Times New Roman"/>
          <w:szCs w:val="24"/>
          <w:lang w:val="hr-HR"/>
        </w:rPr>
      </w:pPr>
    </w:p>
    <w:p w:rsidRDefault="00C32958" w:rsidP="00BE7579" w:rsidR="00C32958" w:rsidRPr="00417D1C">
      <w:pPr>
        <w:ind w:firstLine="708"/>
        <w:rPr>
          <w:rFonts w:hAnsi="Times New Roman" w:ascii="Times New Roman"/>
          <w:szCs w:val="24"/>
          <w:lang w:val="hr-HR"/>
        </w:rPr>
      </w:pPr>
      <w:r w:rsidRPr="00417D1C">
        <w:rPr>
          <w:rFonts w:hAnsi="Times New Roman" w:ascii="Times New Roman"/>
          <w:szCs w:val="24"/>
          <w:lang w:val="hr-HR"/>
        </w:rPr>
        <w:lastRenderedPageBreak/>
        <w:t>Sud donosi</w:t>
      </w:r>
    </w:p>
    <w:p w:rsidRDefault="00C32958" w:rsidP="00C32958" w:rsidR="00C32958" w:rsidRPr="00417D1C">
      <w:pPr>
        <w:jc w:val="center"/>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C32958" w:rsidP="00C32958" w:rsidR="00C32958" w:rsidRPr="00417D1C">
      <w:pPr>
        <w:rPr>
          <w:rFonts w:hAnsi="Times New Roman" w:ascii="Times New Roman"/>
          <w:szCs w:val="24"/>
          <w:lang w:val="hr-HR"/>
        </w:rPr>
      </w:pP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w:t>
      </w:r>
      <w:r w:rsidRPr="00417D1C">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II.</w:t>
      </w:r>
      <w:r w:rsidRPr="00417D1C">
        <w:rPr>
          <w:rFonts w:hAnsi="Times New Roman" w:ascii="Times New Roman"/>
          <w:szCs w:val="24"/>
          <w:lang w:val="hr-HR"/>
        </w:rPr>
        <w:tab/>
        <w:t>Spajaju se ispitno i izvještajno ročište.</w:t>
      </w:r>
    </w:p>
    <w:p w:rsidRDefault="00C32958" w:rsidP="00C32958" w:rsidR="00C32958" w:rsidRPr="00417D1C">
      <w:pPr>
        <w:jc w:val="both"/>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pPr>
        <w:ind w:firstLine="708"/>
        <w:jc w:val="both"/>
        <w:rPr>
          <w:rFonts w:hAnsi="Times New Roman" w:ascii="Times New Roman"/>
          <w:szCs w:val="24"/>
          <w:lang w:val="hr-HR"/>
        </w:rPr>
      </w:pPr>
      <w:r w:rsidRPr="00417D1C">
        <w:rPr>
          <w:rFonts w:hAnsi="Times New Roman" w:ascii="Times New Roman"/>
          <w:szCs w:val="24"/>
          <w:lang w:val="hr-HR"/>
        </w:rPr>
        <w:t xml:space="preserve">Prelazi se na izvještajno ročište, te </w:t>
      </w:r>
      <w:r w:rsidR="003E1251" w:rsidRPr="00417D1C">
        <w:rPr>
          <w:rFonts w:hAnsi="Times New Roman" w:ascii="Times New Roman"/>
          <w:szCs w:val="24"/>
          <w:lang w:val="hr-HR"/>
        </w:rPr>
        <w:t>stečajni</w:t>
      </w:r>
      <w:r w:rsidRPr="00417D1C">
        <w:rPr>
          <w:rFonts w:hAnsi="Times New Roman" w:ascii="Times New Roman"/>
          <w:szCs w:val="24"/>
          <w:lang w:val="hr-HR"/>
        </w:rPr>
        <w:t xml:space="preserve"> uprav</w:t>
      </w:r>
      <w:r w:rsidR="003E1251" w:rsidRPr="00417D1C">
        <w:rPr>
          <w:rFonts w:hAnsi="Times New Roman" w:ascii="Times New Roman"/>
          <w:szCs w:val="24"/>
          <w:lang w:val="hr-HR"/>
        </w:rPr>
        <w:t>itelj</w:t>
      </w:r>
      <w:r w:rsidRPr="00417D1C">
        <w:rPr>
          <w:rFonts w:hAnsi="Times New Roman" w:ascii="Times New Roman"/>
          <w:szCs w:val="24"/>
          <w:lang w:val="hr-HR"/>
        </w:rPr>
        <w:t xml:space="preserve"> izlaže svoje izvješće kako slijedi:</w:t>
      </w:r>
    </w:p>
    <w:p w:rsidRDefault="003E1251" w:rsidP="00013262" w:rsidR="003E1251">
      <w:pPr>
        <w:jc w:val="both"/>
        <w:rPr>
          <w:rFonts w:hAnsi="Times New Roman" w:ascii="Times New Roman"/>
          <w:bCs/>
          <w:szCs w:val="24"/>
          <w:lang w:val="hr-HR"/>
        </w:rPr>
      </w:pPr>
    </w:p>
    <w:p w:rsidRDefault="00FB1BD4" w:rsidP="00FB1BD4" w:rsidR="00FB1BD4" w:rsidRPr="00FB1BD4">
      <w:pPr>
        <w:widowControl/>
        <w:spacing w:after="200"/>
        <w:jc w:val="both"/>
        <w:rPr>
          <w:rFonts w:eastAsia="MS Mincho" w:hAnsi="Times New Roman" w:ascii="Times New Roman"/>
          <w:noProof/>
          <w:snapToGrid/>
          <w:szCs w:val="24"/>
          <w:lang w:eastAsia="ja-JP" w:val="hr-HR"/>
        </w:rPr>
      </w:pPr>
      <w:r>
        <w:rPr>
          <w:rFonts w:hAnsi="Times New Roman" w:ascii="Times New Roman"/>
          <w:bCs/>
          <w:szCs w:val="24"/>
          <w:lang w:val="hr-HR"/>
        </w:rPr>
        <w:t>"</w:t>
      </w:r>
      <w:r w:rsidRPr="00FB1BD4">
        <w:rPr>
          <w:rFonts w:eastAsia="MS Mincho" w:hAnsi="Times New Roman" w:ascii="Times New Roman"/>
          <w:noProof/>
          <w:snapToGrid/>
          <w:szCs w:val="24"/>
          <w:lang w:eastAsia="ja-JP" w:val="hr-HR"/>
        </w:rPr>
        <w:t>Stečajni dužnik je na temelju pravomoćnog rješenja o istovremenom otvaranju i zaključenju stečajnog postupka pod posl. br. St-448/2016 od 20. lipnja 2016. izbrisan iz sudskog registra.</w:t>
      </w:r>
    </w:p>
    <w:p w:rsidRDefault="00FB1BD4" w:rsidP="00FB1BD4" w:rsidR="00FB1BD4" w:rsidRPr="00FB1BD4">
      <w:pPr>
        <w:widowControl/>
        <w:spacing w:after="200"/>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xml:space="preserve">Rješenjem Trgovačkog suda u Varaždinu St-531/2017 od 3. studenog 2017. godine nastavljen je radi naknadne diobe stečajni postupak nad dužnikom Stečajna masa iza VIRTUAL INFORMACIJSKE TEHNOLOGIJE d.o.o. u stečaju, Đure Basaričeka 19, </w:t>
      </w:r>
      <w:r w:rsidRPr="00FB1BD4">
        <w:rPr>
          <w:rFonts w:eastAsia="MS Mincho" w:hAnsi="Times New Roman" w:ascii="Times New Roman"/>
          <w:noProof/>
          <w:snapToGrid/>
          <w:szCs w:val="24"/>
          <w:lang w:eastAsia="ja-JP" w:val="hr-HR"/>
        </w:rPr>
        <w:t>Đurđevac,</w:t>
      </w:r>
      <w:r w:rsidRPr="00FB1BD4">
        <w:rPr>
          <w:rFonts w:eastAsia="MS Mincho" w:hAnsi="Times New Roman" w:ascii="Times New Roman"/>
          <w:noProof/>
          <w:snapToGrid/>
          <w:color w:val="1D1B11"/>
          <w:szCs w:val="24"/>
          <w:lang w:eastAsia="ja-JP" w:val="hr-HR"/>
        </w:rPr>
        <w:t xml:space="preserve"> a sve na prijedlog vjerovnika Ministartsva financija - Porezne uprave koja je dostavila sudu podnesak kojim je obavijestila o postojanju imovine koja je ostala iza stečajnog dužnika konkretno o motornom vozilu Opel Astra 1.7DTI broj šasije W0L0TGF3532078846, god proizvodnje 2003.</w:t>
      </w:r>
    </w:p>
    <w:p w:rsidRDefault="00FB1BD4" w:rsidP="00FB1BD4" w:rsidR="00FB1BD4" w:rsidRPr="00FB1BD4">
      <w:pPr>
        <w:widowControl/>
        <w:spacing w:after="200"/>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Nakon primitka dužnosti preuzeo sam ovlasti stečajnog upravitelja dužnika i poduzeo sljedeće radnje:</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izradio pečat stečajne mase iza društva u stečaju</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ishodio OIB stečajne mase</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popisao predmete stečajne mase</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sastavio popis svih vjerovnika</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sastavo popis imovine i obveza</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otvorio novu poslovnu godinu - početna bilanca</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provjerio i nastavio vođenje poslovnih knjiga stečajnog dužnika</w:t>
      </w:r>
    </w:p>
    <w:p w:rsidRDefault="00FB1BD4" w:rsidP="00FB1BD4" w:rsid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sastavio predračun troškova stečajnog postupka za prvih šest mjeseci.</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b/>
          <w:bCs/>
          <w:caps/>
          <w:noProof/>
          <w:snapToGrid/>
          <w:color w:val="1D1B11"/>
          <w:szCs w:val="24"/>
          <w:lang w:eastAsia="ja-JP" w:val="hr-HR"/>
        </w:rPr>
      </w:pPr>
    </w:p>
    <w:p w:rsidRDefault="00FB1BD4" w:rsidP="00FB1BD4" w:rsidR="00FB1BD4" w:rsidRPr="00FB1BD4">
      <w:pPr>
        <w:widowControl/>
        <w:jc w:val="both"/>
        <w:rPr>
          <w:rFonts w:eastAsia="MS Mincho" w:hAnsi="Times New Roman" w:ascii="Times New Roman"/>
          <w:bCs/>
          <w:caps/>
          <w:noProof/>
          <w:snapToGrid/>
          <w:color w:val="1D1B11"/>
          <w:szCs w:val="24"/>
          <w:lang w:eastAsia="ja-JP" w:val="hr-HR"/>
        </w:rPr>
      </w:pPr>
      <w:r w:rsidRPr="00FB1BD4">
        <w:rPr>
          <w:rFonts w:eastAsia="MS Mincho" w:hAnsi="Times New Roman" w:ascii="Times New Roman"/>
          <w:bCs/>
          <w:caps/>
          <w:noProof/>
          <w:snapToGrid/>
          <w:color w:val="1D1B11"/>
          <w:szCs w:val="24"/>
          <w:lang w:eastAsia="ja-JP" w:val="hr-HR"/>
        </w:rPr>
        <w:t>Poslovanje dužnika I gospodarski položaJ</w:t>
      </w:r>
    </w:p>
    <w:p w:rsidRDefault="00FB1BD4" w:rsidP="00FB1BD4" w:rsid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Osnovna djelatnost društva bile su informatičke usluge, poslovanje nije zatečeno, stečajni postupak je otvoren i zaključen 2016. godine.</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xml:space="preserve">Zakonski zastupnik dužnika do dana otvaranja stečajnog postupka je obaviještena od stečajnog upravitelja o nastavku stečajnog postupka. </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Cilj ovog postupka je unovčiti preostalu imovinu koja je ostala iza stečajnog dužnika i njome namiriti vjerovnike sukladno odredbama Stečajnog zakona.</w:t>
      </w:r>
    </w:p>
    <w:p w:rsidRDefault="00FB1BD4" w:rsidP="00FB1BD4" w:rsidR="00FB1BD4">
      <w:pPr>
        <w:widowControl/>
        <w:jc w:val="both"/>
        <w:rPr>
          <w:rFonts w:eastAsia="MS Mincho" w:hAnsi="Times New Roman" w:ascii="Times New Roman"/>
          <w:noProof/>
          <w:snapToGrid/>
          <w:color w:val="1D1B11"/>
          <w:szCs w:val="24"/>
          <w:lang w:eastAsia="ja-JP" w:val="hr-HR"/>
        </w:rPr>
      </w:pPr>
    </w:p>
    <w:p w:rsidRDefault="00FB1BD4" w:rsidP="00FB1BD4" w:rsid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IMOVINA I OBVEZE DUŽNIKA</w:t>
      </w:r>
    </w:p>
    <w:p w:rsidRDefault="00FB1BD4" w:rsidP="00FB1BD4" w:rsidR="00FB1BD4">
      <w:pPr>
        <w:widowControl/>
        <w:jc w:val="both"/>
        <w:rPr>
          <w:rFonts w:eastAsia="MS Mincho" w:hAnsi="Times New Roman" w:ascii="Times New Roman"/>
          <w:noProof/>
          <w:snapToGrid/>
          <w:color w:val="1D1B11"/>
          <w:szCs w:val="24"/>
          <w:lang w:eastAsia="ja-JP" w:val="hr-HR"/>
        </w:rPr>
      </w:pPr>
    </w:p>
    <w:p w:rsidRDefault="001C00D6" w:rsidP="00FB1BD4" w:rsidR="001C00D6"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lastRenderedPageBreak/>
        <w:t>Imovina:</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Potraživanje:</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snapToGrid/>
          <w:color w:val="000000"/>
          <w:szCs w:val="24"/>
          <w:lang w:eastAsia="ja-JP" w:val="hr-HR"/>
        </w:rPr>
      </w:pPr>
      <w:r w:rsidRPr="00FB1BD4">
        <w:rPr>
          <w:rFonts w:eastAsia="MS Mincho" w:hAnsi="Times New Roman" w:ascii="Times New Roman"/>
          <w:snapToGrid/>
          <w:color w:val="000000"/>
          <w:szCs w:val="24"/>
          <w:lang w:eastAsia="ja-JP" w:val="hr-HR"/>
        </w:rPr>
        <w:t>U tijeku je provjera da li na depozitu Trgovačkog suda postoji iznos od 5.000,00 kn koji je sukladno odredbama Stečajnog zakona trebao biti  zaplijenjen dužniku prilikom blokade račune, te će ista sredstva ukoliko su zaplijenjena biti prenešena u stečajnu masu.</w:t>
      </w:r>
    </w:p>
    <w:p w:rsidRDefault="00FB1BD4" w:rsidP="00FB1BD4" w:rsidR="00FB1BD4" w:rsidRPr="00FB1BD4">
      <w:pPr>
        <w:widowControl/>
        <w:jc w:val="both"/>
        <w:rPr>
          <w:rFonts w:eastAsia="MS Mincho" w:hAnsi="Times New Roman" w:ascii="Times New Roman"/>
          <w:snapToGrid/>
          <w:color w:val="000000"/>
          <w:szCs w:val="24"/>
          <w:lang w:eastAsia="ja-JP" w:val="hr-HR"/>
        </w:rPr>
      </w:pPr>
    </w:p>
    <w:p w:rsidRDefault="00FB1BD4" w:rsidP="00FB1BD4" w:rsidR="00FB1BD4" w:rsidRPr="00FB1BD4">
      <w:pPr>
        <w:widowControl/>
        <w:jc w:val="both"/>
        <w:rPr>
          <w:rFonts w:eastAsia="MS Mincho" w:hAnsi="Times New Roman" w:ascii="Times New Roman"/>
          <w:snapToGrid/>
          <w:color w:val="000000"/>
          <w:szCs w:val="24"/>
          <w:lang w:eastAsia="ja-JP" w:val="hr-HR"/>
        </w:rPr>
      </w:pPr>
      <w:r w:rsidRPr="00FB1BD4">
        <w:rPr>
          <w:rFonts w:eastAsia="MS Mincho" w:hAnsi="Times New Roman" w:ascii="Times New Roman"/>
          <w:snapToGrid/>
          <w:color w:val="000000"/>
          <w:szCs w:val="24"/>
          <w:lang w:eastAsia="ja-JP" w:val="hr-HR"/>
        </w:rPr>
        <w:t>Pokretnine:</w:t>
      </w:r>
    </w:p>
    <w:p w:rsidRDefault="00FB1BD4" w:rsidP="00FB1BD4" w:rsidR="00FB1BD4" w:rsidRPr="00FB1BD4">
      <w:pPr>
        <w:widowControl/>
        <w:jc w:val="both"/>
        <w:rPr>
          <w:rFonts w:eastAsia="MS Mincho" w:hAnsi="Times New Roman" w:ascii="Times New Roman"/>
          <w:b/>
          <w:snapToGrid/>
          <w:color w:val="000000"/>
          <w:szCs w:val="24"/>
          <w:lang w:eastAsia="ja-JP" w:val="hr-HR"/>
        </w:rPr>
      </w:pPr>
    </w:p>
    <w:p w:rsidRDefault="00FB1BD4" w:rsidP="00FB1BD4" w:rsidR="00FB1BD4" w:rsidRPr="00FB1BD4">
      <w:pPr>
        <w:widowControl/>
        <w:jc w:val="both"/>
        <w:rPr>
          <w:rFonts w:eastAsia="MS Mincho" w:hAnsi="Times New Roman" w:ascii="Times New Roman"/>
          <w:snapToGrid/>
          <w:color w:val="000000"/>
          <w:szCs w:val="24"/>
          <w:lang w:eastAsia="ja-JP" w:val="hr-HR"/>
        </w:rPr>
      </w:pPr>
      <w:r w:rsidRPr="00FB1BD4">
        <w:rPr>
          <w:rFonts w:eastAsia="MS Mincho" w:hAnsi="Times New Roman" w:ascii="Times New Roman"/>
          <w:snapToGrid/>
          <w:color w:val="000000"/>
          <w:szCs w:val="24"/>
          <w:lang w:eastAsia="ja-JP" w:val="hr-HR"/>
        </w:rPr>
        <w:t>Stečajni dužnik je vlasnik osobnog automobil Opel Astra 1.7DTI broj šasije W0L0TGF3532078846, god. proizvodnje 2003. koji nije registriran i nalazi se u posjedu bivšeg zakonskog zastupnika g. Siniše Plemenčića u Đurđevcu.</w:t>
      </w:r>
    </w:p>
    <w:p w:rsidRDefault="00FB1BD4" w:rsidP="00FB1BD4" w:rsidR="00FB1BD4" w:rsidRPr="00FB1BD4">
      <w:pPr>
        <w:widowControl/>
        <w:jc w:val="both"/>
        <w:rPr>
          <w:rFonts w:eastAsia="MS Mincho" w:hAnsi="Times New Roman" w:ascii="Times New Roman"/>
          <w:snapToGrid/>
          <w:color w:val="000000"/>
          <w:szCs w:val="24"/>
          <w:lang w:eastAsia="ja-JP" w:val="hr-HR"/>
        </w:rPr>
      </w:pPr>
    </w:p>
    <w:p w:rsidRDefault="00FB1BD4" w:rsidP="00FB1BD4" w:rsidR="00FB1BD4" w:rsidRPr="00FB1BD4">
      <w:pPr>
        <w:widowControl/>
        <w:jc w:val="both"/>
        <w:rPr>
          <w:rFonts w:eastAsia="MS Mincho" w:hAnsi="Times New Roman" w:ascii="Times New Roman"/>
          <w:snapToGrid/>
          <w:color w:val="000000"/>
          <w:szCs w:val="24"/>
          <w:lang w:eastAsia="ja-JP" w:val="hr-HR"/>
        </w:rPr>
      </w:pPr>
      <w:r w:rsidRPr="00FB1BD4">
        <w:rPr>
          <w:rFonts w:eastAsia="MS Mincho" w:hAnsi="Times New Roman" w:ascii="Times New Roman"/>
          <w:snapToGrid/>
          <w:color w:val="000000"/>
          <w:szCs w:val="24"/>
          <w:lang w:eastAsia="ja-JP" w:val="hr-HR"/>
        </w:rPr>
        <w:t>Vjerovnik Ministarstvo financija - Porezna uprava koji je ujedno i jedini vjerovnik ovog postupka obavijestio je stečajnog upravitelja o postojanju razluč</w:t>
      </w:r>
      <w:r w:rsidR="001C00D6">
        <w:rPr>
          <w:rFonts w:eastAsia="MS Mincho" w:hAnsi="Times New Roman" w:ascii="Times New Roman"/>
          <w:snapToGrid/>
          <w:color w:val="000000"/>
          <w:szCs w:val="24"/>
          <w:lang w:eastAsia="ja-JP" w:val="hr-HR"/>
        </w:rPr>
        <w:t>nog prava na predmetnom automob</w:t>
      </w:r>
      <w:r w:rsidRPr="00FB1BD4">
        <w:rPr>
          <w:rFonts w:eastAsia="MS Mincho" w:hAnsi="Times New Roman" w:ascii="Times New Roman"/>
          <w:snapToGrid/>
          <w:color w:val="000000"/>
          <w:szCs w:val="24"/>
          <w:lang w:eastAsia="ja-JP" w:val="hr-HR"/>
        </w:rPr>
        <w:t>ilu, međutim stečajni upravitelj je mišljenja da je ovo razlučno pravo prestalo čl. 168. SZ-a.</w:t>
      </w:r>
    </w:p>
    <w:p w:rsidRDefault="00FB1BD4" w:rsidP="00FB1BD4" w:rsidR="00FB1BD4" w:rsidRPr="00FB1BD4">
      <w:pPr>
        <w:widowControl/>
        <w:jc w:val="both"/>
        <w:rPr>
          <w:rFonts w:eastAsia="MS Mincho" w:hAnsi="Times New Roman" w:ascii="Times New Roman"/>
          <w:b/>
          <w:snapToGrid/>
          <w:color w:val="000000"/>
          <w:szCs w:val="24"/>
          <w:lang w:eastAsia="ja-JP" w:val="hr-HR"/>
        </w:rPr>
      </w:pPr>
    </w:p>
    <w:p w:rsidRDefault="00FB1BD4" w:rsidP="00FB1BD4" w:rsidR="00FB1BD4" w:rsidRPr="00FB1BD4">
      <w:pPr>
        <w:widowControl/>
        <w:spacing w:after="135"/>
        <w:jc w:val="both"/>
        <w:rPr>
          <w:rFonts w:eastAsia="MS Mincho" w:hAnsi="Times New Roman" w:ascii="Times New Roman"/>
          <w:snapToGrid/>
          <w:color w:val="000000"/>
          <w:szCs w:val="24"/>
          <w:lang w:eastAsia="en-GB" w:val="hr-HR"/>
        </w:rPr>
      </w:pPr>
      <w:r w:rsidRPr="00FB1BD4">
        <w:rPr>
          <w:rFonts w:eastAsia="MS Mincho" w:hAnsi="Times New Roman" w:ascii="Times New Roman"/>
          <w:snapToGrid/>
          <w:szCs w:val="24"/>
          <w:lang w:eastAsia="ja-JP" w:val="hr-HR"/>
        </w:rPr>
        <w:t>Naime, prijedlog za otvaranje stečajnog postupka Financijska agencija je podnijela 17. ožujka 2016., a Ministarstvo financija - Porezna uprava je steklo razlučno pravo na temelju rješenja o ovrsi od Klasa: UP/I-415-02/2015-001/2989, URBROJ 513-07-26-01/16-03 od dana 20. siječnja 2016. znači 56 dana prije podnošenja prijedloga za otvaranje stečajnog postupka, a zapisnik o izvršenoj pljenidbi i procjeni pokretnine Klasa: UP/I-415-02/2015-001/2989, URBROJ: 513-07-26-01/16-05 sačinjen je 22. ožujka 2016. nakon podnošenja prijedloga za otvaranje stečajnog postupka.</w:t>
      </w:r>
      <w:r w:rsidRPr="00FB1BD4">
        <w:rPr>
          <w:rFonts w:eastAsia="MS Mincho" w:hAnsi="Times New Roman" w:ascii="Times New Roman"/>
          <w:snapToGrid/>
          <w:color w:val="000000"/>
          <w:szCs w:val="24"/>
          <w:lang w:eastAsia="en-GB" w:val="hr-HR"/>
        </w:rPr>
        <w:t xml:space="preserve"> Sukladno svemu navedenom razlučno pravo prestalo je "ex lege" te treba obustaviti taj postupak i brisati zabilježbu ovrhe u evidenciji MUP-a.</w:t>
      </w:r>
    </w:p>
    <w:p w:rsidRDefault="00FB1BD4" w:rsidP="00FB1BD4" w:rsidR="00FB1BD4" w:rsidRPr="00FB1BD4">
      <w:pPr>
        <w:widowControl/>
        <w:spacing w:after="135"/>
        <w:jc w:val="both"/>
        <w:rPr>
          <w:rFonts w:eastAsia="MS Mincho" w:hAnsi="Times New Roman" w:ascii="Times New Roman"/>
          <w:snapToGrid/>
          <w:color w:val="000000"/>
          <w:szCs w:val="24"/>
          <w:lang w:eastAsia="en-GB" w:val="hr-HR"/>
        </w:rPr>
      </w:pPr>
      <w:r w:rsidRPr="00FB1BD4">
        <w:rPr>
          <w:rFonts w:eastAsia="MS Mincho" w:hAnsi="Times New Roman" w:ascii="Times New Roman"/>
          <w:snapToGrid/>
          <w:color w:val="000000"/>
          <w:szCs w:val="24"/>
          <w:lang w:eastAsia="en-GB" w:val="hr-HR"/>
        </w:rPr>
        <w:t>U ranijoj prepisci između g. Plemenčića (ranijeg zakonskog zastupnika) i Porezne uprave, g. Plemenčić je iskazivao namjeru za otkup vozila te nudio iznos od 16.000,00 kn o čemu je Porezna uprava obavijestila i sud. Po nastavku postupka od strane povezanih osoba g. Plemenčića zaprimljena je ponuda na iznos od 9.500,00 kn neto, dok bi kupac snosio porez na dodanu vrijednost ovisno o poreznom statusu stečajne mase iza dužnika. Vozilo je neregistrirano, staro gotovo 15 godina i prema iskustvu stečajnog upravitelj teško je očekivati značajnije bolju ponudu.</w:t>
      </w:r>
    </w:p>
    <w:p w:rsidRDefault="00FB1BD4" w:rsidP="00FB1BD4" w:rsidR="00FB1BD4" w:rsidRPr="00FB1BD4">
      <w:pPr>
        <w:widowControl/>
        <w:tabs>
          <w:tab w:pos="4268" w:val="left"/>
        </w:tabs>
        <w:jc w:val="both"/>
        <w:rPr>
          <w:rFonts w:hAnsi="Times New Roman" w:ascii="Times New Roman"/>
          <w:noProof/>
          <w:snapToGrid/>
          <w:color w:val="1D1B11"/>
          <w:szCs w:val="24"/>
          <w:lang w:val="hr-HR"/>
        </w:rPr>
      </w:pPr>
      <w:r w:rsidRPr="00FB1BD4">
        <w:rPr>
          <w:rFonts w:hAnsi="Times New Roman" w:ascii="Times New Roman"/>
          <w:noProof/>
          <w:snapToGrid/>
          <w:color w:val="1D1B11"/>
          <w:szCs w:val="24"/>
          <w:lang w:val="hr-HR"/>
        </w:rPr>
        <w:t>Obveze:</w:t>
      </w:r>
    </w:p>
    <w:p w:rsidRDefault="00FB1BD4" w:rsidP="00FB1BD4" w:rsidR="00FB1BD4" w:rsidRPr="00FB1BD4">
      <w:pPr>
        <w:widowControl/>
        <w:tabs>
          <w:tab w:pos="4268" w:val="left"/>
        </w:tabs>
        <w:jc w:val="both"/>
        <w:rPr>
          <w:rFonts w:hAnsi="Times New Roman" w:ascii="Times New Roman"/>
          <w:noProof/>
          <w:snapToGrid/>
          <w:color w:val="1D1B11"/>
          <w:szCs w:val="24"/>
          <w:lang w:val="hr-HR"/>
        </w:rPr>
      </w:pPr>
    </w:p>
    <w:p w:rsidRDefault="00FB1BD4" w:rsidP="00FB1BD4" w:rsidR="00FB1BD4" w:rsidRPr="00FB1BD4">
      <w:pPr>
        <w:widowControl/>
        <w:tabs>
          <w:tab w:pos="4268" w:val="left"/>
        </w:tabs>
        <w:jc w:val="both"/>
        <w:rPr>
          <w:rFonts w:hAnsi="Times New Roman" w:ascii="Times New Roman"/>
          <w:noProof/>
          <w:snapToGrid/>
          <w:szCs w:val="24"/>
          <w:highlight w:val="yellow"/>
          <w:lang w:val="hr-HR"/>
        </w:rPr>
      </w:pPr>
      <w:r w:rsidRPr="00FB1BD4">
        <w:rPr>
          <w:rFonts w:hAnsi="Times New Roman" w:ascii="Times New Roman"/>
          <w:noProof/>
          <w:snapToGrid/>
          <w:szCs w:val="24"/>
          <w:lang w:val="hr-HR"/>
        </w:rPr>
        <w:t>Nema utvrđenih potraživanja vjerovnika prvog višeg isplatnog reda.</w:t>
      </w:r>
    </w:p>
    <w:p w:rsidRDefault="00FB1BD4" w:rsidP="00FB1BD4" w:rsidR="00FB1BD4" w:rsidRPr="00FB1BD4">
      <w:pPr>
        <w:widowControl/>
        <w:tabs>
          <w:tab w:pos="4268" w:val="left"/>
        </w:tabs>
        <w:jc w:val="both"/>
        <w:rPr>
          <w:rFonts w:eastAsia="MS Mincho" w:hAnsi="Times New Roman" w:ascii="Times New Roman"/>
          <w:noProof/>
          <w:snapToGrid/>
          <w:szCs w:val="24"/>
          <w:lang w:eastAsia="ja-JP" w:val="hr-HR"/>
        </w:rPr>
      </w:pPr>
      <w:r w:rsidRPr="00FB1BD4">
        <w:rPr>
          <w:rFonts w:hAnsi="Times New Roman" w:ascii="Times New Roman"/>
          <w:noProof/>
          <w:snapToGrid/>
          <w:szCs w:val="24"/>
          <w:lang w:val="hr-HR"/>
        </w:rPr>
        <w:t xml:space="preserve">Utvrđena potraživanja vjerovnika drugog višeg isplatnog reda iznose </w:t>
      </w:r>
      <w:r w:rsidRPr="00FB1BD4">
        <w:rPr>
          <w:rFonts w:eastAsia="MS Mincho" w:hAnsi="Times New Roman" w:ascii="Times New Roman"/>
          <w:noProof/>
          <w:snapToGrid/>
          <w:szCs w:val="24"/>
          <w:lang w:eastAsia="ja-JP" w:val="hr-HR"/>
        </w:rPr>
        <w:t>81.641,81 kn.</w:t>
      </w:r>
    </w:p>
    <w:p w:rsidRDefault="00FB1BD4" w:rsidP="00FB1BD4" w:rsidR="00FB1BD4" w:rsidRPr="00FB1BD4">
      <w:pPr>
        <w:widowControl/>
        <w:tabs>
          <w:tab w:pos="4268" w:val="left"/>
        </w:tabs>
        <w:jc w:val="both"/>
        <w:rPr>
          <w:rFonts w:hAnsi="Times New Roman" w:ascii="Times New Roman"/>
          <w:noProof/>
          <w:snapToGrid/>
          <w:szCs w:val="24"/>
          <w:highlight w:val="yellow"/>
          <w:lang w:val="hr-HR"/>
        </w:rPr>
      </w:pPr>
    </w:p>
    <w:p w:rsidRDefault="00FB1BD4" w:rsidP="00FB1BD4" w:rsidR="00FB1BD4" w:rsidRPr="00FB1BD4">
      <w:pPr>
        <w:widowControl/>
        <w:tabs>
          <w:tab w:pos="4268" w:val="left"/>
        </w:tabs>
        <w:jc w:val="both"/>
        <w:rPr>
          <w:rFonts w:hAnsi="Times New Roman" w:ascii="Times New Roman"/>
          <w:noProof/>
          <w:snapToGrid/>
          <w:szCs w:val="24"/>
          <w:lang w:val="hr-HR"/>
        </w:rPr>
      </w:pPr>
      <w:r w:rsidRPr="00FB1BD4">
        <w:rPr>
          <w:rFonts w:hAnsi="Times New Roman" w:ascii="Times New Roman"/>
          <w:noProof/>
          <w:snapToGrid/>
          <w:szCs w:val="24"/>
          <w:lang w:val="hr-HR"/>
        </w:rPr>
        <w:t xml:space="preserve">Ukupna potraživanja stečajnih vjerovnika iznose  </w:t>
      </w:r>
      <w:r w:rsidRPr="00FB1BD4">
        <w:rPr>
          <w:rFonts w:eastAsia="MS Mincho" w:hAnsi="Times New Roman" w:ascii="Times New Roman"/>
          <w:noProof/>
          <w:snapToGrid/>
          <w:szCs w:val="24"/>
          <w:lang w:eastAsia="ja-JP" w:val="hr-HR"/>
        </w:rPr>
        <w:t xml:space="preserve">81.641,81 </w:t>
      </w:r>
      <w:r w:rsidRPr="00FB1BD4">
        <w:rPr>
          <w:rFonts w:hAnsi="Times New Roman" w:ascii="Times New Roman"/>
          <w:noProof/>
          <w:snapToGrid/>
          <w:szCs w:val="24"/>
          <w:lang w:val="hr-HR"/>
        </w:rPr>
        <w:t xml:space="preserve">kn. </w:t>
      </w:r>
    </w:p>
    <w:p w:rsidRDefault="00FB1BD4" w:rsidP="00FB1BD4" w:rsidR="00FB1BD4">
      <w:pPr>
        <w:widowControl/>
        <w:jc w:val="both"/>
        <w:rPr>
          <w:rFonts w:eastAsia="MS Mincho" w:hAnsi="Times New Roman" w:ascii="Times New Roman"/>
          <w:b/>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PARNICE</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Stečajni upravitelj nema saznanja da se vode parnice u kojima je stranka stečajni dužnik.</w:t>
      </w:r>
    </w:p>
    <w:p w:rsidRDefault="00FB1BD4" w:rsidP="00FB1BD4" w:rsid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TROŠKOVI POSTUPKA</w:t>
      </w:r>
    </w:p>
    <w:p w:rsidRDefault="00FB1BD4" w:rsidP="00FB1BD4" w:rsidR="00FB1BD4" w:rsidRPr="00FB1BD4">
      <w:pPr>
        <w:widowControl/>
        <w:jc w:val="both"/>
        <w:rPr>
          <w:rFonts w:eastAsia="MS Mincho" w:hAnsi="Times New Roman" w:ascii="Times New Roman"/>
          <w:b/>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xml:space="preserve">Predviđeni mjesečni troškovi iznose cca 1.200,00 kn koliko iznosi troškovi knjigovodstva, uredskog materijala i nužni troškovi stečajnog upravitelja. Po unovčenju stečajne mase odrediti će se nagrada stečajnom upravitelju. </w:t>
      </w:r>
    </w:p>
    <w:p w:rsidRDefault="00FB1BD4" w:rsidP="00FB1BD4" w:rsidR="00FB1BD4" w:rsidRPr="00FB1BD4">
      <w:pPr>
        <w:widowControl/>
        <w:spacing w:after="200"/>
        <w:rPr>
          <w:rFonts w:eastAsia="MS Mincho" w:hAnsi="Times New Roman" w:ascii="Times New Roman"/>
          <w:b/>
          <w:noProof/>
          <w:snapToGrid/>
          <w:color w:val="1D1B11"/>
          <w:szCs w:val="24"/>
          <w:lang w:eastAsia="ja-JP" w:val="hr-HR"/>
        </w:rPr>
      </w:pPr>
    </w:p>
    <w:p w:rsidRDefault="00FB1BD4" w:rsidP="00FB1BD4" w:rsidR="00FB1BD4" w:rsidRPr="00FB1BD4">
      <w:pPr>
        <w:widowControl/>
        <w:spacing w:after="200"/>
        <w:rPr>
          <w:rFonts w:eastAsia="MS Mincho" w:hAnsi="Times New Roman" w:ascii="Times New Roman"/>
          <w:noProof/>
          <w:snapToGrid/>
          <w:szCs w:val="24"/>
          <w:lang w:eastAsia="ja-JP" w:val="hr-HR"/>
        </w:rPr>
      </w:pPr>
      <w:r w:rsidRPr="00FB1BD4">
        <w:rPr>
          <w:rFonts w:eastAsia="MS Mincho" w:hAnsi="Times New Roman" w:ascii="Times New Roman"/>
          <w:noProof/>
          <w:snapToGrid/>
          <w:szCs w:val="24"/>
          <w:lang w:eastAsia="ja-JP" w:val="hr-HR"/>
        </w:rPr>
        <w:lastRenderedPageBreak/>
        <w:t>RADNJE KOJE ĆE SE PODUZETI U NAREDNOM RAZDOBLJU</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 xml:space="preserve">U narednom razdoblju stečajni upravitelj će unovčiti Opel Astra 1.7DTI broj šasije W0L0TGF3532078846, god proizvodnje 2003. </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Nakon uvida u gospodarski položaj dužnika odnosno imovine koja ulazi u stečajnu masu predlažem donošenje sljedećih odluka:</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1. Prihvaća se izvješće stečajnog upravitelja i odobravaju do sada poduzete radnje.</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2. Utvrđuje se da prilikom nastavka stečajnog postupka dužnik nije obavljao djelatnost, djelatnost dužnika se neće nastaviti.</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rsidRP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3. Daje se suglasnost stečajnom upravitelju unovčiti Opel Astra 1.7DTI broj šasije W0L0TGF3532078846, god. proiz. 2003. prikupljanjem pisanih ponuda najboljem ponuđaču.</w:t>
      </w:r>
    </w:p>
    <w:p w:rsidRDefault="00FB1BD4" w:rsidP="00FB1BD4" w:rsidR="00FB1BD4" w:rsidRPr="00FB1BD4">
      <w:pPr>
        <w:widowControl/>
        <w:jc w:val="both"/>
        <w:rPr>
          <w:rFonts w:eastAsia="MS Mincho" w:hAnsi="Times New Roman" w:ascii="Times New Roman"/>
          <w:noProof/>
          <w:snapToGrid/>
          <w:color w:val="1D1B11"/>
          <w:szCs w:val="24"/>
          <w:lang w:eastAsia="ja-JP" w:val="hr-HR"/>
        </w:rPr>
      </w:pPr>
    </w:p>
    <w:p w:rsidRDefault="00FB1BD4" w:rsidP="00FB1BD4" w:rsidR="00FB1BD4">
      <w:pPr>
        <w:widowControl/>
        <w:jc w:val="both"/>
        <w:rPr>
          <w:rFonts w:eastAsia="MS Mincho" w:hAnsi="Times New Roman" w:ascii="Times New Roman"/>
          <w:noProof/>
          <w:snapToGrid/>
          <w:color w:val="1D1B11"/>
          <w:szCs w:val="24"/>
          <w:lang w:eastAsia="ja-JP" w:val="hr-HR"/>
        </w:rPr>
      </w:pPr>
      <w:r w:rsidRPr="00FB1BD4">
        <w:rPr>
          <w:rFonts w:eastAsia="MS Mincho" w:hAnsi="Times New Roman" w:ascii="Times New Roman"/>
          <w:noProof/>
          <w:snapToGrid/>
          <w:color w:val="1D1B11"/>
          <w:szCs w:val="24"/>
          <w:lang w:eastAsia="ja-JP" w:val="hr-HR"/>
        </w:rPr>
        <w:t>4. Daje se suglasnost stečajnom upravitelju da izda odvjetničku punomoć za zastupanje suglasno odredbama čl. 230 st. 4. Stečajnog zakona ukoliko to daljnji tijek postupka bude zahtijevao.</w:t>
      </w:r>
      <w:r>
        <w:rPr>
          <w:rFonts w:eastAsia="MS Mincho" w:hAnsi="Times New Roman" w:ascii="Times New Roman"/>
          <w:noProof/>
          <w:snapToGrid/>
          <w:color w:val="1D1B11"/>
          <w:szCs w:val="24"/>
          <w:lang w:eastAsia="ja-JP" w:val="hr-HR"/>
        </w:rPr>
        <w:t>"</w:t>
      </w:r>
      <w:r w:rsidRPr="00FB1BD4">
        <w:rPr>
          <w:rFonts w:eastAsia="MS Mincho" w:hAnsi="Times New Roman" w:ascii="Times New Roman"/>
          <w:noProof/>
          <w:snapToGrid/>
          <w:color w:val="1D1B11"/>
          <w:szCs w:val="24"/>
          <w:lang w:eastAsia="ja-JP" w:val="hr-HR"/>
        </w:rPr>
        <w:t xml:space="preserve"> </w:t>
      </w:r>
    </w:p>
    <w:p w:rsidRDefault="00FB1BD4" w:rsidP="009F665B" w:rsidR="00FB1BD4">
      <w:pPr>
        <w:jc w:val="both"/>
        <w:rPr>
          <w:rFonts w:hAnsi="Times New Roman" w:ascii="Times New Roman"/>
          <w:szCs w:val="24"/>
          <w:lang w:val="hr-HR"/>
        </w:rPr>
      </w:pPr>
    </w:p>
    <w:p w:rsidRDefault="00FB1BD4" w:rsidP="009F665B" w:rsidR="00FB1BD4">
      <w:pPr>
        <w:jc w:val="both"/>
        <w:rPr>
          <w:rFonts w:hAnsi="Times New Roman" w:ascii="Times New Roman"/>
          <w:szCs w:val="24"/>
          <w:lang w:val="hr-HR"/>
        </w:rPr>
      </w:pPr>
    </w:p>
    <w:p w:rsidRDefault="001C00D6" w:rsidP="009F665B" w:rsidR="001C00D6">
      <w:pPr>
        <w:jc w:val="both"/>
        <w:rPr>
          <w:rFonts w:hAnsi="Times New Roman" w:ascii="Times New Roman"/>
          <w:szCs w:val="24"/>
          <w:lang w:val="hr-HR"/>
        </w:rPr>
      </w:pPr>
      <w:r>
        <w:rPr>
          <w:rFonts w:hAnsi="Times New Roman" w:ascii="Times New Roman"/>
          <w:szCs w:val="24"/>
          <w:lang w:val="hr-HR"/>
        </w:rPr>
        <w:tab/>
        <w:t xml:space="preserve">Stečajni upravitelj izjavljuje da je primio ponudu </w:t>
      </w:r>
      <w:r w:rsidR="00164FA5">
        <w:rPr>
          <w:rFonts w:hAnsi="Times New Roman" w:ascii="Times New Roman"/>
          <w:szCs w:val="24"/>
          <w:lang w:val="hr-HR"/>
        </w:rPr>
        <w:t>VIRTUAL I.T. d.o.o. iz Đurđevca za otkup motornog vozila u vlasništvu stečajnog dužnika za iznos od 9.500,00 kn te predlaže da se skupština vjerovnika izjasni o toj ponudi.</w:t>
      </w:r>
    </w:p>
    <w:p w:rsidRDefault="001C00D6" w:rsidP="009F665B" w:rsidR="001C00D6">
      <w:pPr>
        <w:jc w:val="both"/>
        <w:rPr>
          <w:rFonts w:hAnsi="Times New Roman" w:ascii="Times New Roman"/>
          <w:szCs w:val="24"/>
          <w:lang w:val="hr-HR"/>
        </w:rPr>
      </w:pPr>
    </w:p>
    <w:p w:rsidRDefault="00164FA5" w:rsidP="009F665B" w:rsidR="00164FA5">
      <w:pPr>
        <w:jc w:val="both"/>
        <w:rPr>
          <w:rFonts w:hAnsi="Times New Roman" w:ascii="Times New Roman"/>
          <w:szCs w:val="24"/>
          <w:lang w:val="hr-HR"/>
        </w:rPr>
      </w:pPr>
    </w:p>
    <w:p w:rsidRDefault="00EB4249" w:rsidP="00EB4249" w:rsidR="00B87FD2">
      <w:pPr>
        <w:ind w:left="705"/>
        <w:jc w:val="both"/>
        <w:rPr>
          <w:rFonts w:hAnsi="Times New Roman" w:ascii="Times New Roman"/>
          <w:szCs w:val="24"/>
          <w:lang w:val="hr-HR"/>
        </w:rPr>
      </w:pPr>
      <w:r>
        <w:rPr>
          <w:rFonts w:hAnsi="Times New Roman" w:ascii="Times New Roman"/>
          <w:szCs w:val="24"/>
          <w:lang w:val="hr-HR"/>
        </w:rPr>
        <w:t>Skupština vjerovnika jednoglasno donosi sljedeće</w:t>
      </w:r>
    </w:p>
    <w:p w:rsidRDefault="00FB1BD4" w:rsidP="00FB1BD4" w:rsidR="00FB1BD4">
      <w:pPr>
        <w:jc w:val="both"/>
        <w:rPr>
          <w:rFonts w:hAnsi="Times New Roman" w:ascii="Times New Roman"/>
          <w:szCs w:val="24"/>
          <w:lang w:val="hr-HR"/>
        </w:rPr>
      </w:pPr>
    </w:p>
    <w:p w:rsidRDefault="00B87FD2" w:rsidP="009F665B" w:rsidR="00B87FD2">
      <w:pPr>
        <w:jc w:val="both"/>
        <w:rPr>
          <w:rFonts w:hAnsi="Times New Roman" w:ascii="Times New Roman"/>
          <w:szCs w:val="24"/>
          <w:lang w:val="hr-HR"/>
        </w:rPr>
      </w:pPr>
    </w:p>
    <w:p w:rsidRDefault="00EB4249" w:rsidP="00013262" w:rsidR="00013262" w:rsidRPr="00417D1C">
      <w:pPr>
        <w:jc w:val="center"/>
        <w:rPr>
          <w:rFonts w:hAnsi="Times New Roman" w:ascii="Times New Roman"/>
          <w:szCs w:val="24"/>
          <w:lang w:val="hr-HR"/>
        </w:rPr>
      </w:pPr>
      <w:r>
        <w:rPr>
          <w:rFonts w:hAnsi="Times New Roman" w:ascii="Times New Roman"/>
          <w:szCs w:val="24"/>
          <w:lang w:val="hr-HR"/>
        </w:rPr>
        <w:t>ODLUKE</w:t>
      </w:r>
    </w:p>
    <w:p w:rsidRDefault="003E1251" w:rsidP="009F665B" w:rsidR="003E1251" w:rsidRPr="00417D1C">
      <w:pPr>
        <w:jc w:val="both"/>
        <w:rPr>
          <w:rFonts w:hAnsi="Times New Roman" w:ascii="Times New Roman"/>
          <w:szCs w:val="24"/>
          <w:lang w:val="hr-HR"/>
        </w:rPr>
      </w:pPr>
    </w:p>
    <w:p w:rsidRDefault="00EB4249" w:rsidP="009F665B" w:rsidR="00EB4249">
      <w:pPr>
        <w:jc w:val="both"/>
        <w:rPr>
          <w:rFonts w:hAnsi="Times New Roman" w:ascii="Times New Roman"/>
          <w:szCs w:val="24"/>
          <w:lang w:val="hr-HR"/>
        </w:rPr>
      </w:pPr>
    </w:p>
    <w:p w:rsidRDefault="001C00D6" w:rsidP="00EB4249" w:rsidR="001C00D6">
      <w:pPr>
        <w:pStyle w:val="Odlomakpopisa"/>
        <w:numPr>
          <w:ilvl w:val="0"/>
          <w:numId w:val="35"/>
        </w:numPr>
        <w:jc w:val="both"/>
        <w:rPr>
          <w:rFonts w:hAnsi="Times New Roman" w:ascii="Times New Roman"/>
          <w:szCs w:val="24"/>
          <w:lang w:val="hr-HR"/>
        </w:rPr>
      </w:pPr>
      <w:r>
        <w:rPr>
          <w:rFonts w:hAnsi="Times New Roman" w:ascii="Times New Roman"/>
          <w:szCs w:val="24"/>
          <w:lang w:val="hr-HR"/>
        </w:rPr>
        <w:t>Prihvaća se izvješće stečajnog upravitelja.</w:t>
      </w:r>
    </w:p>
    <w:p w:rsidRDefault="001C00D6" w:rsidP="00EB4249" w:rsidR="001C00D6">
      <w:pPr>
        <w:pStyle w:val="Odlomakpopisa"/>
        <w:numPr>
          <w:ilvl w:val="0"/>
          <w:numId w:val="35"/>
        </w:numPr>
        <w:jc w:val="both"/>
        <w:rPr>
          <w:rFonts w:hAnsi="Times New Roman" w:ascii="Times New Roman"/>
          <w:szCs w:val="24"/>
          <w:lang w:val="hr-HR"/>
        </w:rPr>
      </w:pPr>
      <w:r>
        <w:rPr>
          <w:rFonts w:hAnsi="Times New Roman" w:ascii="Times New Roman"/>
          <w:szCs w:val="24"/>
          <w:lang w:val="hr-HR"/>
        </w:rPr>
        <w:t>Stečajni dužnik prestaje s poslovanjem.</w:t>
      </w:r>
    </w:p>
    <w:p w:rsidRDefault="00164FA5" w:rsidP="00164FA5" w:rsidR="001C00D6" w:rsidRPr="00164FA5">
      <w:pPr>
        <w:pStyle w:val="Odlomakpopisa"/>
        <w:numPr>
          <w:ilvl w:val="0"/>
          <w:numId w:val="35"/>
        </w:numPr>
        <w:jc w:val="both"/>
        <w:rPr>
          <w:rFonts w:hAnsi="Times New Roman" w:ascii="Times New Roman"/>
          <w:szCs w:val="24"/>
          <w:lang w:val="hr-HR"/>
        </w:rPr>
      </w:pPr>
      <w:r>
        <w:rPr>
          <w:rFonts w:hAnsi="Times New Roman" w:ascii="Times New Roman"/>
          <w:szCs w:val="24"/>
          <w:lang w:val="hr-HR"/>
        </w:rPr>
        <w:t xml:space="preserve">Prihvaća se ponuda VIRTUAL I.T. d.o.o., Đurđevac, Đure Basaričeka 19, za kupnju </w:t>
      </w:r>
      <w:r w:rsidR="001C00D6" w:rsidRPr="00164FA5">
        <w:rPr>
          <w:rFonts w:hAnsi="Times New Roman" w:ascii="Times New Roman"/>
          <w:szCs w:val="24"/>
          <w:lang w:val="hr-HR"/>
        </w:rPr>
        <w:t>motorno</w:t>
      </w:r>
      <w:r>
        <w:rPr>
          <w:rFonts w:hAnsi="Times New Roman" w:ascii="Times New Roman"/>
          <w:szCs w:val="24"/>
          <w:lang w:val="hr-HR"/>
        </w:rPr>
        <w:t>g vozila</w:t>
      </w:r>
      <w:r w:rsidR="001C00D6" w:rsidRPr="00164FA5">
        <w:rPr>
          <w:rFonts w:hAnsi="Times New Roman" w:ascii="Times New Roman"/>
          <w:szCs w:val="24"/>
          <w:lang w:val="hr-HR"/>
        </w:rPr>
        <w:t xml:space="preserve"> Opel Astra 1.7 DTI,</w:t>
      </w:r>
      <w:r>
        <w:rPr>
          <w:rFonts w:hAnsi="Times New Roman" w:ascii="Times New Roman"/>
          <w:szCs w:val="24"/>
          <w:lang w:val="hr-HR"/>
        </w:rPr>
        <w:t xml:space="preserve"> </w:t>
      </w:r>
      <w:r w:rsidRPr="00FB1BD4">
        <w:rPr>
          <w:rFonts w:eastAsia="MS Mincho" w:hAnsi="Times New Roman" w:ascii="Times New Roman"/>
          <w:noProof/>
          <w:snapToGrid/>
          <w:color w:val="1D1B11"/>
          <w:szCs w:val="24"/>
          <w:lang w:eastAsia="ja-JP" w:val="hr-HR"/>
        </w:rPr>
        <w:t xml:space="preserve">broj šasije W0L0TGF3532078846, </w:t>
      </w:r>
      <w:r w:rsidR="001C00D6" w:rsidRPr="00164FA5">
        <w:rPr>
          <w:rFonts w:hAnsi="Times New Roman" w:ascii="Times New Roman"/>
          <w:szCs w:val="24"/>
          <w:lang w:val="hr-HR"/>
        </w:rPr>
        <w:t xml:space="preserve">god. proizvodnje 2003., </w:t>
      </w:r>
      <w:r>
        <w:rPr>
          <w:rFonts w:hAnsi="Times New Roman" w:ascii="Times New Roman"/>
          <w:szCs w:val="24"/>
          <w:lang w:val="hr-HR"/>
        </w:rPr>
        <w:t>u iznosu od 9.500,00 kn, te se ovlašćuje stečajni upravitelj da sačini potrebne isprave radi prodaje, naplate cijene i predaje tog motornog vozila u posjed kupcu, te da o tome dostavi pismeno izvješće sudu.</w:t>
      </w:r>
    </w:p>
    <w:p w:rsidRDefault="001C00D6" w:rsidP="001C00D6" w:rsidR="001C00D6">
      <w:pPr>
        <w:pStyle w:val="Odlomakpopisa"/>
        <w:ind w:left="1425"/>
        <w:jc w:val="both"/>
        <w:rPr>
          <w:rFonts w:hAnsi="Times New Roman" w:ascii="Times New Roman"/>
          <w:szCs w:val="24"/>
          <w:lang w:val="hr-HR"/>
        </w:rPr>
      </w:pPr>
    </w:p>
    <w:p w:rsidRDefault="00EB4249" w:rsidP="009F665B" w:rsidR="00EB4249">
      <w:pPr>
        <w:jc w:val="both"/>
        <w:rPr>
          <w:rFonts w:hAnsi="Times New Roman" w:ascii="Times New Roman"/>
          <w:szCs w:val="24"/>
          <w:lang w:val="hr-HR"/>
        </w:rPr>
      </w:pPr>
    </w:p>
    <w:p w:rsidRDefault="00EB4249" w:rsidP="00B87FD2" w:rsidR="00EB4249" w:rsidRPr="00417D1C">
      <w:pPr>
        <w:jc w:val="both"/>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 xml:space="preserve">Dovršeno u </w:t>
      </w:r>
      <w:r w:rsidR="00164FA5">
        <w:rPr>
          <w:rFonts w:hAnsi="Times New Roman" w:ascii="Times New Roman"/>
          <w:szCs w:val="24"/>
          <w:lang w:val="hr-HR"/>
        </w:rPr>
        <w:t xml:space="preserve">10,45 </w:t>
      </w:r>
      <w:r w:rsidRPr="00417D1C">
        <w:rPr>
          <w:rFonts w:hAnsi="Times New Roman" w:ascii="Times New Roman"/>
          <w:szCs w:val="24"/>
          <w:lang w:val="hr-HR"/>
        </w:rPr>
        <w:t>sati.</w:t>
      </w:r>
    </w:p>
    <w:p w:rsidRDefault="0068562E" w:rsidP="00C32958" w:rsidR="0068562E" w:rsidRPr="00417D1C">
      <w:pPr>
        <w:rPr>
          <w:rFonts w:hAnsi="Times New Roman" w:ascii="Times New Roman"/>
          <w:szCs w:val="24"/>
          <w:lang w:val="hr-HR"/>
        </w:rPr>
      </w:pPr>
    </w:p>
    <w:sectPr w:rsidSect="001C00D6" w:rsidR="0068562E" w:rsidRPr="00417D1C">
      <w:headerReference w:type="default" r:id="rId9"/>
      <w:headerReference w:type="first" r:id="rId10"/>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1EC2" w:rsidP="006C02EF" w:rsidR="00B51EC2">
      <w:r>
        <w:separator/>
      </w:r>
    </w:p>
  </w:endnote>
  <w:endnote w:id="0" w:type="continuationSeparator">
    <w:p w:rsidRDefault="00B51EC2" w:rsidP="006C02EF" w:rsidR="00B51E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1EC2" w:rsidP="006C02EF" w:rsidR="00B51EC2">
      <w:r>
        <w:separator/>
      </w:r>
    </w:p>
  </w:footnote>
  <w:footnote w:id="0" w:type="continuationSeparator">
    <w:p w:rsidRDefault="00B51EC2" w:rsidP="006C02EF" w:rsidR="00B51E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030AC4" w:rsidRPr="00030AC4">
          <w:rPr>
            <w:rFonts w:hAnsi="Times New Roman" w:ascii="Times New Roman"/>
            <w:noProof/>
            <w:lang w:val="hr-HR"/>
          </w:rPr>
          <w:t>4</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BE7579">
      <w:rPr>
        <w:rFonts w:hAnsi="Times New Roman" w:ascii="Times New Roman"/>
        <w:lang w:val="hr-HR"/>
      </w:rPr>
      <w:t>531/17-</w:t>
    </w:r>
    <w:r w:rsidR="00164FA5">
      <w:rPr>
        <w:rFonts w:hAnsi="Times New Roman" w:ascii="Times New Roman"/>
        <w:lang w:val="hr-HR"/>
      </w:rPr>
      <w:t>29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BE7579">
      <w:rPr>
        <w:rFonts w:hAnsi="Times New Roman" w:ascii="Times New Roman"/>
        <w:lang w:val="hr-HR"/>
      </w:rPr>
      <w:t>531/17-</w:t>
    </w:r>
    <w:r w:rsidR="00164FA5">
      <w:rPr>
        <w:rFonts w:hAnsi="Times New Roman" w:ascii="Times New Roman"/>
        <w:lang w:val="hr-HR"/>
      </w:rPr>
      <w:t>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74409E"/>
    <w:multiLevelType w:val="hybridMultilevel"/>
    <w:tmpl w:val="B5C0F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4">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1">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3">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4">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9">
    <w:nsid w:val="61AE19BB"/>
    <w:multiLevelType w:val="singleLevel"/>
    <w:tmpl w:val="0C09000F"/>
    <w:lvl w:ilvl="0">
      <w:start w:val="1"/>
      <w:numFmt w:val="decimal"/>
      <w:lvlText w:val="%1."/>
      <w:lvlJc w:val="left"/>
      <w:pPr>
        <w:tabs>
          <w:tab w:pos="360" w:val="num"/>
        </w:tabs>
        <w:ind w:hanging="360" w:left="360"/>
      </w:pPr>
    </w:lvl>
  </w:abstractNum>
  <w:abstractNum w:abstractNumId="30">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1">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4"/>
  </w:num>
  <w:num w:numId="2">
    <w:abstractNumId w:val="27"/>
  </w:num>
  <w:num w:numId="3">
    <w:abstractNumId w:val="6"/>
  </w:num>
  <w:num w:numId="4">
    <w:abstractNumId w:val="26"/>
  </w:num>
  <w:num w:numId="5">
    <w:abstractNumId w:val="3"/>
  </w:num>
  <w:num w:numId="6">
    <w:abstractNumId w:val="21"/>
  </w:num>
  <w:num w:numId="7">
    <w:abstractNumId w:val="15"/>
  </w:num>
  <w:num w:numId="8">
    <w:abstractNumId w:val="12"/>
  </w:num>
  <w:num w:numId="9">
    <w:abstractNumId w:val="34"/>
  </w:num>
  <w:num w:numId="10">
    <w:abstractNumId w:val="18"/>
  </w:num>
  <w:num w:numId="11">
    <w:abstractNumId w:val="25"/>
  </w:num>
  <w:num w:numId="12">
    <w:abstractNumId w:val="33"/>
  </w:num>
  <w:num w:numId="13">
    <w:abstractNumId w:val="35"/>
  </w:num>
  <w:num w:numId="14">
    <w:abstractNumId w:val="19"/>
  </w:num>
  <w:num w:numId="15">
    <w:abstractNumId w:val="28"/>
  </w:num>
  <w:num w:numId="16">
    <w:abstractNumId w:val="8"/>
  </w:num>
  <w:num w:numId="17">
    <w:abstractNumId w:val="30"/>
  </w:num>
  <w:num w:numId="18">
    <w:abstractNumId w:val="5"/>
  </w:num>
  <w:num w:numId="19">
    <w:abstractNumId w:val="4"/>
  </w:num>
  <w:num w:numId="20">
    <w:abstractNumId w:val="24"/>
  </w:num>
  <w:num w:numId="21">
    <w:abstractNumId w:val="16"/>
  </w:num>
  <w:num w:numId="22">
    <w:abstractNumId w:val="9"/>
  </w:num>
  <w:num w:numId="23">
    <w:abstractNumId w:val="22"/>
  </w:num>
  <w:num w:numId="24">
    <w:abstractNumId w:val="31"/>
  </w:num>
  <w:num w:numId="25">
    <w:abstractNumId w:val="29"/>
    <w:lvlOverride w:ilvl="0">
      <w:startOverride w:val="1"/>
    </w:lvlOverride>
  </w:num>
  <w:num w:numId="26">
    <w:abstractNumId w:val="2"/>
  </w:num>
  <w:num w:numId="27">
    <w:abstractNumId w:val="20"/>
  </w:num>
  <w:num w:numId="28">
    <w:abstractNumId w:val="13"/>
  </w:num>
  <w:num w:numId="29">
    <w:abstractNumId w:val="0"/>
  </w:num>
  <w:num w:numId="30">
    <w:abstractNumId w:val="1"/>
  </w:num>
  <w:num w:numId="31">
    <w:abstractNumId w:val="11"/>
  </w:num>
  <w:num w:numId="32">
    <w:abstractNumId w:val="32"/>
  </w:num>
  <w:num w:numId="33">
    <w:abstractNumId w:val="10"/>
  </w:num>
  <w:num w:numId="34">
    <w:abstractNumId w:val="23"/>
  </w:num>
  <w:num w:numId="35">
    <w:abstractNumId w:val="17"/>
  </w:num>
  <w:num w:numId="36">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0AC4"/>
    <w:rsid w:val="0003298C"/>
    <w:rsid w:val="0004348A"/>
    <w:rsid w:val="000A6DED"/>
    <w:rsid w:val="000A7F24"/>
    <w:rsid w:val="00142E0E"/>
    <w:rsid w:val="0014354D"/>
    <w:rsid w:val="00164FA5"/>
    <w:rsid w:val="001C00D6"/>
    <w:rsid w:val="00224E72"/>
    <w:rsid w:val="00225CD3"/>
    <w:rsid w:val="00247726"/>
    <w:rsid w:val="00294E5D"/>
    <w:rsid w:val="002B2BE3"/>
    <w:rsid w:val="002C5F4E"/>
    <w:rsid w:val="002D669A"/>
    <w:rsid w:val="002F638D"/>
    <w:rsid w:val="00364D9C"/>
    <w:rsid w:val="00366543"/>
    <w:rsid w:val="003E1251"/>
    <w:rsid w:val="003F0BB8"/>
    <w:rsid w:val="00417D1C"/>
    <w:rsid w:val="00451255"/>
    <w:rsid w:val="00497C1C"/>
    <w:rsid w:val="004A2F86"/>
    <w:rsid w:val="004F49B2"/>
    <w:rsid w:val="00554894"/>
    <w:rsid w:val="005668BE"/>
    <w:rsid w:val="005971A5"/>
    <w:rsid w:val="00633203"/>
    <w:rsid w:val="00645EA2"/>
    <w:rsid w:val="00684577"/>
    <w:rsid w:val="0068562E"/>
    <w:rsid w:val="006B6C61"/>
    <w:rsid w:val="006C02EF"/>
    <w:rsid w:val="007514C1"/>
    <w:rsid w:val="007A35A7"/>
    <w:rsid w:val="007C3A11"/>
    <w:rsid w:val="007E36B2"/>
    <w:rsid w:val="007E657D"/>
    <w:rsid w:val="008105DD"/>
    <w:rsid w:val="008204EE"/>
    <w:rsid w:val="00823369"/>
    <w:rsid w:val="0082431F"/>
    <w:rsid w:val="00826138"/>
    <w:rsid w:val="0083253E"/>
    <w:rsid w:val="0084628B"/>
    <w:rsid w:val="00847769"/>
    <w:rsid w:val="00873D6D"/>
    <w:rsid w:val="008B1082"/>
    <w:rsid w:val="008C5834"/>
    <w:rsid w:val="008D0954"/>
    <w:rsid w:val="008E3B64"/>
    <w:rsid w:val="00921B5E"/>
    <w:rsid w:val="00954519"/>
    <w:rsid w:val="00955EA5"/>
    <w:rsid w:val="00956865"/>
    <w:rsid w:val="009644EE"/>
    <w:rsid w:val="009A4785"/>
    <w:rsid w:val="009A598A"/>
    <w:rsid w:val="009C00D2"/>
    <w:rsid w:val="009C05D6"/>
    <w:rsid w:val="009C09DE"/>
    <w:rsid w:val="009D7C6A"/>
    <w:rsid w:val="009F665B"/>
    <w:rsid w:val="00A23C04"/>
    <w:rsid w:val="00A2410E"/>
    <w:rsid w:val="00A24BC6"/>
    <w:rsid w:val="00A7574B"/>
    <w:rsid w:val="00A877C1"/>
    <w:rsid w:val="00A87A13"/>
    <w:rsid w:val="00A90636"/>
    <w:rsid w:val="00AB73CE"/>
    <w:rsid w:val="00AD2C01"/>
    <w:rsid w:val="00AF0C74"/>
    <w:rsid w:val="00B0698E"/>
    <w:rsid w:val="00B140D4"/>
    <w:rsid w:val="00B47453"/>
    <w:rsid w:val="00B51EC2"/>
    <w:rsid w:val="00B66688"/>
    <w:rsid w:val="00B7187E"/>
    <w:rsid w:val="00B87FD2"/>
    <w:rsid w:val="00BC0EEE"/>
    <w:rsid w:val="00BE656B"/>
    <w:rsid w:val="00BE7579"/>
    <w:rsid w:val="00C319B7"/>
    <w:rsid w:val="00C32958"/>
    <w:rsid w:val="00C46076"/>
    <w:rsid w:val="00C71C47"/>
    <w:rsid w:val="00CD4AD5"/>
    <w:rsid w:val="00D37C4D"/>
    <w:rsid w:val="00DE4FCA"/>
    <w:rsid w:val="00DF214F"/>
    <w:rsid w:val="00E325EE"/>
    <w:rsid w:val="00E75372"/>
    <w:rsid w:val="00EB4249"/>
    <w:rsid w:val="00EE6D3C"/>
    <w:rsid w:val="00EF222E"/>
    <w:rsid w:val="00F316DC"/>
    <w:rsid w:val="00F45060"/>
    <w:rsid w:val="00F504C4"/>
    <w:rsid w:val="00F77871"/>
    <w:rsid w:val="00FA4016"/>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styleId="Tekstrezerviranogmjesta" w:type="character">
    <w:name w:val="Placeholder Text"/>
    <w:basedOn w:val="Zadanifontodlomka"/>
    <w:uiPriority w:val="99"/>
    <w:semiHidden/>
    <w:rsid w:val="00030AC4"/>
    <w:rPr>
      <w:color w:val="808080"/>
      <w:bdr w:space="0" w:sz="0" w:color="auto" w:val="none"/>
      <w:shd w:fill="auto" w:color="auto" w:val="clear"/>
    </w:rPr>
  </w:style>
  <w:style w:customStyle="true" w:styleId="eSPISCCParagraphDefaultFont" w:type="character">
    <w:name w:val="eSPIS_CC_Paragraph Default Font"/>
    <w:basedOn w:val="Zadanifontodlomka"/>
    <w:rsid w:val="00030A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0AC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30A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0A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styleId="Tekstrezerviranogmjesta" w:type="character">
    <w:name w:val="Placeholder Text"/>
    <w:basedOn w:val="Zadanifontodlomka"/>
    <w:uiPriority w:val="99"/>
    <w:semiHidden/>
    <w:rsid w:val="00030AC4"/>
    <w:rPr>
      <w:color w:val="808080"/>
      <w:bdr w:color="auto" w:space="0" w:sz="0" w:val="none"/>
      <w:shd w:color="auto" w:fill="auto" w:val="clear"/>
    </w:rPr>
  </w:style>
  <w:style w:customStyle="1" w:styleId="eSPISCCParagraphDefaultFont" w:type="character">
    <w:name w:val="eSPIS_CC_Paragraph Default Font"/>
    <w:basedOn w:val="Zadanifontodlomka"/>
    <w:rsid w:val="00030A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0AC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30A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0A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18. siječnja 2018.</izvorni_sadrzaj>
    <derivirana_varijabla naziv="DomainObject.StvarniPocetakDatum_1">18. siječnja 2018.</derivirana_varijabla>
  </DomainObject.StvarniPocetakDatum>
  <DomainObject.StvarniZavrsetakDatum>
    <izvorni_sadrzaj>18. siječnja 2018.</izvorni_sadrzaj>
    <derivirana_varijabla naziv="DomainObject.StvarniZavrsetakDatum_1">18. siječnja 2018.</derivirana_varijabla>
  </DomainObject.StvarniZavrsetakDatum>
  <DomainObject.PlaniraniZavrsetakDatum>
    <izvorni_sadrzaj>18. siječnja 2018.</izvorni_sadrzaj>
    <derivirana_varijabla naziv="DomainObject.PlaniraniZavrsetakDatum_1">18. siječnja 2018.</derivirana_varijabla>
  </DomainObject.PlaniraniZavrsetakDatum>
  <DomainObject.PlaniraniPocetakDatum>
    <izvorni_sadrzaj>18. siječnja 2018.</izvorni_sadrzaj>
    <derivirana_varijabla naziv="DomainObject.PlaniraniPocetakDatum_1">18. siječnja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2018.</izvorni_sadrzaj>
    <derivirana_varijabla naziv="DomainObject.Zapisnik.DatumKreiranja_1">18. siječnja 2018.</derivirana_varijabla>
  </DomainObject.Zapisnik.DatumKreiranja>
  <DomainObject.Zapisnik.ImovinskaKorist>
    <izvorni_sadrzaj/>
    <derivirana_varijabla naziv="DomainObject.Zapisnik.ImovinskaKorist_1"/>
  </DomainObject.Zapisnik.ImovinskaKorist>
  <DomainObject.Zapisnik.Oznaka>
    <izvorni_sadrzaj>St-531/2017-29</izvorni_sadrzaj>
    <derivirana_varijabla naziv="DomainObject.Zapisnik.Oznaka_1">St-531/2017-29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naknadno pronađena imovina</izvorni_sadrzaj>
    <derivirana_varijabla naziv="DomainObject.Predmet.Opis_1">Nastavak postupka naknadno pronađena imovina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St-531/2017</izvorni_sadrzaj>
    <derivirana_varijabla naziv="DomainObject.Predmet.OznakaBroj_1">St-531/2017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VIRTUAL INFORMACIJSKE TEHNOLOGIJE društvo s ograničenom odgovornošću za proizvodnju, trgovinu i usluge u </izvorni_sadrzaj>
    <derivirana_varijabla naziv="DomainObject.Predmet.ProtustrankaFormated_1">  Stečajna masa iza VIRTUAL INFORMACIJSKE TEHNOLOGIJE društvo s ograničenom odgovornošću za proizvodnju, trgovinu i usluge u </derivirana_varijabla>
  </DomainObject.Predmet.ProtustrankaFormated>
  <DomainObject.Predmet.ProtustrankaFormatedOIB>
    <izvorni_sadrzaj>  Stečajna masa iza VIRTUAL INFORMACIJSKE TEHNOLOGIJE društvo s ograničenom odgovornošću za proizvodnju, trgovinu i usluge u , OIB 10547290907</izvorni_sadrzaj>
    <derivirana_varijabla naziv="DomainObject.Predmet.ProtustrankaFormatedOIB_1">  Stečajna masa iza VIRTUAL INFORMACIJSKE TEHNOLOGIJE društvo s ograničenom odgovornošću za proizvodnju, trgovinu i usluge u , OIB 10547290907</derivirana_varijabla>
  </DomainObject.Predmet.ProtustrankaFormatedOIB>
  <DomainObject.Predmet.ProtustrankaFormatedWithAdress>
    <izvorni_sadrzaj> Stečajna masa iza VIRTUAL INFORMACIJSKE TEHNOLOGIJE društvo s ograničenom odgovornošću za proizvodnju, trgovinu i usluge u , Ilica 129, 10000 Zagreb</izvorni_sadrzaj>
    <derivirana_varijabla naziv="DomainObject.Predmet.ProtustrankaFormatedWithAdress_1"> Stečajna masa iza VIRTUAL INFORMACIJSKE TEHNOLOGIJE društvo s ograničenom odgovornošću za proizvodnju, trgovinu i usluge u , Ilica 129, 10000 Zagreb</derivirana_varijabla>
  </DomainObject.Predmet.ProtustrankaFormatedWithAdress>
  <DomainObject.Predmet.ProtustrankaFormatedWithAdressOIB>
    <izvorni_sadrzaj> Stečajna masa iza VIRTUAL INFORMACIJSKE TEHNOLOGIJE društvo s ograničenom odgovornošću za proizvodnju, trgovinu i usluge u , OIB 10547290907, Ilica 129, 10000 Zagreb</izvorni_sadrzaj>
    <derivirana_varijabla naziv="DomainObject.Predmet.ProtustrankaFormatedWithAdressOIB_1"> Stečajna masa iza VIRTUAL INFORMACIJSKE TEHNOLOGIJE društvo s ograničenom odgovornošću za proizvodnju, trgovinu i usluge u , OIB 10547290907, Ilica 129, 10000 Zagreb</derivirana_varijabla>
  </DomainObject.Predmet.ProtustrankaFormatedWithAdressOIB>
  <DomainObject.Predmet.ProtustrankaWithAdress>
    <izvorni_sadrzaj>Stečajna masa iza VIRTUAL INFORMACIJSKE TEHNOLOGIJE društvo s ograničenom odgovornošću za proizvodnju, trgovinu i usluge u  Ilica 129, 10000 Zagreb</izvorni_sadrzaj>
    <derivirana_varijabla naziv="DomainObject.Predmet.ProtustrankaWithAdress_1">Stečajna masa iza VIRTUAL INFORMACIJSKE TEHNOLOGIJE društvo s ograničenom odgovornošću za proizvodnju, trgovinu i usluge u  Ilica 129, 10000 Zagreb</derivirana_varijabla>
  </DomainObject.Predmet.ProtustrankaWithAdress>
  <DomainObject.Predmet.ProtustrankaWithAdressOIB>
    <izvorni_sadrzaj>Stečajna masa iza VIRTUAL INFORMACIJSKE TEHNOLOGIJE društvo s ograničenom odgovornošću za proizvodnju, trgovinu i usluge u , OIB 10547290907, Ilica 129, 10000 Zagreb</izvorni_sadrzaj>
    <derivirana_varijabla naziv="DomainObject.Predmet.ProtustrankaWithAdressOIB_1">Stečajna masa iza VIRTUAL INFORMACIJSKE TEHNOLOGIJE društvo s ograničenom odgovornošću za proizvodnju, trgovinu i usluge u , OIB 10547290907, Ilica 129, 10000 Zagreb</derivirana_varijabla>
  </DomainObject.Predmet.ProtustrankaWithAdressOIB>
  <DomainObject.Predmet.ProtustrankaNazivFormated>
    <izvorni_sadrzaj>Stečajna masa iza VIRTUAL INFORMACIJSKE TEHNOLOGIJE društvo s ograničenom odgovornošću za proizvodnju, trgovinu i usluge u </izvorni_sadrzaj>
    <derivirana_varijabla naziv="DomainObject.Predmet.ProtustrankaNazivFormated_1">Stečajna masa iza VIRTUAL INFORMACIJSKE TEHNOLOGIJE društvo s ograničenom odgovornošću za proizvodnju, trgovinu i usluge u </derivirana_varijabla>
  </DomainObject.Predmet.ProtustrankaNazivFormated>
  <DomainObject.Predmet.ProtustrankaNazivFormatedOIB>
    <izvorni_sadrzaj>Stečajna masa iza VIRTUAL INFORMACIJSKE TEHNOLOGIJE društvo s ograničenom odgovornošću za proizvodnju, trgovinu i usluge u , OIB 10547290907</izvorni_sadrzaj>
    <derivirana_varijabla naziv="DomainObject.Predmet.ProtustrankaNazivFormatedOIB_1">Stečajna masa iza VIRTUAL INFORMACIJSKE TEHNOLOGIJE društvo s ograničenom odgovornošću za proizvodnju, trgovinu i usluge u , OIB 10547290907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Stečajna masa iza VIRTUAL INFORMACIJSKE TEHNOLOGIJE društvo s ograničenom odgovornošću za proizvodnju, trgovinu i usluge u </item>
    </izvorni_sadrzaj>
    <derivirana_varijabla naziv="DomainObject.Predmet.ProtuStrankaListFormated_1">
      <item>Stečajna masa iza VIRTUAL INFORMACIJSKE TEHNOLOGIJE društvo s ograničenom odgovornošću za proizvodnju, trgovinu i usluge u </item>
    </derivirana_varijabla>
  </DomainObject.Predmet.ProtuStrankaListFormated>
  <DomainObject.Predmet.ProtuStrankaListFormatedOIB>
    <izvorni_sadrzaj>
      <item>Stečajna masa iza VIRTUAL INFORMACIJSKE TEHNOLOGIJE društvo s ograničenom odgovornošću za proizvodnju, trgovinu i usluge u , OIB 10547290907</item>
    </izvorni_sadrzaj>
    <derivirana_varijabla naziv="DomainObject.Predmet.ProtuStrankaListFormatedOIB_1">
      <item>Stečajna masa iza VIRTUAL INFORMACIJSKE TEHNOLOGIJE društvo s ograničenom odgovornošću za proizvodnju, trgovinu i usluge u , OIB 10547290907</item>
    </derivirana_varijabla>
  </DomainObject.Predmet.ProtuStrankaListFormatedOIB>
  <DomainObject.Predmet.ProtuStrankaListFormatedWithAdress>
    <izvorni_sadrzaj>
      <item>Stečajna masa iza VIRTUAL INFORMACIJSKE TEHNOLOGIJE društvo s ograničenom odgovornošću za proizvodnju, trgovinu i usluge u , Ilica 129, 10000 Zagreb</item>
    </izvorni_sadrzaj>
    <derivirana_varijabla naziv="DomainObject.Predmet.ProtuStrankaListFormatedWithAdress_1">
      <item>Stečajna masa iza VIRTUAL INFORMACIJSKE TEHNOLOGIJE društvo s ograničenom odgovornošću za proizvodnju, trgovinu i usluge u , Ilica 129, 10000 Zagreb</item>
    </derivirana_varijabla>
  </DomainObject.Predmet.ProtuStrankaListFormatedWithAdress>
  <DomainObject.Predmet.ProtuStrankaListFormatedWithAdressOIB>
    <izvorni_sadrzaj>
      <item>Stečajna masa iza VIRTUAL INFORMACIJSKE TEHNOLOGIJE društvo s ograničenom odgovornošću za proizvodnju, trgovinu i usluge u , OIB 10547290907, Ilica 129, 10000 Zagreb</item>
    </izvorni_sadrzaj>
    <derivirana_varijabla naziv="DomainObject.Predmet.ProtuStrankaListFormatedWithAdressOIB_1">
      <item>Stečajna masa iza VIRTUAL INFORMACIJSKE TEHNOLOGIJE društvo s ograničenom odgovornošću za proizvodnju, trgovinu i usluge u , OIB 10547290907, Ilica 129, 10000 Zagreb</item>
    </derivirana_varijabla>
  </DomainObject.Predmet.ProtuStrankaListFormatedWithAdressOIB>
  <DomainObject.Predmet.ProtuStrankaListNazivFormated>
    <izvorni_sadrzaj>
      <item>Stečajna masa iza VIRTUAL INFORMACIJSKE TEHNOLOGIJE društvo s ograničenom odgovornošću za proizvodnju, trgovinu i usluge u </item>
    </izvorni_sadrzaj>
    <derivirana_varijabla naziv="DomainObject.Predmet.ProtuStrankaListNazivFormated_1">
      <item>Stečajna masa iza VIRTUAL INFORMACIJSKE TEHNOLOGIJE društvo s ograničenom odgovornošću za proizvodnju, trgovinu i usluge u </item>
    </derivirana_varijabla>
  </DomainObject.Predmet.ProtuStrankaListNazivFormated>
  <DomainObject.Predmet.ProtuStrankaListNazivFormatedOIB>
    <izvorni_sadrzaj>
      <item>Stečajna masa iza VIRTUAL INFORMACIJSKE TEHNOLOGIJE društvo s ograničenom odgovornošću za proizvodnju, trgovinu i usluge u , OIB 10547290907</item>
    </izvorni_sadrzaj>
    <derivirana_varijabla naziv="DomainObject.Predmet.ProtuStrankaListNazivFormatedOIB_1">
      <item>Stečajna masa iza VIRTUAL INFORMACIJSKE TEHNOLOGIJE društvo s ograničenom odgovornošću za proizvodnju, trgovinu i usluge u , OIB 10547290907</item>
    </derivirana_varijabla>
  </DomainObject.Predmet.ProtuStrankaListNazivFormatedOIB>
  <DomainObject.Predmet.OstaliListFormated>
    <izvorni_sadrzaj>
      <item>Sudski registar Trgovačkog suda u Varaždinu</item>
    </izvorni_sadrzaj>
    <derivirana_varijabla naziv="DomainObject.Predmet.OstaliListFormated_1">
      <item>Sudski registar Trgovačkog suda u Varaždinu</item>
    </derivirana_varijabla>
  </DomainObject.Predmet.OstaliListFormated>
  <DomainObject.Predmet.OstaliListFormatedOIB>
    <izvorni_sadrzaj>
      <item>Sudski registar Trgovačkog suda u Varaždinu</item>
    </izvorni_sadrzaj>
    <derivirana_varijabla naziv="DomainObject.Predmet.OstaliListFormatedOIB_1">
      <item>Sudski registar Trgovačkog suda u Varaždinu</item>
    </derivirana_varijabla>
  </DomainObject.Predmet.OstaliListFormatedOIB>
  <DomainObject.Predmet.OstaliListFormatedWithAdress>
    <izvorni_sadrzaj>
      <item>Sudski registar Trgovačkog suda u Varaždinu, B.Radića 2, 42000 Varaždin</item>
    </izvorni_sadrzaj>
    <derivirana_varijabla naziv="DomainObject.Predmet.OstaliListFormatedWithAdress_1">
      <item>Sudski registar Trgovačkog suda u Varaždinu, B.Radića 2, 42000 Varaždin</item>
    </derivirana_varijabla>
  </DomainObject.Predmet.OstaliListFormatedWithAdress>
  <DomainObject.Predmet.OstaliListFormatedWithAdressOIB>
    <izvorni_sadrzaj>
      <item>Sudski registar Trgovačkog suda u Varaždinu, B.Radića 2, 42000 Varaždin</item>
    </izvorni_sadrzaj>
    <derivirana_varijabla naziv="DomainObject.Predmet.OstaliListFormatedWithAdressOIB_1">
      <item>Sudski registar Trgovačkog suda u Varaždinu, B.Radića 2, 42000 Varaždin</item>
    </derivirana_varijabla>
  </DomainObject.Predmet.OstaliListFormatedWithAdressOIB>
  <DomainObject.Predmet.OstaliListNazivFormated>
    <izvorni_sadrzaj>
      <item>Sudski registar Trgovačkog suda u Varaždinu</item>
    </izvorni_sadrzaj>
    <derivirana_varijabla naziv="DomainObject.Predmet.OstaliListNazivFormated_1">
      <item>Sudski registar Trgovačkog suda u Varaždinu</item>
    </derivirana_varijabla>
  </DomainObject.Predmet.OstaliListNazivFormated>
  <DomainObject.Predmet.OstaliListNazivFormatedOIB>
    <izvorni_sadrzaj>
      <item>Sudski registar Trgovačkog suda u Varaždinu</item>
    </izvorni_sadrzaj>
    <derivirana_varijabla naziv="DomainObject.Predmet.OstaliListNazivFormatedOIB_1">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St-531/2017-29</izvorni_sadrzaj>
    <derivirana_varijabla naziv="DomainObject.PoslovniBrojDokumenta_1">St-531/2017-29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Stečajna masa iza VIRTUAL INFORMACIJSKE TEHNOLOGIJE društvo s ograničenom odgovornošću za proizvodnju, trgovinu i usluge u </izvorni_sadrzaj>
    <derivirana_varijabla naziv="DomainObject.Predmet.ProtustrankaIDrugi_1">Stečajna masa iza VIRTUAL INFORMACIJSKE TEHNOLOGIJE društvo s ograničenom odgovornošću za proizvodnju, trgovinu i usluge u </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Stečajna masa iza VIRTUAL INFORMACIJSKE TEHNOLOGIJE društvo s ograničenom odgovornošću za proizvodnju, trgovinu i usluge u , OIB 10547290907, Ilica 129, 10000 Zagreb</izvorni_sadrzaj>
    <derivirana_varijabla naziv="DomainObject.Predmet.ProtustrankaIDrugiAdressOIB_1">Stečajna masa iza VIRTUAL INFORMACIJSKE TEHNOLOGIJE društvo s ograničenom odgovornošću za proizvodnju, trgovinu i usluge u , OIB 10547290907, Ilica 129,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Stečajna masa iza VIRTUAL INFORMACIJSKE TEHNOLOGIJE društvo s ograničenom odgovornošću za proizvodnju, trgovinu i usluge u </item>
      <item>Sudski registar Trgovačkog suda u Varaždinu</item>
    </izvorni_sadrzaj>
    <derivirana_varijabla naziv="DomainObject.Predmet.SudioniciListNaziv_1">
      <item>Financijska agencija</item>
      <item>Stečajna masa iza VIRTUAL INFORMACIJSKE TEHNOLOGIJE društvo s ograničenom odgovornošću za proizvodnju, trgovinu i usluge u </item>
      <item>Sudski registar Trgovačkog suda u Varaždinu</item>
    </derivirana_varijabla>
  </DomainObject.Predmet.SudioniciListNaziv>
  <DomainObject.Predmet.SudioniciListAdressOIB>
    <izvorni_sadrzaj>
      <item>Financijska agencija, OIB 85821130368, Ulica grada Vukovara 70,10000 Zagreb</item>
      <item>Stečajna masa iza VIRTUAL INFORMACIJSKE TEHNOLOGIJE društvo s ograničenom odgovornošću za proizvodnju, trgovinu i usluge u , OIB 10547290907, Ilica 129,10000 Zagreb</item>
      <item>Sudski registar Trgovačkog suda u Varaždinu, B.Radića 2,42000 Varaždin</item>
    </izvorni_sadrzaj>
    <derivirana_varijabla naziv="DomainObject.Predmet.SudioniciListAdressOIB_1">
      <item>Financijska agencija, OIB 85821130368, Ulica grada Vukovara 70,10000 Zagreb</item>
      <item>Stečajna masa iza VIRTUAL INFORMACIJSKE TEHNOLOGIJE društvo s ograničenom odgovornošću za proizvodnju, trgovinu i usluge u , OIB 10547290907, Ilica 129,10000 Zagreb</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10547290907</item>
      <item>, OIB null</item>
    </izvorni_sadrzaj>
    <derivirana_varijabla naziv="DomainObject.Predmet.SudioniciListNazivOIB_1">
      <item>, OIB 85821130368</item>
      <item>, OIB 10547290907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1141</properties:Words>
  <properties:Characters>6957</properties:Characters>
  <properties:Lines>241</properties:Lines>
  <properties:Paragraphs>87</properties:Paragraphs>
  <properties:TotalTime>251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2018-01-18T09:44:00Z</cp:lastPrinted>
  <dcterms:modified xmlns:xsi="http://www.w3.org/2001/XMLSchema-instance" xsi:type="dcterms:W3CDTF">2018-01-18T11:11:00Z</dcterms:modified>
  <cp:revision>81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St-531/2017-29 / Zapisnik - Ispitno ročište</vt:lpwstr>
  </prop:property>
  <prop:property name="CC_coloring" pid="4" fmtid="{D5CDD505-2E9C-101B-9397-08002B2CF9AE}">
    <vt:bool>false</vt:bool>
  </prop:property>
  <prop:property name="BrojStranica" pid="5" fmtid="{D5CDD505-2E9C-101B-9397-08002B2CF9AE}">
    <vt:i4>4</vt:i4>
  </prop:property>
</prop:Properties>
</file>