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a3de" w14:paraId="8d9a3d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381608">
        <w:rPr>
          <w:rFonts w:cs="Times New Roman" w:eastAsia="Times New Roman" w:hAnsi="Times New Roman" w:ascii="Times New Roman"/>
          <w:sz w:val="24"/>
          <w:szCs w:val="24"/>
          <w:lang w:eastAsia="zh-CN"/>
        </w:rPr>
        <w:t>4</w:t>
      </w:r>
      <w:r w:rsidR="0017699E">
        <w:rPr>
          <w:rFonts w:cs="Times New Roman" w:eastAsia="Times New Roman" w:hAnsi="Times New Roman" w:ascii="Times New Roman"/>
          <w:sz w:val="24"/>
          <w:szCs w:val="24"/>
          <w:lang w:eastAsia="zh-CN"/>
        </w:rPr>
        <w:t>946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1769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CENTAR ZA RAZVOJ KREATIVNIH POTENCIJALA GENIUS, 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BD2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769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Davorina </w:t>
      </w:r>
      <w:proofErr w:type="spellStart"/>
      <w:r w:rsidR="0017699E">
        <w:rPr>
          <w:rFonts w:cs="Times New Roman" w:eastAsia="Times New Roman" w:hAnsi="Times New Roman" w:ascii="Times New Roman"/>
          <w:sz w:val="24"/>
          <w:szCs w:val="24"/>
          <w:lang w:eastAsia="hr-HR"/>
        </w:rPr>
        <w:t>Bazjanca</w:t>
      </w:r>
      <w:proofErr w:type="spellEnd"/>
      <w:r w:rsidR="001769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27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F147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7699E">
        <w:rPr>
          <w:rFonts w:cs="Times New Roman" w:eastAsia="Times New Roman" w:hAnsi="Times New Roman" w:ascii="Times New Roman"/>
          <w:sz w:val="24"/>
          <w:szCs w:val="24"/>
          <w:lang w:eastAsia="hr-HR"/>
        </w:rPr>
        <w:t>18397509919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22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386F1B" w:rsidRPr="00386F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769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CENTAR ZA RAZVOJ KREATIVNIH POTENCIJALA GENIUS, Zagreb, Davorina </w:t>
      </w:r>
      <w:proofErr w:type="spellStart"/>
      <w:r w:rsidR="0017699E">
        <w:rPr>
          <w:rFonts w:cs="Times New Roman" w:eastAsia="Times New Roman" w:hAnsi="Times New Roman" w:ascii="Times New Roman"/>
          <w:sz w:val="24"/>
          <w:szCs w:val="24"/>
          <w:lang w:eastAsia="hr-HR"/>
        </w:rPr>
        <w:t>Bazjanca</w:t>
      </w:r>
      <w:proofErr w:type="spellEnd"/>
      <w:r w:rsidR="001769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27, OIB: 18397509919</w:t>
      </w:r>
      <w:r w:rsidR="00386F1B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92967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E0C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BD2BE4" w:rsidRPr="00BD2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769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CENTAR ZA RAZVOJ KREATIVNIH POTENCIJALA GENIUS, Zagreb, Davorina </w:t>
      </w:r>
      <w:proofErr w:type="spellStart"/>
      <w:r w:rsidR="0017699E">
        <w:rPr>
          <w:rFonts w:cs="Times New Roman" w:eastAsia="Times New Roman" w:hAnsi="Times New Roman" w:ascii="Times New Roman"/>
          <w:sz w:val="24"/>
          <w:szCs w:val="24"/>
          <w:lang w:eastAsia="hr-HR"/>
        </w:rPr>
        <w:t>Bazjanca</w:t>
      </w:r>
      <w:proofErr w:type="spellEnd"/>
      <w:r w:rsidR="001769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27, OIB: 18397509919</w:t>
      </w:r>
      <w:r w:rsidR="0017699E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92967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F1318"/>
    <w:rsid w:val="001572B7"/>
    <w:rsid w:val="0017646E"/>
    <w:rsid w:val="0017699E"/>
    <w:rsid w:val="001A7E0E"/>
    <w:rsid w:val="001B573D"/>
    <w:rsid w:val="001E2827"/>
    <w:rsid w:val="0028381A"/>
    <w:rsid w:val="002B5FFE"/>
    <w:rsid w:val="00316E99"/>
    <w:rsid w:val="00320115"/>
    <w:rsid w:val="0034499A"/>
    <w:rsid w:val="0036669E"/>
    <w:rsid w:val="00381608"/>
    <w:rsid w:val="00386F1B"/>
    <w:rsid w:val="003A1F20"/>
    <w:rsid w:val="003D6408"/>
    <w:rsid w:val="003E749C"/>
    <w:rsid w:val="00402A94"/>
    <w:rsid w:val="00453F21"/>
    <w:rsid w:val="004577C5"/>
    <w:rsid w:val="00482255"/>
    <w:rsid w:val="004E3B26"/>
    <w:rsid w:val="004F548D"/>
    <w:rsid w:val="0050475D"/>
    <w:rsid w:val="005834B8"/>
    <w:rsid w:val="00604F51"/>
    <w:rsid w:val="00646DA9"/>
    <w:rsid w:val="00697734"/>
    <w:rsid w:val="006F2BD2"/>
    <w:rsid w:val="00726DD4"/>
    <w:rsid w:val="00733F1C"/>
    <w:rsid w:val="007659BE"/>
    <w:rsid w:val="00776376"/>
    <w:rsid w:val="00792967"/>
    <w:rsid w:val="007A2912"/>
    <w:rsid w:val="007B36DC"/>
    <w:rsid w:val="007E0C53"/>
    <w:rsid w:val="007E7B9C"/>
    <w:rsid w:val="007F5666"/>
    <w:rsid w:val="00832164"/>
    <w:rsid w:val="00855097"/>
    <w:rsid w:val="008578A5"/>
    <w:rsid w:val="008B6847"/>
    <w:rsid w:val="00957EDF"/>
    <w:rsid w:val="00964EEA"/>
    <w:rsid w:val="00997F21"/>
    <w:rsid w:val="009D1BD2"/>
    <w:rsid w:val="009F1879"/>
    <w:rsid w:val="009F7260"/>
    <w:rsid w:val="00A03733"/>
    <w:rsid w:val="00A15DB0"/>
    <w:rsid w:val="00A40C18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22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25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48225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48225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48225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22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2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4822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4822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4822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4946</izvorni_sadrzaj>
    <derivirana_varijabla naziv="DomainObject.Predmet.Broj_1">4946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St-4946/2015</izvorni_sadrzaj>
    <derivirana_varijabla naziv="DomainObject.Predmet.OznakaBroj_1">St-4946/2015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RAZVOJ KREATIVNIH POTENCIJALA GENIUS</izvorni_sadrzaj>
    <derivirana_varijabla naziv="DomainObject.Predmet.ProtustrankaFormated_1">  CENTAR ZA RAZVOJ KREATIVNIH POTENCIJALA GENIUS</derivirana_varijabla>
  </DomainObject.Predmet.ProtustrankaFormated>
  <DomainObject.Predmet.ProtustrankaFormatedOIB>
    <izvorni_sadrzaj>  CENTAR ZA RAZVOJ KREATIVNIH POTENCIJALA GENIUS, OIB 18397509919</izvorni_sadrzaj>
    <derivirana_varijabla naziv="DomainObject.Predmet.ProtustrankaFormatedOIB_1">  CENTAR ZA RAZVOJ KREATIVNIH POTENCIJALA GENIUS, OIB 18397509919</derivirana_varijabla>
  </DomainObject.Predmet.ProtustrankaFormatedOIB>
  <DomainObject.Predmet.ProtustrankaFormatedWithAdress>
    <izvorni_sadrzaj> CENTAR ZA RAZVOJ KREATIVNIH POTENCIJALA GENIUS, Davorina Bazjanca 27, 10000 Zagreb</izvorni_sadrzaj>
    <derivirana_varijabla naziv="DomainObject.Predmet.ProtustrankaFormatedWithAdress_1"> CENTAR ZA RAZVOJ KREATIVNIH POTENCIJALA GENIUS, Davorina Bazjanca 27, 10000 Zagreb</derivirana_varijabla>
  </DomainObject.Predmet.ProtustrankaFormatedWithAdress>
  <DomainObject.Predmet.ProtustrankaFormatedWithAdressOIB>
    <izvorni_sadrzaj> CENTAR ZA RAZVOJ KREATIVNIH POTENCIJALA GENIUS, OIB 18397509919, Davorina Bazjanca 27, 10000 Zagreb</izvorni_sadrzaj>
    <derivirana_varijabla naziv="DomainObject.Predmet.ProtustrankaFormatedWithAdressOIB_1"> CENTAR ZA RAZVOJ KREATIVNIH POTENCIJALA GENIUS, OIB 18397509919, Davorina Bazjanca 27, 10000 Zagreb</derivirana_varijabla>
  </DomainObject.Predmet.ProtustrankaFormatedWithAdressOIB>
  <DomainObject.Predmet.ProtustrankaWithAdress>
    <izvorni_sadrzaj>CENTAR ZA RAZVOJ KREATIVNIH POTENCIJALA GENIUS Davorina Bazjanca 27, 10000 Zagreb</izvorni_sadrzaj>
    <derivirana_varijabla naziv="DomainObject.Predmet.ProtustrankaWithAdress_1">CENTAR ZA RAZVOJ KREATIVNIH POTENCIJALA GENIUS Davorina Bazjanca 27, 10000 Zagreb</derivirana_varijabla>
  </DomainObject.Predmet.ProtustrankaWithAdress>
  <DomainObject.Predmet.ProtustrankaWithAdressOIB>
    <izvorni_sadrzaj>CENTAR ZA RAZVOJ KREATIVNIH POTENCIJALA GENIUS, OIB 18397509919, Davorina Bazjanca 27, 10000 Zagreb</izvorni_sadrzaj>
    <derivirana_varijabla naziv="DomainObject.Predmet.ProtustrankaWithAdressOIB_1">CENTAR ZA RAZVOJ KREATIVNIH POTENCIJALA GENIUS, OIB 18397509919, Davorina Bazjanca 27, 10000 Zagreb</derivirana_varijabla>
  </DomainObject.Predmet.ProtustrankaWithAdressOIB>
  <DomainObject.Predmet.ProtustrankaNazivFormated>
    <izvorni_sadrzaj>CENTAR ZA RAZVOJ KREATIVNIH POTENCIJALA GENIUS</izvorni_sadrzaj>
    <derivirana_varijabla naziv="DomainObject.Predmet.ProtustrankaNazivFormated_1">CENTAR ZA RAZVOJ KREATIVNIH POTENCIJALA GENIUS</derivirana_varijabla>
  </DomainObject.Predmet.ProtustrankaNazivFormated>
  <DomainObject.Predmet.ProtustrankaNazivFormatedOIB>
    <izvorni_sadrzaj>CENTAR ZA RAZVOJ KREATIVNIH POTENCIJALA GENIUS, OIB 18397509919</izvorni_sadrzaj>
    <derivirana_varijabla naziv="DomainObject.Predmet.ProtustrankaNazivFormatedOIB_1">CENTAR ZA RAZVOJ KREATIVNIH POTENCIJALA GENIUS, OIB 18397509919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RAZVOJ KREATIVNIH POTENCIJALA GENIUS</item>
    </izvorni_sadrzaj>
    <derivirana_varijabla naziv="DomainObject.Predmet.ProtuStrankaListFormated_1">
      <item>CENTAR ZA RAZVOJ KREATIVNIH POTENCIJALA GENIUS</item>
    </derivirana_varijabla>
  </DomainObject.Predmet.ProtuStrankaListFormated>
  <DomainObject.Predmet.ProtuStrankaListFormatedOIB>
    <izvorni_sadrzaj>
      <item>CENTAR ZA RAZVOJ KREATIVNIH POTENCIJALA GENIUS, OIB 18397509919</item>
    </izvorni_sadrzaj>
    <derivirana_varijabla naziv="DomainObject.Predmet.ProtuStrankaListFormatedOIB_1">
      <item>CENTAR ZA RAZVOJ KREATIVNIH POTENCIJALA GENIUS, OIB 18397509919</item>
    </derivirana_varijabla>
  </DomainObject.Predmet.ProtuStrankaListFormatedOIB>
  <DomainObject.Predmet.ProtuStrankaListFormatedWithAdress>
    <izvorni_sadrzaj>
      <item>CENTAR ZA RAZVOJ KREATIVNIH POTENCIJALA GENIUS, Davorina Bazjanca 27, 10000 Zagreb</item>
    </izvorni_sadrzaj>
    <derivirana_varijabla naziv="DomainObject.Predmet.ProtuStrankaListFormatedWithAdress_1">
      <item>CENTAR ZA RAZVOJ KREATIVNIH POTENCIJALA GENIUS, Davorina Bazjanca 27, 10000 Zagreb</item>
    </derivirana_varijabla>
  </DomainObject.Predmet.ProtuStrankaListFormatedWithAdress>
  <DomainObject.Predmet.ProtuStrankaListFormatedWithAdressOIB>
    <izvorni_sadrzaj>
      <item>CENTAR ZA RAZVOJ KREATIVNIH POTENCIJALA GENIUS, OIB 18397509919, Davorina Bazjanca 27, 10000 Zagreb</item>
    </izvorni_sadrzaj>
    <derivirana_varijabla naziv="DomainObject.Predmet.ProtuStrankaListFormatedWithAdressOIB_1">
      <item>CENTAR ZA RAZVOJ KREATIVNIH POTENCIJALA GENIUS, OIB 18397509919, Davorina Bazjanca 27, 10000 Zagreb</item>
    </derivirana_varijabla>
  </DomainObject.Predmet.ProtuStrankaListFormatedWithAdressOIB>
  <DomainObject.Predmet.ProtuStrankaListNazivFormated>
    <izvorni_sadrzaj>
      <item>CENTAR ZA RAZVOJ KREATIVNIH POTENCIJALA GENIUS</item>
    </izvorni_sadrzaj>
    <derivirana_varijabla naziv="DomainObject.Predmet.ProtuStrankaListNazivFormated_1">
      <item>CENTAR ZA RAZVOJ KREATIVNIH POTENCIJALA GENIUS</item>
    </derivirana_varijabla>
  </DomainObject.Predmet.ProtuStrankaListNazivFormated>
  <DomainObject.Predmet.ProtuStrankaListNazivFormatedOIB>
    <izvorni_sadrzaj>
      <item>CENTAR ZA RAZVOJ KREATIVNIH POTENCIJALA GENIUS, OIB 18397509919</item>
    </izvorni_sadrzaj>
    <derivirana_varijabla naziv="DomainObject.Predmet.ProtuStrankaListNazivFormatedOIB_1">
      <item>CENTAR ZA RAZVOJ KREATIVNIH POTENCIJALA GENIUS, OIB 18397509919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RAZVOJ KREATIVNIH POTENCIJALA GENIUS</izvorni_sadrzaj>
    <derivirana_varijabla naziv="DomainObject.Predmet.ProtustrankaIDrugi_1">CENTAR ZA RAZVOJ KREATIVNIH POTENCIJALA GENIUS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CENTAR ZA RAZVOJ KREATIVNIH POTENCIJALA GENIUS, OIB 18397509919, Davorina Bazjanca 27, 10000 Zagreb</izvorni_sadrzaj>
    <derivirana_varijabla naziv="DomainObject.Predmet.ProtustrankaIDrugiAdressOIB_1">CENTAR ZA RAZVOJ KREATIVNIH POTENCIJALA GENIUS, OIB 18397509919, Davorina Bazjanca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RAZVOJ KREATIVNIH POTENCIJALA GENIUS</item>
      <item>FINA Regionalni centar Zagreb</item>
    </izvorni_sadrzaj>
    <derivirana_varijabla naziv="DomainObject.Predmet.SudioniciListNaziv_1">
      <item>CENTAR ZA RAZVOJ KREATIVNIH POTENCIJALA GENIUS</item>
      <item>FINA Regionalni centar Zagreb</item>
    </derivirana_varijabla>
  </DomainObject.Predmet.SudioniciListNaziv>
  <DomainObject.Predmet.SudioniciListAdressOIB>
    <izvorni_sadrzaj>
      <item>CENTAR ZA RAZVOJ KREATIVNIH POTENCIJALA GENIUS, OIB 18397509919, Davorina Bazjanca 27,10000 Zagreb</item>
      <item>FINA Regionalni centar Zagreb, OIB 85821130368, Trg svibanjskih žrtava 1995. br.1,10000 Zagreb</item>
    </izvorni_sadrzaj>
    <derivirana_varijabla naziv="DomainObject.Predmet.SudioniciListAdressOIB_1">
      <item>CENTAR ZA RAZVOJ KREATIVNIH POTENCIJALA GENIUS, OIB 18397509919, Davorina Bazjanca 27,10000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18397509919</item>
      <item>, OIB 85821130368</item>
    </izvorni_sadrzaj>
    <derivirana_varijabla naziv="DomainObject.Predmet.SudioniciListNazivOIB_1">
      <item>, OIB 18397509919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1868</properties:Characters>
  <properties:Lines>44</properties:Lines>
  <properties:Paragraphs>19</properties:Paragraphs>
  <properties:TotalTime>430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2015-12-22T14:02:00Z</cp:lastPrinted>
  <dcterms:modified xmlns:xsi="http://www.w3.org/2001/XMLSchema-instance" xsi:type="dcterms:W3CDTF">2015-12-23T13:49:00Z</dcterms:modified>
  <cp:revision>82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